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f7d77" w14:paraId="5df7d77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731EFD">
        <w:t>SITNALTA ADRIA d.o.o., Dograde bb, Dograde, OIB: 59344182140</w:t>
      </w:r>
      <w:r>
        <w:rPr>
          <w:lang w:val="hr-HR"/>
        </w:rPr>
        <w:t xml:space="preserve">, dana </w:t>
      </w:r>
      <w:r w:rsidR="006920AC">
        <w:rPr>
          <w:lang w:val="hr-HR"/>
        </w:rPr>
        <w:t>4</w:t>
      </w:r>
      <w:r w:rsidR="004B3004">
        <w:rPr>
          <w:lang w:val="hr-HR"/>
        </w:rPr>
        <w:t>. veljače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731EFD">
        <w:t>SITNALTA ADRIA d.o.o., Dograde bb, Dograde, OIB: 59344182140</w:t>
      </w:r>
      <w:r w:rsidR="006B356C">
        <w:t xml:space="preserve"> </w:t>
      </w:r>
      <w:r>
        <w:rPr>
          <w:lang w:val="hr-HR"/>
        </w:rPr>
        <w:t xml:space="preserve">na dan </w:t>
      </w:r>
      <w:r w:rsidR="004354BF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731EFD">
        <w:rPr>
          <w:lang w:val="hr-HR"/>
        </w:rPr>
        <w:t>196.742,29</w:t>
      </w:r>
      <w:r w:rsidR="00C035AE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6920AC">
        <w:rPr>
          <w:lang w:val="hr-HR"/>
        </w:rPr>
        <w:t>4</w:t>
      </w:r>
      <w:r w:rsidR="004B3004">
        <w:rPr>
          <w:lang w:val="hr-HR"/>
        </w:rPr>
        <w:t>. veljače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5A61D0" w:rsidP="005A61D0" w:rsidR="005A61D0">
      <w:pPr>
        <w:ind w:left="7080"/>
        <w:rPr>
          <w:sz w:val="28"/>
          <w:szCs w:val="28"/>
        </w:rPr>
      </w:pPr>
    </w:p>
    <w:p w:rsidRDefault="00693AB7" w:rsidP="005A61D0" w:rsidR="00693AB7" w:rsidRPr="00110325">
      <w:pPr>
        <w:ind w:left="7080"/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Pr="00693AB7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AA1914" w:rsidR="00473132">
    <w:pPr>
      <w:pStyle w:val="Zaglavlje"/>
      <w:jc w:val="center"/>
    </w:pPr>
  </w:p>
  <w:p w:rsidRDefault="00AA1914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731EFD">
      <w:t>737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311D50"/>
    <w:rsid w:val="003576E5"/>
    <w:rsid w:val="003652A6"/>
    <w:rsid w:val="00394F80"/>
    <w:rsid w:val="003C2F22"/>
    <w:rsid w:val="003C60F8"/>
    <w:rsid w:val="00417EA6"/>
    <w:rsid w:val="004354BF"/>
    <w:rsid w:val="004B3004"/>
    <w:rsid w:val="00524755"/>
    <w:rsid w:val="005A61D0"/>
    <w:rsid w:val="005C0FE6"/>
    <w:rsid w:val="005C658C"/>
    <w:rsid w:val="00684A08"/>
    <w:rsid w:val="006920AC"/>
    <w:rsid w:val="00693AB7"/>
    <w:rsid w:val="006B356C"/>
    <w:rsid w:val="0071519E"/>
    <w:rsid w:val="00731EFD"/>
    <w:rsid w:val="00743CAF"/>
    <w:rsid w:val="007F7A84"/>
    <w:rsid w:val="00814EDB"/>
    <w:rsid w:val="00815142"/>
    <w:rsid w:val="00853B3E"/>
    <w:rsid w:val="008D2D97"/>
    <w:rsid w:val="009771F7"/>
    <w:rsid w:val="00981D37"/>
    <w:rsid w:val="00A51DE9"/>
    <w:rsid w:val="00AA1914"/>
    <w:rsid w:val="00B7506F"/>
    <w:rsid w:val="00C035AE"/>
    <w:rsid w:val="00CB3552"/>
    <w:rsid w:val="00D170AD"/>
    <w:rsid w:val="00D54741"/>
    <w:rsid w:val="00DD0D50"/>
    <w:rsid w:val="00E0633A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A19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9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9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9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9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A19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9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9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9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9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737</izvorni_sadrzaj>
    <derivirana_varijabla naziv="DomainObject.Predmet.Broj_1">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St-737/2015</izvorni_sadrzaj>
    <derivirana_varijabla naziv="DomainObject.Predmet.OznakaBroj_1">St-737/2015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SITNALTA ADRIA d.o.o. za proizvodnju, građenje i trgovinu</izvorni_sadrzaj>
    <derivirana_varijabla naziv="DomainObject.Predmet.ProtustrankaFormated_1">  SITNALTA ADRIA d.o.o. za proizvodnju, građenje i trgovinu</derivirana_varijabla>
  </DomainObject.Predmet.ProtustrankaFormated>
  <DomainObject.Predmet.ProtustrankaFormatedOIB>
    <izvorni_sadrzaj>  SITNALTA ADRIA d.o.o. za proizvodnju, građenje i trgovinu, OIB 59344182140</izvorni_sadrzaj>
    <derivirana_varijabla naziv="DomainObject.Predmet.ProtustrankaFormatedOIB_1">  SITNALTA ADRIA d.o.o. za proizvodnju, građenje i trgovinu, OIB 59344182140</derivirana_varijabla>
  </DomainObject.Predmet.ProtustrankaFormatedOIB>
  <DomainObject.Predmet.ProtustrankaFormatedWithAdress>
    <izvorni_sadrzaj> SITNALTA ADRIA d.o.o. za proizvodnju, građenje i trgovinu, Dograde/bb, 21222 Dograde</izvorni_sadrzaj>
    <derivirana_varijabla naziv="DomainObject.Predmet.ProtustrankaFormatedWithAdress_1"> SITNALTA ADRIA d.o.o. za proizvodnju, građenje i trgovinu, Dograde/bb, 21222 Dograde</derivirana_varijabla>
  </DomainObject.Predmet.ProtustrankaFormatedWithAdress>
  <DomainObject.Predmet.ProtustrankaFormatedWithAdressOIB>
    <izvorni_sadrzaj> SITNALTA ADRIA d.o.o. za proizvodnju, građenje i trgovinu, OIB 59344182140, Dograde/bb, 21222 Dograde</izvorni_sadrzaj>
    <derivirana_varijabla naziv="DomainObject.Predmet.ProtustrankaFormatedWithAdressOIB_1"> SITNALTA ADRIA d.o.o. za proizvodnju, građenje i trgovinu, OIB 59344182140, Dograde/bb, 21222 Dograde</derivirana_varijabla>
  </DomainObject.Predmet.ProtustrankaFormatedWithAdressOIB>
  <DomainObject.Predmet.ProtustrankaWithAdress>
    <izvorni_sadrzaj>SITNALTA ADRIA d.o.o. za proizvodnju, građenje i trgovinu Dograde/bb, 21222 Dograde</izvorni_sadrzaj>
    <derivirana_varijabla naziv="DomainObject.Predmet.ProtustrankaWithAdress_1">SITNALTA ADRIA d.o.o. za proizvodnju, građenje i trgovinu Dograde/bb, 21222 Dograde</derivirana_varijabla>
  </DomainObject.Predmet.ProtustrankaWithAdress>
  <DomainObject.Predmet.ProtustrankaWithAdressOIB>
    <izvorni_sadrzaj>SITNALTA ADRIA d.o.o. za proizvodnju, građenje i trgovinu, OIB 59344182140, Dograde/bb, 21222 Dograde</izvorni_sadrzaj>
    <derivirana_varijabla naziv="DomainObject.Predmet.ProtustrankaWithAdressOIB_1">SITNALTA ADRIA d.o.o. za proizvodnju, građenje i trgovinu, OIB 59344182140, Dograde/bb, 21222 Dograde</derivirana_varijabla>
  </DomainObject.Predmet.ProtustrankaWithAdressOIB>
  <DomainObject.Predmet.ProtustrankaNazivFormated>
    <izvorni_sadrzaj>SITNALTA ADRIA d.o.o. za proizvodnju, građenje i trgovinu</izvorni_sadrzaj>
    <derivirana_varijabla naziv="DomainObject.Predmet.ProtustrankaNazivFormated_1">SITNALTA ADRIA d.o.o. za proizvodnju, građenje i trgovinu</derivirana_varijabla>
  </DomainObject.Predmet.ProtustrankaNazivFormated>
  <DomainObject.Predmet.ProtustrankaNazivFormatedOIB>
    <izvorni_sadrzaj>SITNALTA ADRIA d.o.o. za proizvodnju, građenje i trgovinu, OIB 59344182140</izvorni_sadrzaj>
    <derivirana_varijabla naziv="DomainObject.Predmet.ProtustrankaNazivFormatedOIB_1">SITNALTA ADRIA d.o.o. za proizvodnju, građenje i trgovinu, OIB 59344182140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196742.29</izvorni_sadrzaj>
    <derivirana_varijabla naziv="DomainObject.Predmet.TrenutnaVrijednost_1">196742.29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SITNALTA ADRIA d.o.o. za proizvodnju, građenje i trgovinu</item>
    </izvorni_sadrzaj>
    <derivirana_varijabla naziv="DomainObject.Predmet.ProtuStrankaListFormated_1">
      <item>SITNALTA ADRIA d.o.o. za proizvodnju, građenje i trgovinu</item>
    </derivirana_varijabla>
  </DomainObject.Predmet.ProtuStrankaListFormated>
  <DomainObject.Predmet.ProtuStrankaListFormatedOIB>
    <izvorni_sadrzaj>
      <item>SITNALTA ADRIA d.o.o. za proizvodnju, građenje i trgovinu, OIB 59344182140</item>
    </izvorni_sadrzaj>
    <derivirana_varijabla naziv="DomainObject.Predmet.ProtuStrankaListFormatedOIB_1">
      <item>SITNALTA ADRIA d.o.o. za proizvodnju, građenje i trgovinu, OIB 59344182140</item>
    </derivirana_varijabla>
  </DomainObject.Predmet.ProtuStrankaListFormatedOIB>
  <DomainObject.Predmet.ProtuStrankaListFormatedWithAdress>
    <izvorni_sadrzaj>
      <item>SITNALTA ADRIA d.o.o. za proizvodnju, građenje i trgovinu, Dograde/bb, 21222 Dograde</item>
    </izvorni_sadrzaj>
    <derivirana_varijabla naziv="DomainObject.Predmet.ProtuStrankaListFormatedWithAdress_1">
      <item>SITNALTA ADRIA d.o.o. za proizvodnju, građenje i trgovinu, Dograde/bb, 21222 Dograde</item>
    </derivirana_varijabla>
  </DomainObject.Predmet.ProtuStrankaListFormatedWithAdress>
  <DomainObject.Predmet.ProtuStrankaListFormatedWithAdressOIB>
    <izvorni_sadrzaj>
      <item>SITNALTA ADRIA d.o.o. za proizvodnju, građenje i trgovinu, OIB 59344182140, Dograde/bb, 21222 Dograde</item>
    </izvorni_sadrzaj>
    <derivirana_varijabla naziv="DomainObject.Predmet.ProtuStrankaListFormatedWithAdressOIB_1">
      <item>SITNALTA ADRIA d.o.o. za proizvodnju, građenje i trgovinu, OIB 59344182140, Dograde/bb, 21222 Dograde</item>
    </derivirana_varijabla>
  </DomainObject.Predmet.ProtuStrankaListFormatedWithAdressOIB>
  <DomainObject.Predmet.ProtuStrankaListNazivFormated>
    <izvorni_sadrzaj>
      <item>SITNALTA ADRIA d.o.o. za proizvodnju, građenje i trgovinu</item>
    </izvorni_sadrzaj>
    <derivirana_varijabla naziv="DomainObject.Predmet.ProtuStrankaListNazivFormated_1">
      <item>SITNALTA ADRIA d.o.o. za proizvodnju, građenje i trgovinu</item>
    </derivirana_varijabla>
  </DomainObject.Predmet.ProtuStrankaListNazivFormated>
  <DomainObject.Predmet.ProtuStrankaListNazivFormatedOIB>
    <izvorni_sadrzaj>
      <item>SITNALTA ADRIA d.o.o. za proizvodnju, građenje i trgovinu, OIB 59344182140</item>
    </izvorni_sadrzaj>
    <derivirana_varijabla naziv="DomainObject.Predmet.ProtuStrankaListNazivFormatedOIB_1">
      <item>SITNALTA ADRIA d.o.o. za proizvodnju, građenje i trgovinu, OIB 59344182140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SITNALTA ADRIA d.o.o. za proizvodnju, građenje i trgovinu</izvorni_sadrzaj>
    <derivirana_varijabla naziv="DomainObject.Predmet.ProtustrankaIDrugi_1">SITNALTA ADRIA d.o.o. za proizvodnju,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SITNALTA ADRIA d.o.o. za proizvodnju, građenje i trgovinu, OIB 59344182140, Dograde/bb, 21222 Dograde</izvorni_sadrzaj>
    <derivirana_varijabla naziv="DomainObject.Predmet.ProtustrankaIDrugiAdressOIB_1">SITNALTA ADRIA d.o.o. za proizvodnju, građenje i trgovinu, OIB 59344182140, Dograde/bb, 21222 Dograde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SITNALTA ADRIA d.o.o. za proizvodnju, građenje i trgovinu</item>
      <item>FINANCIJSKA AGENCIJA, RC SPLIT</item>
    </izvorni_sadrzaj>
    <derivirana_varijabla naziv="DomainObject.Predmet.SudioniciListNaziv_1">
      <item>SITNALTA ADRIA d.o.o. za proizvodnju, građenje i trgovinu</item>
      <item>FINANCIJSKA AGENCIJA, RC SPLIT</item>
    </derivirana_varijabla>
  </DomainObject.Predmet.SudioniciListNaziv>
  <DomainObject.Predmet.SudioniciListAdressOIB>
    <izvorni_sadrzaj>
      <item>SITNALTA ADRIA d.o.o. za proizvodnju, građenje i trgovinu, OIB 59344182140, Dograde/bb,21222 Dograde</item>
      <item>FINANCIJSKA AGENCIJA, RC SPLIT, OIB 85821130368, Mažuranićevo šetalište 24 b,21000 Split</item>
    </izvorni_sadrzaj>
    <derivirana_varijabla naziv="DomainObject.Predmet.SudioniciListAdressOIB_1">
      <item>SITNALTA ADRIA d.o.o. za proizvodnju, građenje i trgovinu, OIB 59344182140, Dograde/bb,21222 Dograde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59344182140</item>
      <item>, OIB 85821130368</item>
    </izvorni_sadrzaj>
    <derivirana_varijabla naziv="DomainObject.Predmet.SudioniciListNazivOIB_1">
      <item>, OIB 59344182140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314</properties:Words>
  <properties:Characters>1729</properties:Characters>
  <properties:Lines>45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2016-02-04T11:04:00Z</cp:lastPrinted>
  <dcterms:modified xmlns:xsi="http://www.w3.org/2001/XMLSchema-instance" xsi:type="dcterms:W3CDTF">2016-02-04T13:54:00Z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