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8be1" w14:paraId="ea58be1" w:rsidRDefault="00AB6C4C" w:rsidP="007E16EA" w:rsidR="00AB6C4C" w:rsidRPr="00DA585C">
      <w:pPr>
        <w:jc w:val="both"/>
        <w15:collapsed w:val="false"/>
      </w:pPr>
      <w:bookmarkStart w:name="_GoBack" w:id="0"/>
      <w:bookmarkEnd w:id="0"/>
    </w:p>
    <w:p w:rsidRDefault="00AB6C4C" w:rsidP="00AB6C4C" w:rsidR="00AB6C4C" w:rsidRPr="00DA585C"/>
    <w:p w:rsidRDefault="00AB6C4C" w:rsidP="00AB6C4C" w:rsidR="00AB6C4C" w:rsidRPr="00DA585C"/>
    <w:p w:rsidRDefault="00AB6C4C" w:rsidP="00AB6C4C" w:rsidR="00AB6C4C" w:rsidRPr="00DA585C">
      <w:pPr>
        <w:jc w:val="right"/>
      </w:pPr>
      <w:r w:rsidRPr="00DA585C">
        <w:tab/>
      </w:r>
      <w:r w:rsidRPr="00DA585C">
        <w:tab/>
      </w:r>
      <w:r w:rsidR="002259A2" w:rsidRPr="00DA585C">
        <w:t>1</w:t>
      </w:r>
      <w:r w:rsidRPr="00DA585C">
        <w:t xml:space="preserve"> St-</w:t>
      </w:r>
      <w:r w:rsidR="004A22BB">
        <w:t>11/14</w:t>
      </w:r>
      <w:r w:rsidR="00C8291E">
        <w:t>-</w:t>
      </w:r>
      <w:r w:rsidR="004A22BB">
        <w:t>164</w:t>
      </w:r>
    </w:p>
    <w:p w:rsidRDefault="00AB6C4C" w:rsidP="00AB6C4C" w:rsidR="00AB6C4C" w:rsidRPr="00DA585C">
      <w:r w:rsidRPr="00DA585C">
        <w:t>REPUBLIKA HRVATSKA</w:t>
      </w:r>
    </w:p>
    <w:p w:rsidRDefault="00AB6C4C" w:rsidP="00AB6C4C" w:rsidR="00AB6C4C" w:rsidRPr="00DA585C">
      <w:r w:rsidRPr="00DA585C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A585C">
          <w:t>SUD U</w:t>
        </w:r>
      </w:smartTag>
      <w:r w:rsidRPr="00DA585C">
        <w:t xml:space="preserve"> ZADRU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center"/>
      </w:pPr>
      <w:r w:rsidRPr="00DA585C">
        <w:t>R J E Š E N J E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both"/>
      </w:pPr>
      <w:r w:rsidRPr="00DA585C">
        <w:tab/>
      </w:r>
      <w:r w:rsidR="00EB2BE3">
        <w:t>Trgovački sud u</w:t>
      </w:r>
      <w:r w:rsidR="00EB2BE3" w:rsidRPr="00DA585C">
        <w:t xml:space="preserve"> Zadru</w:t>
      </w:r>
      <w:r w:rsidRPr="00DA585C">
        <w:t>,</w:t>
      </w:r>
      <w:r w:rsidR="00EB2BE3">
        <w:t xml:space="preserve"> (OIB:39670464653) </w:t>
      </w:r>
      <w:r w:rsidRPr="00DA585C">
        <w:t xml:space="preserve"> po sucu ovog suda Ardeni Bajlo, nad stečajnim dužnikom </w:t>
      </w:r>
      <w:r w:rsidR="004A22BB" w:rsidRPr="001018AB">
        <w:t xml:space="preserve">LERGA d.o.o. Zadar u stečaju, OIB: 44013906355, zastupanom po stečajnom upravitelju </w:t>
      </w:r>
      <w:proofErr w:type="spellStart"/>
      <w:r w:rsidR="004A22BB" w:rsidRPr="001018AB">
        <w:t>Frani</w:t>
      </w:r>
      <w:proofErr w:type="spellEnd"/>
      <w:r w:rsidR="004A22BB" w:rsidRPr="001018AB">
        <w:t xml:space="preserve"> Zvonimiru Negru</w:t>
      </w:r>
      <w:r w:rsidRPr="00DA585C">
        <w:t xml:space="preserve">, dana </w:t>
      </w:r>
      <w:r w:rsidR="004A22BB">
        <w:t>14. ožujka</w:t>
      </w:r>
      <w:r w:rsidR="00EB2BE3">
        <w:t xml:space="preserve"> 2017</w:t>
      </w:r>
      <w:r w:rsidRPr="00DA585C">
        <w:t>.</w:t>
      </w:r>
    </w:p>
    <w:p w:rsidRDefault="00AB6C4C" w:rsidP="00AB6C4C" w:rsidR="00AB6C4C" w:rsidRPr="00DA585C"/>
    <w:p w:rsidRDefault="00174532" w:rsidP="00AB6C4C" w:rsidR="00174532" w:rsidRPr="00DA585C"/>
    <w:p w:rsidRDefault="00AB6C4C" w:rsidP="00AB6C4C" w:rsidR="00AB6C4C" w:rsidRPr="00DA585C">
      <w:pPr>
        <w:jc w:val="center"/>
      </w:pPr>
      <w:r w:rsidRPr="00DA585C">
        <w:t>r i j e š i o  j e</w:t>
      </w:r>
    </w:p>
    <w:p w:rsidRDefault="00174532" w:rsidP="00AB6C4C" w:rsidR="00174532" w:rsidRPr="00DA585C">
      <w:pPr>
        <w:jc w:val="center"/>
      </w:pPr>
    </w:p>
    <w:p w:rsidRDefault="00EB2BE3" w:rsidP="00EB2BE3" w:rsidR="00EB2BE3" w:rsidRPr="007D22D4">
      <w:pPr>
        <w:numPr>
          <w:ilvl w:val="0"/>
          <w:numId w:val="2"/>
        </w:numPr>
        <w:ind w:firstLine="705" w:left="0"/>
        <w:jc w:val="both"/>
      </w:pPr>
      <w:r w:rsidRPr="003573CC">
        <w:t xml:space="preserve">Određuje se </w:t>
      </w:r>
      <w:r>
        <w:t>nagrada</w:t>
      </w:r>
      <w:r w:rsidRPr="003573CC">
        <w:t xml:space="preserve"> za rad stečajn</w:t>
      </w:r>
      <w:r>
        <w:t>og</w:t>
      </w:r>
      <w:r w:rsidRPr="003573CC">
        <w:t xml:space="preserve"> upravitelj</w:t>
      </w:r>
      <w:r>
        <w:t xml:space="preserve">a </w:t>
      </w:r>
      <w:proofErr w:type="spellStart"/>
      <w:r w:rsidR="004A22BB">
        <w:t>Frane</w:t>
      </w:r>
      <w:proofErr w:type="spellEnd"/>
      <w:r w:rsidR="004A22BB">
        <w:t xml:space="preserve"> Zvonimira Negra</w:t>
      </w:r>
      <w:r>
        <w:t xml:space="preserve"> </w:t>
      </w:r>
      <w:r w:rsidRPr="003573CC">
        <w:t xml:space="preserve">u </w:t>
      </w:r>
      <w:r>
        <w:t xml:space="preserve">ukupnom iznosu od </w:t>
      </w:r>
      <w:r w:rsidR="004A22BB">
        <w:t>40.303,17</w:t>
      </w:r>
      <w:r w:rsidRPr="007D22D4">
        <w:t xml:space="preserve"> kuna</w:t>
      </w:r>
      <w:r>
        <w:t>.</w:t>
      </w: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left="705"/>
        <w:jc w:val="both"/>
      </w:pPr>
      <w:r w:rsidRPr="00DA585C">
        <w:t>I</w:t>
      </w:r>
      <w:r w:rsidR="00826A77">
        <w:t>I</w:t>
      </w:r>
      <w:r w:rsidR="00C8291E">
        <w:t>.</w:t>
      </w:r>
      <w:r w:rsidRPr="00DA585C">
        <w:t xml:space="preserve"> Isplata će se  izvršiti sa </w:t>
      </w:r>
      <w:r w:rsidR="004B0EC9">
        <w:t>računa</w:t>
      </w:r>
      <w:r w:rsidRPr="00DA585C">
        <w:t xml:space="preserve"> stečajnog dužnika.</w:t>
      </w:r>
    </w:p>
    <w:p w:rsidRDefault="00E702CF" w:rsidP="00AB6C4C" w:rsidR="00E702CF" w:rsidRPr="00DA585C">
      <w:pPr>
        <w:ind w:left="705"/>
        <w:jc w:val="both"/>
      </w:pP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>O b r a z l o ž e n j e</w:t>
      </w:r>
    </w:p>
    <w:p w:rsidRDefault="00AB6C4C" w:rsidP="00AB6C4C" w:rsidR="00AB6C4C">
      <w:pPr>
        <w:jc w:val="both"/>
      </w:pPr>
    </w:p>
    <w:p w:rsidRDefault="00C8291E" w:rsidP="00AB6C4C" w:rsidR="00C8291E">
      <w:pPr>
        <w:jc w:val="both"/>
      </w:pPr>
      <w:r>
        <w:tab/>
        <w:t xml:space="preserve">Stečajni upravitelj imenovan u ovom postupku podnio je dana </w:t>
      </w:r>
      <w:r w:rsidR="004A22BB">
        <w:t>27. siječnja</w:t>
      </w:r>
      <w:r w:rsidR="00EB2BE3">
        <w:t xml:space="preserve"> 2017</w:t>
      </w:r>
      <w:r>
        <w:t xml:space="preserve">. zahtjev za </w:t>
      </w:r>
      <w:r w:rsidR="00EB2BE3">
        <w:t>određivanje nagrade</w:t>
      </w:r>
      <w:r>
        <w:t>.</w:t>
      </w:r>
    </w:p>
    <w:p w:rsidRDefault="008047F4" w:rsidP="00AB6C4C" w:rsidR="008047F4" w:rsidRPr="00DA585C">
      <w:pPr>
        <w:jc w:val="both"/>
      </w:pPr>
      <w:r>
        <w:tab/>
        <w:t xml:space="preserve">Obzirom da je vrijednost unovčene stečajne mase </w:t>
      </w:r>
      <w:r w:rsidR="004A22BB">
        <w:t xml:space="preserve">303.179,28 </w:t>
      </w:r>
      <w:r>
        <w:t xml:space="preserve">kuna to je temeljem odredbe čl. 7.  Uredbe o kriterijima i načinu obračuna i plaćanju nagrade stečajnim upraviteljima (Narodne novine 105/15) izračunata nagrada u iznosu određenom u točci I. ovog rješenja. </w:t>
      </w:r>
      <w:r w:rsidR="004A22BB">
        <w:t xml:space="preserve"> </w:t>
      </w: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 xml:space="preserve">U Zadru dana </w:t>
      </w:r>
      <w:r w:rsidR="004A22BB">
        <w:t xml:space="preserve">14. ožujka </w:t>
      </w:r>
      <w:r w:rsidR="00EB2BE3">
        <w:t xml:space="preserve"> 2017</w:t>
      </w:r>
      <w:r w:rsidR="00DA585C">
        <w:t>.</w:t>
      </w:r>
    </w:p>
    <w:p w:rsidRDefault="00AB6C4C" w:rsidP="00102D4D" w:rsidR="00AB6C4C" w:rsidRPr="00DA585C"/>
    <w:p w:rsidRDefault="008C2508" w:rsidP="00EB2BE3" w:rsidR="008C2508">
      <w:pPr>
        <w:jc w:val="right"/>
      </w:pPr>
      <w:r>
        <w:t xml:space="preserve">                                                    Sudac</w:t>
      </w:r>
    </w:p>
    <w:p w:rsidRDefault="00EB2BE3" w:rsidP="00EB2BE3" w:rsidR="008C250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9909B0" w:rsidP="00AB6C4C" w:rsidR="009909B0" w:rsidRPr="00DA585C"/>
    <w:p w:rsidRDefault="00AB6C4C" w:rsidP="00AB6C4C" w:rsidR="00AB6C4C" w:rsidRPr="00DA585C">
      <w:r w:rsidRPr="00DA585C">
        <w:t xml:space="preserve">POUKA O PRAVNOM LIJEKU : </w:t>
      </w:r>
    </w:p>
    <w:p w:rsidRDefault="00AB6C4C" w:rsidP="00AB6C4C" w:rsidR="00174532" w:rsidRPr="00DA585C">
      <w:r w:rsidRPr="00DA585C">
        <w:t xml:space="preserve">Protiv ovog rješenja </w:t>
      </w:r>
      <w:r w:rsidR="00174532" w:rsidRPr="00DA585C">
        <w:t xml:space="preserve">nije dopuštena žalba. </w:t>
      </w:r>
    </w:p>
    <w:p w:rsidRDefault="00102D4D" w:rsidP="009909B0" w:rsidR="00102D4D" w:rsidRPr="00DA585C"/>
    <w:p w:rsidRDefault="00A410F4" w:rsidP="00A410F4" w:rsidR="00A410F4" w:rsidRPr="00DA585C">
      <w:r w:rsidRPr="00DA585C">
        <w:t xml:space="preserve">Dostaviti:  </w:t>
      </w:r>
    </w:p>
    <w:p w:rsidRDefault="00A410F4" w:rsidP="00A410F4" w:rsidR="00A410F4" w:rsidRPr="00DA585C">
      <w:pPr>
        <w:ind w:left="360"/>
      </w:pPr>
      <w:r w:rsidRPr="00DA585C">
        <w:t xml:space="preserve"> </w:t>
      </w:r>
    </w:p>
    <w:p w:rsidRDefault="00A410F4" w:rsidP="00A410F4" w:rsidR="00A410F4">
      <w:pPr>
        <w:numPr>
          <w:ilvl w:val="0"/>
          <w:numId w:val="1"/>
        </w:numPr>
      </w:pPr>
      <w:r w:rsidRPr="00DA585C">
        <w:t>stečajn</w:t>
      </w:r>
      <w:r w:rsidR="00714E77">
        <w:t>om upravitelju-mailom</w:t>
      </w:r>
    </w:p>
    <w:p w:rsidRDefault="00DA585C" w:rsidP="00A410F4" w:rsidR="00DA585C">
      <w:pPr>
        <w:numPr>
          <w:ilvl w:val="0"/>
          <w:numId w:val="1"/>
        </w:numPr>
      </w:pPr>
      <w:r>
        <w:t>e-oglasna ploča</w:t>
      </w:r>
    </w:p>
    <w:p w:rsidRDefault="00A410F4" w:rsidP="00A410F4" w:rsidR="00A410F4" w:rsidRPr="00DA585C">
      <w:pPr>
        <w:numPr>
          <w:ilvl w:val="0"/>
          <w:numId w:val="1"/>
        </w:numPr>
      </w:pPr>
      <w:r w:rsidRPr="00DA585C">
        <w:t>u spis</w:t>
      </w:r>
    </w:p>
    <w:p w:rsidRDefault="003E72BE" w:rsidP="003E72BE" w:rsidR="003E72BE" w:rsidRPr="00DA585C"/>
    <w:sectPr w:rsidSect="00102D4D" w:rsidR="003E72BE" w:rsidRPr="00DA585C">
      <w:pgSz w:code="9"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102D4D"/>
    <w:rsid w:val="00174532"/>
    <w:rsid w:val="00175B43"/>
    <w:rsid w:val="001C544E"/>
    <w:rsid w:val="002259A2"/>
    <w:rsid w:val="00384818"/>
    <w:rsid w:val="003A1FC0"/>
    <w:rsid w:val="003E53A3"/>
    <w:rsid w:val="003E72BE"/>
    <w:rsid w:val="004A22BB"/>
    <w:rsid w:val="004B0EC9"/>
    <w:rsid w:val="00633783"/>
    <w:rsid w:val="006B6E1C"/>
    <w:rsid w:val="00714E77"/>
    <w:rsid w:val="007E16EA"/>
    <w:rsid w:val="008047F4"/>
    <w:rsid w:val="00826A77"/>
    <w:rsid w:val="0084010A"/>
    <w:rsid w:val="00886894"/>
    <w:rsid w:val="008C2508"/>
    <w:rsid w:val="009909B0"/>
    <w:rsid w:val="00A34603"/>
    <w:rsid w:val="00A410F4"/>
    <w:rsid w:val="00A91588"/>
    <w:rsid w:val="00AB6C4C"/>
    <w:rsid w:val="00BB192C"/>
    <w:rsid w:val="00C8291E"/>
    <w:rsid w:val="00CE069C"/>
    <w:rsid w:val="00DA585C"/>
    <w:rsid w:val="00E3307B"/>
    <w:rsid w:val="00E44A35"/>
    <w:rsid w:val="00E702CF"/>
    <w:rsid w:val="00EB2BE3"/>
    <w:rsid w:val="00F9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4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6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6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6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6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4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6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6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6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6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St-11/2014</izvorni_sadrzaj>
    <derivirana_varijabla naziv="DomainObject.Predmet.OznakaBroj_1">St-11/2014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LERGA društvo s ograničenom odgovornošću za trgovinu, turizam, ugostiteljstvo, promet i graditeljstvo u stečaju</izvorni_sadrzaj>
    <derivirana_varijabla naziv="DomainObject.Predmet.ProtustrankaFormated_1">  LERGA društvo s ograničenom odgovornošću za trgovinu, turizam, ugostiteljstvo, promet i graditeljstvo u stečaju</derivirana_varijabla>
  </DomainObject.Predmet.ProtustrankaFormated>
  <DomainObject.Predmet.ProtustrankaFormatedOIB>
    <izvorni_sadrzaj>  LERGA društvo s ograničenom odgovornošću za trgovinu, turizam, ugostiteljstvo, promet i graditeljstvo u stečaju, OIB 44013906355</izvorni_sadrzaj>
    <derivirana_varijabla naziv="DomainObject.Predmet.ProtustrankaFormatedOIB_1">  LERGA društvo s ograničenom odgovornošću za trgovinu, turizam, ugostiteljstvo, promet i graditeljstvo u stečaju, OIB 44013906355</derivirana_varijabla>
  </DomainObject.Predmet.ProtustrankaFormatedOIB>
  <DomainObject.Predmet.ProtustrankaFormatedWithAdress>
    <izvorni_sadrzaj> LERGA društvo s ograničenom odgovornošću za trgovinu, turizam, ugostiteljstvo, promet i graditeljstvo u stečaju, Ulica Hrvatskog Sabora 8, 23000 Zadar</izvorni_sadrzaj>
    <derivirana_varijabla naziv="DomainObject.Predmet.ProtustrankaFormatedWithAdress_1"> LERGA društvo s ograničenom odgovornošću za trgovinu, turizam, ugostiteljstvo, promet i graditeljstvo u stečaju, Ulica Hrvatskog Sabora 8, 23000 Zadar</derivirana_varijabla>
  </DomainObject.Predmet.ProtustrankaFormatedWithAdress>
  <DomainObject.Predmet.ProtustrankaFormatedWithAdressOIB>
    <izvorni_sadrzaj> LERGA društvo s ograničenom odgovornošću za trgovinu, turizam, ugostiteljstvo, promet i graditeljstvo u stečaju, OIB 44013906355, Ulica Hrvatskog Sabora 8, 23000 Zadar</izvorni_sadrzaj>
    <derivirana_varijabla naziv="DomainObject.Predmet.ProtustrankaFormatedWithAdressOIB_1"> LERGA društvo s ograničenom odgovornošću za trgovinu, turizam, ugostiteljstvo, promet i graditeljstvo u stečaju, OIB 44013906355, Ulica Hrvatskog Sabora 8, 23000 Zadar</derivirana_varijabla>
  </DomainObject.Predmet.ProtustrankaFormatedWithAdressOIB>
  <DomainObject.Predmet.ProtustrankaWithAdress>
    <izvorni_sadrzaj>LERGA društvo s ograničenom odgovornošću za trgovinu, turizam, ugostiteljstvo, promet i graditeljstvo u stečaju Ulica Hrvatskog Sabora 8, 23000 Zadar</izvorni_sadrzaj>
    <derivirana_varijabla naziv="DomainObject.Predmet.ProtustrankaWithAdress_1">LERGA društvo s ograničenom odgovornošću za trgovinu, turizam, ugostiteljstvo, promet i graditeljstvo u stečaju Ulica Hrvatskog Sabora 8, 23000 Zadar</derivirana_varijabla>
  </DomainObject.Predmet.ProtustrankaWithAdress>
  <DomainObject.Predmet.ProtustrankaWith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WithAdressOIB_1">LERGA društvo s ograničenom odgovornošću za trgovinu, turizam, ugostiteljstvo, promet i graditeljstvo u stečaju, OIB 44013906355, Ulica Hrvatskog Sabora 8, 23000 Zadar</derivirana_varijabla>
  </DomainObject.Predmet.ProtustrankaWithAdressOIB>
  <DomainObject.Predmet.ProtustrankaNazivFormated>
    <izvorni_sadrzaj>LERGA društvo s ograničenom odgovornošću za trgovinu, turizam, ugostiteljstvo, promet i graditeljstvo u stečaju</izvorni_sadrzaj>
    <derivirana_varijabla naziv="DomainObject.Predmet.ProtustrankaNazivFormated_1">LERGA društvo s ograničenom odgovornošću za trgovinu, turizam, ugostiteljstvo, promet i graditeljstvo u stečaju</derivirana_varijabla>
  </DomainObject.Predmet.ProtustrankaNazivFormated>
  <DomainObject.Predmet.ProtustrankaNazivFormatedOIB>
    <izvorni_sadrzaj>LERGA društvo s ograničenom odgovornošću za trgovinu, turizam, ugostiteljstvo, promet i graditeljstvo u stečaju, OIB 44013906355</izvorni_sadrzaj>
    <derivirana_varijabla naziv="DomainObject.Predmet.ProtustrankaNazivFormatedOIB_1">LERGA društvo s ograničenom odgovornošću za trgovinu, turizam, ugostiteljstvo, promet i graditeljstvo u stečaju, OIB 44013906355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Lerga; Nenad Lerga</izvorni_sadrzaj>
    <derivirana_varijabla naziv="DomainObject.Predmet.StrankaFormated_1">  Mirjana Lerga; Nenad Lerga</derivirana_varijabla>
  </DomainObject.Predmet.StrankaFormated>
  <DomainObject.Predmet.StrankaFormatedOIB>
    <izvorni_sadrzaj>  Mirjana Lerga, OIB 17635069091; Nenad Lerga, OIB 99595152689</izvorni_sadrzaj>
    <derivirana_varijabla naziv="DomainObject.Predmet.StrankaFormatedOIB_1">  Mirjana Lerga, OIB 17635069091; Nenad Lerga, OIB 99595152689</derivirana_varijabla>
  </DomainObject.Predmet.StrankaFormatedOIB>
  <DomainObject.Predmet.StrankaFormatedWithAdress>
    <izvorni_sadrzaj> Mirjana Lerga, Donji Zemunik Ulica Xvi 101, 23222 Zemunik Donji; Nenad Lerga, Hrvatskog Sabora 8d, 23000 Zadar</izvorni_sadrzaj>
    <derivirana_varijabla naziv="DomainObject.Predmet.StrankaFormatedWithAdress_1"> Mirjana Lerga, Donji Zemunik Ulica Xvi 101, 23222 Zemunik Donji; Nenad Lerga, Hrvatskog Sabora 8d, 23000 Zadar</derivirana_varijabla>
  </DomainObject.Predmet.StrankaFormatedWithAdress>
  <DomainObject.Predmet.StrankaFormatedWithAdressOIB>
    <izvorni_sadrzaj> Mirjana Lerga, OIB 17635069091, Donji Zemunik Ulica Xvi 101, 23222 Zemunik Donji; Nenad Lerga, OIB 99595152689, Hrvatskog Sabora 8d, 23000 Zadar</izvorni_sadrzaj>
    <derivirana_varijabla naziv="DomainObject.Predmet.StrankaFormatedWithAdressOIB_1"> Mirjana Lerga, OIB 17635069091, Donji Zemunik Ulica Xvi 101, 23222 Zemunik Donji; Nenad Lerga, OIB 99595152689, Hrvatskog Sabora 8d, 23000 Zadar</derivirana_varijabla>
  </DomainObject.Predmet.StrankaFormatedWithAdressOIB>
  <DomainObject.Predmet.StrankaWithAdress>
    <izvorni_sadrzaj>Mirjana Lerga Donji Zemunik Ulica Xvi 101,23222 Zemunik Donji,Nenad Lerga Hrvatskog Sabora 8d,23000 Zadar</izvorni_sadrzaj>
    <derivirana_varijabla naziv="DomainObject.Predmet.StrankaWithAdress_1">Mirjana Lerga Donji Zemunik Ulica Xvi 101,23222 Zemunik Donji,Nenad Lerga Hrvatskog Sabora 8d,23000 Zadar</derivirana_varijabla>
  </DomainObject.Predmet.StrankaWithAdress>
  <DomainObject.Predmet.StrankaWithAdressOIB>
    <izvorni_sadrzaj>Mirjana Lerga, OIB 17635069091, Donji Zemunik Ulica Xvi 101,23222 Zemunik Donji,Nenad Lerga, OIB 99595152689, Hrvatskog Sabora 8d,23000 Zadar</izvorni_sadrzaj>
    <derivirana_varijabla naziv="DomainObject.Predmet.StrankaWithAdressOIB_1">Mirjana Lerga, OIB 17635069091, Donji Zemunik Ulica Xvi 101,23222 Zemunik Donji,Nenad Lerga, OIB 99595152689, Hrvatskog Sabora 8d,23000 Zadar</derivirana_varijabla>
  </DomainObject.Predmet.StrankaWithAdressOIB>
  <DomainObject.Predmet.StrankaNazivFormated>
    <izvorni_sadrzaj>Mirjana Lerga,Nenad Lerga</izvorni_sadrzaj>
    <derivirana_varijabla naziv="DomainObject.Predmet.StrankaNazivFormated_1">Mirjana Lerga,Nenad Lerga</derivirana_varijabla>
  </DomainObject.Predmet.StrankaNazivFormated>
  <DomainObject.Predmet.StrankaNazivFormatedOIB>
    <izvorni_sadrzaj>Mirjana Lerga, OIB 17635069091,Nenad Lerga, OIB 99595152689</izvorni_sadrzaj>
    <derivirana_varijabla naziv="DomainObject.Predmet.StrankaNazivFormatedOIB_1">Mirjana Lerga, OIB 17635069091,Nenad Lerga, OIB 99595152689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Mirjana Lerga</item>
      <item>Nenad Lerga</item>
    </izvorni_sadrzaj>
    <derivirana_varijabla naziv="DomainObject.Predmet.StrankaListFormated_1">
      <item>Mirjana Lerga</item>
      <item>Nenad Lerga</item>
    </derivirana_varijabla>
  </DomainObject.Predmet.StrankaListFormated>
  <DomainObject.Predmet.StrankaListFormatedOIB>
    <izvorni_sadrzaj>
      <item>Mirjana Lerga, OIB 17635069091</item>
      <item>Nenad Lerga, OIB 99595152689</item>
    </izvorni_sadrzaj>
    <derivirana_varijabla naziv="DomainObject.Predmet.StrankaListFormatedOIB_1">
      <item>Mirjana Lerga, OIB 17635069091</item>
      <item>Nenad Lerga, OIB 99595152689</item>
    </derivirana_varijabla>
  </DomainObject.Predmet.StrankaListFormatedOIB>
  <DomainObject.Predmet.StrankaListFormatedWithAdress>
    <izvorni_sadrzaj>
      <item>Mirjana Lerga, Donji Zemunik Ulica Xvi 101, 23222 Zemunik Donji</item>
      <item>Nenad Lerga, Hrvatskog Sabora 8d, 23000 Zadar</item>
    </izvorni_sadrzaj>
    <derivirana_varijabla naziv="DomainObject.Predmet.StrankaListFormatedWithAdress_1">
      <item>Mirjana Lerga, Donji Zemunik Ulica Xvi 101, 23222 Zemunik Donji</item>
      <item>Nenad Lerga, Hrvatskog Sabora 8d, 23000 Zadar</item>
    </derivirana_varijabla>
  </DomainObject.Predmet.StrankaListFormatedWithAdress>
  <DomainObject.Predmet.StrankaListFormatedWithAdressOIB>
    <izvorni_sadrzaj>
      <item>Mirjana Lerga, OIB 17635069091, Donji Zemunik Ulica Xvi 101, 23222 Zemunik Donji</item>
      <item>Nenad Lerga, OIB 99595152689, Hrvatskog Sabora 8d, 23000 Zadar</item>
    </izvorni_sadrzaj>
    <derivirana_varijabla naziv="DomainObject.Predmet.StrankaListFormatedWithAdressOIB_1">
      <item>Mirjana Lerga, OIB 17635069091, Donji Zemunik Ulica Xvi 101, 23222 Zemunik Donji</item>
      <item>Nenad Lerga, OIB 99595152689, Hrvatskog Sabora 8d, 23000 Zadar</item>
    </derivirana_varijabla>
  </DomainObject.Predmet.StrankaListFormatedWithAdressOIB>
  <DomainObject.Predmet.StrankaListNazivFormated>
    <izvorni_sadrzaj>
      <item>Mirjana Lerga</item>
      <item>Nenad Lerga</item>
    </izvorni_sadrzaj>
    <derivirana_varijabla naziv="DomainObject.Predmet.StrankaListNazivFormated_1">
      <item>Mirjana Lerga</item>
      <item>Nenad Lerga</item>
    </derivirana_varijabla>
  </DomainObject.Predmet.StrankaListNazivFormated>
  <DomainObject.Predmet.StrankaListNazivFormatedOIB>
    <izvorni_sadrzaj>
      <item>Mirjana Lerga, OIB 17635069091</item>
      <item>Nenad Lerga, OIB 99595152689</item>
    </izvorni_sadrzaj>
    <derivirana_varijabla naziv="DomainObject.Predmet.StrankaListNazivFormatedOIB_1">
      <item>Mirjana Lerga, OIB 17635069091</item>
      <item>Nenad Lerga, OIB 99595152689</item>
    </derivirana_varijabla>
  </DomainObject.Predmet.StrankaListNazivFormatedOIB>
  <DomainObject.Predmet.ProtuStrankaListFormated>
    <izvorni_sadrzaj>
      <item>LERGA društvo s ograničenom odgovornošću za trgovinu, turizam, ugostiteljstvo, promet i graditeljstvo u stečaju</item>
    </izvorni_sadrzaj>
    <derivirana_varijabla naziv="DomainObject.Predmet.ProtuStrankaListFormated_1">
      <item>LERGA društvo s ograničenom odgovornošću za trgovinu, turizam, ugostiteljstvo, promet i graditeljstvo u stečaju</item>
    </derivirana_varijabla>
  </DomainObject.Predmet.ProtuStrankaListFormated>
  <DomainObject.Predmet.ProtuStrankaList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FormatedOIB_1">
      <item>LERGA društvo s ograničenom odgovornošću za trgovinu, turizam, ugostiteljstvo, promet i graditeljstvo u stečaju, OIB 44013906355</item>
    </derivirana_varijabla>
  </DomainObject.Predmet.ProtuStrankaListFormatedOIB>
  <DomainObject.Predmet.ProtuStrankaListFormatedWithAdress>
    <izvorni_sadrzaj>
      <item>LERGA društvo s ograničenom odgovornošću za trgovinu, turizam, ugostiteljstvo, promet i graditeljstvo u stečaju, Ulica Hrvatskog Sabora 8, 23000 Zadar</item>
    </izvorni_sadrzaj>
    <derivirana_varijabla naziv="DomainObject.Predmet.ProtuStrankaListFormatedWithAdress_1">
      <item>LERGA društvo s ograničenom odgovornošću za trgovinu, turizam, ugostiteljstvo, promet i graditeljstvo u stečaju, Ulica Hrvatskog Sabora 8, 23000 Zadar</item>
    </derivirana_varijabla>
  </DomainObject.Predmet.ProtuStrankaListFormatedWithAdress>
  <DomainObject.Predmet.ProtuStrankaListFormatedWithAdressOIB>
    <izvorni_sadrzaj>
      <item>LERGA društvo s ograničenom odgovornošću za trgovinu, turizam, ugostiteljstvo, promet i graditeljstvo u stečaju, OIB 44013906355, Ulica Hrvatskog Sabora 8, 23000 Zadar</item>
    </izvorni_sadrzaj>
    <derivirana_varijabla naziv="DomainObject.Predmet.ProtuStrankaListFormatedWithAdressOIB_1">
      <item>LERGA društvo s ograničenom odgovornošću za trgovinu, turizam, ugostiteljstvo, promet i graditeljstvo u stečaju, OIB 44013906355, Ulica Hrvatskog Sabora 8, 23000 Zadar</item>
    </derivirana_varijabla>
  </DomainObject.Predmet.ProtuStrankaListFormatedWithAdressOIB>
  <DomainObject.Predmet.ProtuStrankaListNazivFormated>
    <izvorni_sadrzaj>
      <item>LERGA društvo s ograničenom odgovornošću za trgovinu, turizam, ugostiteljstvo, promet i graditeljstvo u stečaju</item>
    </izvorni_sadrzaj>
    <derivirana_varijabla naziv="DomainObject.Predmet.ProtuStrankaListNazivFormated_1">
      <item>LERGA društvo s ograničenom odgovornošću za trgovinu, turizam, ugostiteljstvo, promet i graditeljstvo u stečaju</item>
    </derivirana_varijabla>
  </DomainObject.Predmet.ProtuStrankaListNazivFormated>
  <DomainObject.Predmet.ProtuStrankaListNaziv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NazivFormatedOIB_1">
      <item>LERGA društvo s ograničenom odgovornošću za trgovinu, turizam, ugostiteljstvo, promet i graditeljstvo u stečaju, OIB 44013906355</item>
    </derivirana_varijabla>
  </DomainObject.Predmet.ProtuStrankaListNazivFormatedOIB>
  <DomainObject.Predmet.OstaliListFormated>
    <izvorni_sadrzaj>
      <item>Miše Papić odvjetnik</item>
      <item>Frane Zvonimir Negro</item>
      <item>Nenad Lerga</item>
      <item>Morena Bošnjak</item>
    </izvorni_sadrzaj>
    <derivirana_varijabla naziv="DomainObject.Predmet.OstaliListFormated_1">
      <item>Miše Papić odvjetnik</item>
      <item>Frane Zvonimir Negro</item>
      <item>Nenad Lerga</item>
      <item>Morena Bošnjak</item>
    </derivirana_varijabla>
  </DomainObject.Predmet.OstaliListFormated>
  <DomainObject.Predmet.OstaliListFormatedOIB>
    <izvorni_sadrzaj>
      <item>Miše Papić odvjetnik</item>
      <item>Frane Zvonimir Negro, OIB 59618330195</item>
      <item>Nenad Lerga, OIB 99595152689</item>
      <item>Morena Bošnjak, OIB 22856400669</item>
    </izvorni_sadrzaj>
    <derivirana_varijabla naziv="DomainObject.Predmet.OstaliListFormatedOIB_1">
      <item>Miše Papić odvjetnik</item>
      <item>Frane Zvonimir Negro, OIB 59618330195</item>
      <item>Nenad Lerga, OIB 99595152689</item>
      <item>Morena Bošnjak, OIB 22856400669</item>
    </derivirana_varijabla>
  </DomainObject.Predmet.OstaliListFormatedOIB>
  <DomainObject.Predmet.OstaliListFormatedWithAdress>
    <izvorni_sadrzaj>
      <item>Miše Papić odvjetnik, 23 000 Zadar</item>
      <item>Frane Zvonimir Negro, Miroslava Krleže 3c, 23000 Zadar</item>
      <item>Nenad Lerga, Ulica Hrvatskog Sabora 8 D, 23000 Zadar</item>
      <item>Morena Bošnjak, Radnička Ul. 10, 23440 Gračac</item>
    </izvorni_sadrzaj>
    <derivirana_varijabla naziv="DomainObject.Predmet.OstaliListFormatedWithAdress_1">
      <item>Miše Papić odvjetnik, 23 000 Zadar</item>
      <item>Frane Zvonimir Negro, Miroslava Krleže 3c, 23000 Zadar</item>
      <item>Nenad Lerga, Ulica Hrvatskog Sabora 8 D, 23000 Zadar</item>
      <item>Morena Bošnjak, Radnička Ul. 10, 23440 Gračac</item>
    </derivirana_varijabla>
  </DomainObject.Predmet.OstaliListFormatedWithAdress>
  <DomainObject.Predmet.OstaliListFormatedWithAdressOIB>
    <izvorni_sadrzaj>
      <item>Miše Papić odvjetnik, 23 000 Zadar</item>
      <item>Frane Zvonimir Negro, OIB 59618330195, Miroslava Krleže 3c, 23000 Zadar</item>
      <item>Nenad Lerga, OIB 99595152689, Ulica Hrvatskog Sabora 8 D, 23000 Zadar</item>
      <item>Morena Bošnjak, OIB 22856400669, Radnička Ul. 10, 23440 Gračac</item>
    </izvorni_sadrzaj>
    <derivirana_varijabla naziv="DomainObject.Predmet.OstaliListFormatedWithAdressOIB_1">
      <item>Miše Papić odvjetnik, 23 000 Zadar</item>
      <item>Frane Zvonimir Negro, OIB 59618330195, Miroslava Krleže 3c, 23000 Zadar</item>
      <item>Nenad Lerga, OIB 99595152689, Ulica Hrvatskog Sabora 8 D, 23000 Zadar</item>
      <item>Morena Bošnjak, OIB 22856400669, Radnička Ul. 10, 23440 Gračac</item>
    </derivirana_varijabla>
  </DomainObject.Predmet.OstaliListFormatedWithAdressOIB>
  <DomainObject.Predmet.OstaliListNazivFormated>
    <izvorni_sadrzaj>
      <item>Miše Papić odvjetnik</item>
      <item>Frane Zvonimir Negro</item>
      <item>Nenad Lerga</item>
      <item>Morena Bošnjak</item>
    </izvorni_sadrzaj>
    <derivirana_varijabla naziv="DomainObject.Predmet.OstaliListNazivFormated_1">
      <item>Miše Papić odvjetnik</item>
      <item>Frane Zvonimir Negro</item>
      <item>Nenad Lerga</item>
      <item>Morena Bošnjak</item>
    </derivirana_varijabla>
  </DomainObject.Predmet.OstaliListNazivFormated>
  <DomainObject.Predmet.OstaliListNazivFormatedOIB>
    <izvorni_sadrzaj>
      <item>Miše Papić odvjetnik</item>
      <item>Frane Zvonimir Negro, OIB 59618330195</item>
      <item>Nenad Lerga, OIB 99595152689</item>
      <item>Morena Bošnjak, OIB 22856400669</item>
    </izvorni_sadrzaj>
    <derivirana_varijabla naziv="DomainObject.Predmet.OstaliListNazivFormatedOIB_1">
      <item>Miše Papić odvjetnik</item>
      <item>Frane Zvonimir Negro, OIB 59618330195</item>
      <item>Nenad Lerga, OIB 99595152689</item>
      <item>Morena Bošnjak, OIB 22856400669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Lerga i dr.</izvorni_sadrzaj>
    <derivirana_varijabla naziv="DomainObject.Predmet.StrankaIDrugi_1">Mirjana Lerga i dr.</derivirana_varijabla>
  </DomainObject.Predmet.StrankaIDrugi>
  <DomainObject.Predmet.ProtustrankaIDrugi>
    <izvorni_sadrzaj>LERGA društvo s ograničenom odgovornošću za trgovinu, turizam, ugostiteljstvo, promet i graditeljstvo u stečaju</izvorni_sadrzaj>
    <derivirana_varijabla naziv="DomainObject.Predmet.ProtustrankaIDrugi_1">LERGA društvo s ograničenom odgovornošću za trgovinu, turizam, ugostiteljstvo, promet i graditeljstvo u stečaju</derivirana_varijabla>
  </DomainObject.Predmet.ProtustrankaIDrugi>
  <DomainObject.Predmet.StrankaIDrugiAdressOIB>
    <izvorni_sadrzaj>Mirjana Lerga, OIB 17635069091, Donji Zemunik Ulica Xvi 101, 23222 Zemunik Donji i dr.</izvorni_sadrzaj>
    <derivirana_varijabla naziv="DomainObject.Predmet.StrankaIDrugiAdressOIB_1">Mirjana Lerga, OIB 17635069091, Donji Zemunik Ulica Xvi 101, 23222 Zemunik Donji i dr.</derivirana_varijabla>
  </DomainObject.Predmet.StrankaIDrugiAdressOIB>
  <DomainObject.Predmet.ProtustrankaIDrugi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IDrugiAdressOIB_1">LERGA društvo s ograničenom odgovornošću za trgovinu, turizam, ugostiteljstvo, promet i graditeljstvo u stečaju, OIB 44013906355, Ulica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Lerga</item>
      <item>LERGA društvo s ograničenom odgovornošću za trgovinu, turizam, ugostiteljstvo, promet i graditeljstvo u stečaju</item>
      <item>Miše Papić odvjetnik</item>
      <item>Frane Zvonimir Negro</item>
      <item>Nenad Lerga</item>
      <item>Morena Bošnjak</item>
      <item>Nenad Lerga</item>
    </izvorni_sadrzaj>
    <derivirana_varijabla naziv="DomainObject.Predmet.SudioniciListNaziv_1">
      <item>Mirjana Lerga</item>
      <item>LERGA društvo s ograničenom odgovornošću za trgovinu, turizam, ugostiteljstvo, promet i graditeljstvo u stečaju</item>
      <item>Miše Papić odvjetnik</item>
      <item>Frane Zvonimir Negro</item>
      <item>Nenad Lerga</item>
      <item>Morena Bošnjak</item>
      <item>Nenad Lerga</item>
    </derivirana_varijabla>
  </DomainObject.Predmet.SudioniciListNaziv>
  <DomainObject.Predmet.SudioniciListAdressOIB>
    <izvorni_sadrzaj>
      <item>Mirjana Lerga, OIB 17635069091, Donji Zemunik Ulica Xvi 101,23222 Zemunik Donji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  <item>Nenad Lerga, OIB 99595152689, Ulica Hrvatskog Sabora 8 D,23000 Zadar</item>
      <item>Morena Bošnjak, OIB 22856400669, Radnička Ul. 10,23440 Gračac</item>
      <item>Nenad Lerga, OIB 99595152689, Hrvatskog Sabora 8d,23000 Zadar</item>
    </izvorni_sadrzaj>
    <derivirana_varijabla naziv="DomainObject.Predmet.SudioniciListAdressOIB_1">
      <item>Mirjana Lerga, OIB 17635069091, Donji Zemunik Ulica Xvi 101,23222 Zemunik Donji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  <item>Nenad Lerga, OIB 99595152689, Ulica Hrvatskog Sabora 8 D,23000 Zadar</item>
      <item>Morena Bošnjak, OIB 22856400669, Radnička Ul. 10,23440 Gračac</item>
      <item>Nenad Lerga, OIB 99595152689, Hrvatskog Sabora 8d,23000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17635069091</item>
      <item>, OIB 44013906355</item>
      <item>, OIB null</item>
      <item>, OIB 59618330195</item>
      <item>, OIB 99595152689</item>
      <item>, OIB 22856400669</item>
      <item>, OIB 99595152689</item>
    </izvorni_sadrzaj>
    <derivirana_varijabla naziv="DomainObject.Predmet.SudioniciListNazivOIB_1">
      <item>, OIB 17635069091</item>
      <item>, OIB 44013906355</item>
      <item>, OIB null</item>
      <item>, OIB 59618330195</item>
      <item>, OIB 99595152689</item>
      <item>, OIB 22856400669</item>
      <item>, OIB 99595152689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180</properties:Words>
  <properties:Characters>886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2017-03-14T10:39:00Z</dcterms:created>
  <dc:creator>abajlo</dc:creator>
  <cp:lastModifiedBy>Martina Kalmeta</cp:lastModifiedBy>
  <cp:lastPrinted>2016-11-30T13:22:00Z</cp:lastPrinted>
  <dcterms:modified xmlns:xsi="http://www.w3.org/2001/XMLSchema-instance" xsi:type="dcterms:W3CDTF">2017-04-05T07:00:00Z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