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8143" w14:paraId="89d8143" w:rsidRDefault="00AE649C" w:rsidP="00E45B3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45B36" w:rsidP="00E45B3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45B36" w:rsidP="00E45B36" w:rsidR="00AE649C" w:rsidRPr="00B76F3C">
      <w:pPr>
        <w:pStyle w:val="SudSjedite"/>
      </w:pPr>
      <w:r>
        <w:t xml:space="preserve">                                                                                                       Poslovni broj: 4 St-454/15-4</w:t>
      </w:r>
      <w:r w:rsidR="00EA1C6D">
        <w:tab/>
      </w:r>
    </w:p>
    <w:p w:rsidRDefault="00E45B36" w:rsidP="00E45B36" w:rsidR="00E45B36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45B36" w:rsidP="00E45B36" w:rsidR="00E45B3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45B36" w:rsidP="00E45B36" w:rsidR="00E45B3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45B36" w:rsidP="00E45B36" w:rsidR="00E45B3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45B36" w:rsidP="00E45B36" w:rsidR="00E45B36">
      <w:pPr>
        <w:spacing w:after="0"/>
        <w:jc w:val="right"/>
        <w:rPr>
          <w:lang w:eastAsia="hr-HR"/>
        </w:rPr>
      </w:pPr>
    </w:p>
    <w:p w:rsidRDefault="00E45B36" w:rsidP="00E45B36" w:rsidR="00E45B36">
      <w:pPr>
        <w:spacing w:after="0"/>
        <w:jc w:val="right"/>
      </w:pPr>
    </w:p>
    <w:p w:rsidRDefault="00E45B36" w:rsidP="00E45B36" w:rsidR="00E45B36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PEGAZ-TRADE d.o.o. "u likvidaciji", Varaždin, Optujska 30, OIB: 52568931160,  4. siječnja 2016. temeljem čl. 430. Stečajnog zakona („NN“ 71/15, u daljnjem tekstu SZ) objavljuje sljedeći</w:t>
      </w:r>
    </w:p>
    <w:p w:rsidRDefault="00E45B36" w:rsidP="00E45B36" w:rsidR="00E45B36">
      <w:pPr>
        <w:spacing w:after="0"/>
        <w:jc w:val="center"/>
      </w:pPr>
    </w:p>
    <w:p w:rsidRDefault="00E45B36" w:rsidP="00E45B36" w:rsidR="00E45B36">
      <w:pPr>
        <w:spacing w:after="0"/>
        <w:jc w:val="center"/>
      </w:pPr>
      <w:r>
        <w:t>OGLAS</w:t>
      </w:r>
    </w:p>
    <w:p w:rsidRDefault="00E45B36" w:rsidP="00E45B36" w:rsidR="00E45B36">
      <w:pPr>
        <w:spacing w:after="0"/>
      </w:pPr>
    </w:p>
    <w:p w:rsidRDefault="00E45B36" w:rsidP="00E45B36" w:rsidR="00E45B36">
      <w:pPr>
        <w:spacing w:after="0"/>
        <w:jc w:val="both"/>
      </w:pPr>
      <w:r>
        <w:t>1/</w:t>
      </w:r>
      <w:r>
        <w:tab/>
        <w:t>Utvrđuje se da ukupni iznos evidentiranog duga dužnika PEGAZ-TRADE d.o.o. "u likvidaciji", Varaždin, Optujska 30, OIB: 52568931160 iznosi 128.120,14 kn.</w:t>
      </w:r>
    </w:p>
    <w:p w:rsidRDefault="00E45B36" w:rsidP="00E45B36" w:rsidR="00E45B36">
      <w:pPr>
        <w:spacing w:after="0"/>
        <w:jc w:val="both"/>
      </w:pPr>
    </w:p>
    <w:p w:rsidRDefault="00E45B36" w:rsidP="00E45B36" w:rsidR="00E45B36">
      <w:pPr>
        <w:spacing w:after="0"/>
        <w:jc w:val="both"/>
      </w:pPr>
      <w:r>
        <w:t>2/</w:t>
      </w:r>
      <w:r>
        <w:tab/>
        <w:t xml:space="preserve"> Poziva se likvidator dužnika Ivan Kosi iz Trogira, Put Dragulina 14, da u roku od 15 dana od dana objave ovog oglasa na e-oglasnoj ploči suda podnese ovome sudu, pozivom na gornji broj spisa, javnobilježnički ovjerovljeni prokazni popis imovine i obveza dužnika na propisanom obrascu.</w:t>
      </w:r>
    </w:p>
    <w:p w:rsidRDefault="00E45B36" w:rsidP="00E45B36" w:rsidR="00E45B36">
      <w:pPr>
        <w:spacing w:after="0"/>
        <w:jc w:val="both"/>
      </w:pPr>
    </w:p>
    <w:p w:rsidRDefault="00E45B36" w:rsidP="00E45B36" w:rsidR="00E45B36">
      <w:pPr>
        <w:spacing w:after="0"/>
        <w:jc w:val="both"/>
      </w:pPr>
      <w:r>
        <w:t>3/</w:t>
      </w:r>
      <w:r>
        <w:tab/>
        <w:t>Upozorava se likvidator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45B36" w:rsidP="00E45B36" w:rsidR="00E45B36">
      <w:pPr>
        <w:spacing w:after="0"/>
      </w:pPr>
    </w:p>
    <w:p w:rsidRDefault="00E45B36" w:rsidP="00E45B36" w:rsidR="00E45B36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E45B36" w:rsidP="00E45B36" w:rsidR="00E45B36">
      <w:pPr>
        <w:spacing w:after="0"/>
        <w:jc w:val="both"/>
        <w:rPr>
          <w:color w:val="000000"/>
        </w:rPr>
      </w:pPr>
      <w:r>
        <w:tab/>
      </w:r>
    </w:p>
    <w:p w:rsidRDefault="00E45B36" w:rsidP="00E45B36" w:rsidR="00E45B36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22045415 otvoren kod Hrvatske poštanske banke. </w:t>
      </w:r>
    </w:p>
    <w:p w:rsidRDefault="00E45B36" w:rsidP="00E45B36" w:rsidR="00E45B36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E45B36" w:rsidP="00E45B36" w:rsidR="00E45B36">
      <w:pPr>
        <w:spacing w:after="0"/>
        <w:jc w:val="both"/>
      </w:pPr>
    </w:p>
    <w:p w:rsidRDefault="00E45B36" w:rsidP="00E45B36" w:rsidR="00E45B36">
      <w:pPr>
        <w:spacing w:after="0"/>
        <w:jc w:val="center"/>
      </w:pPr>
      <w:r>
        <w:t>U Varaždinu, 4. siječnja 2016.</w:t>
      </w:r>
    </w:p>
    <w:p w:rsidRDefault="00E45B36" w:rsidP="00E45B36" w:rsidR="00E45B36">
      <w:pPr>
        <w:spacing w:after="0"/>
        <w:jc w:val="both"/>
      </w:pPr>
    </w:p>
    <w:p w:rsidRDefault="00E45B36" w:rsidP="00E45B36" w:rsidR="00E45B3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45B36" w:rsidP="00E45B36" w:rsidR="00E45B36">
      <w:pPr>
        <w:spacing w:after="0"/>
      </w:pPr>
    </w:p>
    <w:p w:rsidRDefault="00E45B36" w:rsidP="00E45B36" w:rsidR="00E45B3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E45B36" w:rsidP="00E45B36" w:rsidR="00E45B36">
      <w:pPr>
        <w:spacing w:after="0"/>
      </w:pPr>
    </w:p>
    <w:p w:rsidRDefault="00CB0EA4" w:rsidP="00E45B36" w:rsidR="00CB0EA4">
      <w:pPr>
        <w:pStyle w:val="Naslovdokumenta"/>
        <w:spacing w:after="0"/>
      </w:pPr>
    </w:p>
    <w:p w:rsidRDefault="0071688E" w:rsidP="00E45B36" w:rsidR="0071688E">
      <w:pPr>
        <w:pStyle w:val="Poetniodjeljak"/>
        <w:spacing w:after="0"/>
      </w:pPr>
    </w:p>
    <w:p w:rsidRDefault="00A21F0D" w:rsidP="00E45B36" w:rsidR="00A21F0D">
      <w:pPr>
        <w:pStyle w:val="NormaleSPIS"/>
        <w:spacing w:after="0"/>
        <w:rPr>
          <w:noProof/>
        </w:rPr>
      </w:pPr>
    </w:p>
    <w:p w:rsidRDefault="00DA0242" w:rsidP="00E45B3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B3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557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St-454/2015-4</izvorni_sadrzaj>
    <derivirana_varijabla naziv="DomainObject.Oznaka_1">St-454/2015-4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PEGAZ-TRADE društvo s ograničenom odgovornošću za trgovinu "u likvidaciji"</izvorni_sadrzaj>
    <derivirana_varijabla naziv="DomainObject.Predmet.ProtustrankaFormated_1">  PEGAZ-TRADE društvo s ograničenom odgovornošću za trgovinu "u likvidaciji"</derivirana_varijabla>
  </DomainObject.Predmet.ProtustrankaFormated>
  <DomainObject.Predmet.ProtustrankaFormatedOIB>
    <izvorni_sadrzaj>  PEGAZ-TRADE društvo s ograničenom odgovornošću za trgovinu "u likvidaciji", OIB 52568931160</izvorni_sadrzaj>
    <derivirana_varijabla naziv="DomainObject.Predmet.ProtustrankaFormatedOIB_1">  PEGAZ-TRADE društvo s ograničenom odgovornošću za trgovinu "u likvidaciji", OIB 52568931160</derivirana_varijabla>
  </DomainObject.Predmet.ProtustrankaFormatedOIB>
  <DomainObject.Predmet.ProtustrankaFormatedWithAdress>
    <izvorni_sadrzaj> PEGAZ-TRADE društvo s ograničenom odgovornošću za trgovinu "u likvidaciji", Optujska 30, 42000 Varaždin</izvorni_sadrzaj>
    <derivirana_varijabla naziv="DomainObject.Predmet.ProtustrankaFormatedWithAdress_1"> PEGAZ-TRADE društvo s ograničenom odgovornošću za trgovinu "u likvidaciji", Optujska 30, 42000 Varaždin</derivirana_varijabla>
  </DomainObject.Predmet.ProtustrankaFormatedWithAdress>
  <DomainObject.Predmet.ProtustrankaFormatedWithAdressOIB>
    <izvorni_sadrzaj> PEGAZ-TRADE društvo s ograničenom odgovornošću za trgovinu "u likvidaciji", OIB 52568931160, Optujska 30, 42000 Varaždin</izvorni_sadrzaj>
    <derivirana_varijabla naziv="DomainObject.Predmet.ProtustrankaFormatedWithAdressOIB_1"> PEGAZ-TRADE društvo s ograničenom odgovornošću za trgovinu "u likvidaciji", OIB 52568931160, Optujska 30, 42000 Varaždin</derivirana_varijabla>
  </DomainObject.Predmet.ProtustrankaFormatedWithAdressOIB>
  <DomainObject.Predmet.ProtustrankaWithAdress>
    <izvorni_sadrzaj>PEGAZ-TRADE društvo s ograničenom odgovornošću za trgovinu "u likvidaciji" Optujska 30, 42000 Varaždin</izvorni_sadrzaj>
    <derivirana_varijabla naziv="DomainObject.Predmet.ProtustrankaWithAdress_1">PEGAZ-TRADE društvo s ograničenom odgovornošću za trgovinu "u likvidaciji" Optujska 30, 42000 Varaždin</derivirana_varijabla>
  </DomainObject.Predmet.ProtustrankaWithAdress>
  <DomainObject.Predmet.ProtustrankaWithAdressOIB>
    <izvorni_sadrzaj>PEGAZ-TRADE društvo s ograničenom odgovornošću za trgovinu "u likvidaciji", OIB 52568931160, Optujska 30, 42000 Varaždin</izvorni_sadrzaj>
    <derivirana_varijabla naziv="DomainObject.Predmet.ProtustrankaWithAdressOIB_1">PEGAZ-TRADE društvo s ograničenom odgovornošću za trgovinu "u likvidaciji", OIB 52568931160, Optujska 30, 42000 Varaždin</derivirana_varijabla>
  </DomainObject.Predmet.ProtustrankaWithAdressOIB>
  <DomainObject.Predmet.ProtustrankaNazivFormated>
    <izvorni_sadrzaj>PEGAZ-TRADE društvo s ograničenom odgovornošću za trgovinu "u likvidaciji"</izvorni_sadrzaj>
    <derivirana_varijabla naziv="DomainObject.Predmet.ProtustrankaNazivFormated_1">PEGAZ-TRADE društvo s ograničenom odgovornošću za trgovinu "u likvidaciji"</derivirana_varijabla>
  </DomainObject.Predmet.ProtustrankaNazivFormated>
  <DomainObject.Predmet.ProtustrankaNazivFormatedOIB>
    <izvorni_sadrzaj>PEGAZ-TRADE društvo s ograničenom odgovornošću za trgovinu "u likvidaciji", OIB 52568931160</izvorni_sadrzaj>
    <derivirana_varijabla naziv="DomainObject.Predmet.ProtustrankaNazivFormatedOIB_1">PEGAZ-TRADE društvo s ograničenom odgovornošću za trgovinu "u likvidaciji", OIB 52568931160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128120.14</izvorni_sadrzaj>
    <derivirana_varijabla naziv="DomainObject.Predmet.TrenutnaVrijednost_1">128120.14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PEGAZ-TRADE društvo s ograničenom odgovornošću za trgovinu "u likvidaciji"</item>
    </izvorni_sadrzaj>
    <derivirana_varijabla naziv="DomainObject.Predmet.ProtuStrankaListFormated_1">
      <item>PEGAZ-TRADE društvo s ograničenom odgovornošću za trgovinu "u likvidaciji"</item>
    </derivirana_varijabla>
  </DomainObject.Predmet.ProtuStrankaListFormated>
  <DomainObject.Predmet.ProtuStrankaListFormatedOIB>
    <izvorni_sadrzaj>
      <item>PEGAZ-TRADE društvo s ograničenom odgovornošću za trgovinu "u likvidaciji", OIB 52568931160</item>
    </izvorni_sadrzaj>
    <derivirana_varijabla naziv="DomainObject.Predmet.ProtuStrankaListFormatedOIB_1">
      <item>PEGAZ-TRADE društvo s ograničenom odgovornošću za trgovinu "u likvidaciji", OIB 52568931160</item>
    </derivirana_varijabla>
  </DomainObject.Predmet.ProtuStrankaListFormatedOIB>
  <DomainObject.Predmet.ProtuStrankaListFormatedWithAdress>
    <izvorni_sadrzaj>
      <item>PEGAZ-TRADE društvo s ograničenom odgovornošću za trgovinu "u likvidaciji", Optujska 30, 42000 Varaždin</item>
    </izvorni_sadrzaj>
    <derivirana_varijabla naziv="DomainObject.Predmet.ProtuStrankaListFormatedWithAdress_1">
      <item>PEGAZ-TRADE društvo s ograničenom odgovornošću za trgovinu "u likvidaciji", Optujska 30, 42000 Varaždin</item>
    </derivirana_varijabla>
  </DomainObject.Predmet.ProtuStrankaListFormatedWithAdress>
  <DomainObject.Predmet.ProtuStrankaListFormatedWithAdressOIB>
    <izvorni_sadrzaj>
      <item>PEGAZ-TRADE društvo s ograničenom odgovornošću za trgovinu "u likvidaciji", OIB 52568931160, Optujska 30, 42000 Varaždin</item>
    </izvorni_sadrzaj>
    <derivirana_varijabla naziv="DomainObject.Predmet.ProtuStrankaListFormatedWithAdressOIB_1">
      <item>PEGAZ-TRADE društvo s ograničenom odgovornošću za trgovinu "u likvidaciji", OIB 52568931160, Optujska 30, 42000 Varaždin</item>
    </derivirana_varijabla>
  </DomainObject.Predmet.ProtuStrankaListFormatedWithAdressOIB>
  <DomainObject.Predmet.ProtuStrankaListNazivFormated>
    <izvorni_sadrzaj>
      <item>PEGAZ-TRADE društvo s ograničenom odgovornošću za trgovinu "u likvidaciji"</item>
    </izvorni_sadrzaj>
    <derivirana_varijabla naziv="DomainObject.Predmet.ProtuStrankaListNazivFormated_1">
      <item>PEGAZ-TRADE društvo s ograničenom odgovornošću za trgovinu "u likvidaciji"</item>
    </derivirana_varijabla>
  </DomainObject.Predmet.ProtuStrankaListNazivFormated>
  <DomainObject.Predmet.ProtuStrankaListNazivFormatedOIB>
    <izvorni_sadrzaj>
      <item>PEGAZ-TRADE društvo s ograničenom odgovornošću za trgovinu "u likvidaciji", OIB 52568931160</item>
    </izvorni_sadrzaj>
    <derivirana_varijabla naziv="DomainObject.Predmet.ProtuStrankaListNazivFormatedOIB_1">
      <item>PEGAZ-TRADE društvo s ograničenom odgovornošću za trgovinu "u likvidaciji", OIB 52568931160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>St-454/2015-4</izvorni_sadrzaj>
    <derivirana_varijabla naziv="DomainObject.PoslovniBrojDokumenta_1">St-454/2015-4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PEGAZ-TRADE društvo s ograničenom odgovornošću za trgovinu "u likvidaciji"</izvorni_sadrzaj>
    <derivirana_varijabla naziv="DomainObject.Predmet.ProtustrankaIDrugi_1">PEGAZ-TRADE društvo s ograničenom odgovornošću za trgovinu "u likvidaciji"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PEGAZ-TRADE društvo s ograničenom odgovornošću za trgovinu "u likvidaciji", OIB 52568931160, Optujska 30, 42000 Varaždin</izvorni_sadrzaj>
    <derivirana_varijabla naziv="DomainObject.Predmet.ProtustrankaIDrugiAdressOIB_1">PEGAZ-TRADE društvo s ograničenom odgovornošću za trgovinu "u likvidaciji", OIB 52568931160, Optujska 30,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PEGAZ-TRADE društvo s ograničenom odgovornošću za trgovinu "u likvidaciji"</item>
      <item>E-oglasna ploča ovog suda</item>
      <item>Sudski registar, Trgovački sud u Varaždinu</item>
    </izvorni_sadrzaj>
    <derivirana_varijabla naziv="DomainObject.Predmet.SudioniciListNaziv_1">
      <item>Financijska agencija</item>
      <item>PEGAZ-TRADE društvo s ograničenom odgovornošću za trgovinu "u likvidaciji"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PEGAZ-TRADE društvo s ograničenom odgovornošću za trgovinu "u likvidaciji", OIB 52568931160, Optujska 30,42000 Varaždin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PEGAZ-TRADE društvo s ograničenom odgovornošću za trgovinu "u likvidaciji", OIB 52568931160, Optujska 30,42000 Varaždin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80B25-41EC-4EAB-B1EA-0A83A7A979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2007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2016-01-04T10:59:00Z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