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0f69" w14:paraId="3230f69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D7F79">
        <w:rPr>
          <w:rFonts w:cs="Times New Roman"/>
          <w:b/>
        </w:rPr>
        <w:t>173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CD7F79">
        <w:rPr>
          <w:rFonts w:cs="Times New Roman"/>
          <w:b/>
        </w:rPr>
        <w:t>4</w:t>
      </w:r>
      <w:r w:rsidR="00BE3EBF">
        <w:rPr>
          <w:rFonts w:cs="Times New Roman"/>
          <w:b/>
        </w:rPr>
        <w:t>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D7F79" w:rsidRPr="00CD7F79">
        <w:rPr>
          <w:rFonts w:cs="Times New Roman" w:eastAsia="Times New Roman"/>
          <w:lang w:eastAsia="hr-HR"/>
        </w:rPr>
        <w:t>JAMBO PROMET d.o.o. za proizvodnju, trgovinu i usluge "u stečaju",  Metković, Splitska  bb, MBS: 060158402, OIB: 69588435053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D7F79" w:rsidRPr="00CD7F79">
        <w:rPr>
          <w:rFonts w:cs="Times New Roman" w:eastAsia="Times New Roman"/>
          <w:lang w:eastAsia="hr-HR"/>
        </w:rPr>
        <w:t>Krešimir Peroš, Zadar, I. Gundulića 4d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21</w:t>
      </w:r>
      <w:r w:rsidR="0072592B">
        <w:rPr>
          <w:rFonts w:cs="Times New Roman" w:eastAsia="Times New Roman"/>
          <w:lang w:eastAsia="hr-HR"/>
        </w:rPr>
        <w:t>. s</w:t>
      </w:r>
      <w:r w:rsidR="00CD7F79">
        <w:rPr>
          <w:rFonts w:cs="Times New Roman" w:eastAsia="Times New Roman"/>
          <w:lang w:eastAsia="hr-HR"/>
        </w:rPr>
        <w:t>rp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564CA3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BE3EBF">
        <w:rPr>
          <w:rFonts w:cs="Times New Roman"/>
        </w:rPr>
        <w:t xml:space="preserve">1431/2630 suvlasničkog dijela nekretnine </w:t>
      </w:r>
      <w:r w:rsidR="00BE3EBF" w:rsidRPr="00BE3EBF">
        <w:rPr>
          <w:rFonts w:cs="Times New Roman"/>
        </w:rPr>
        <w:t>čest. br. 99 – pašnjak upisana kod Općinskog suda u Dubrovniku u  z.ul. 65, za k.o. Gruž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C36B02" w:rsidRPr="00C36B02">
        <w:rPr>
          <w:rFonts w:cs="Times New Roman"/>
        </w:rPr>
        <w:t>KREDITNA BANKA ZAGREB d.d. Zagreb, OIB: 70663193635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B70DC7">
        <w:rPr>
          <w:rFonts w:cs="Times New Roman"/>
        </w:rPr>
        <w:t xml:space="preserve"> od dana </w:t>
      </w:r>
      <w:r w:rsidR="00B70DC7">
        <w:rPr>
          <w:rFonts w:cs="Times New Roman"/>
        </w:rPr>
        <w:lastRenderedPageBreak/>
        <w:t>22.05.2017.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C36B02" w:rsidRPr="00C36B02">
        <w:rPr>
          <w:rFonts w:cs="Times New Roman"/>
        </w:rPr>
        <w:t>KREDITNA BANKA ZAGREB d.d. Zagreb, OIB: 70663193635</w:t>
      </w:r>
      <w:r w:rsidR="00C36B02">
        <w:rPr>
          <w:rFonts w:cs="Times New Roman"/>
        </w:rPr>
        <w:t>, te zabilježbe ovrh</w:t>
      </w:r>
      <w:r w:rsidR="00BE3EBF">
        <w:rPr>
          <w:rFonts w:cs="Times New Roman"/>
        </w:rPr>
        <w:t>e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B70DC7">
        <w:rPr>
          <w:rFonts w:cs="Times New Roman"/>
          <w:b/>
        </w:rPr>
        <w:t>21</w:t>
      </w:r>
      <w:r w:rsidR="008B7F97">
        <w:rPr>
          <w:rFonts w:cs="Times New Roman"/>
          <w:b/>
        </w:rPr>
        <w:t xml:space="preserve">. </w:t>
      </w:r>
      <w:r w:rsidR="00B70DC7">
        <w:rPr>
          <w:rFonts w:cs="Times New Roman"/>
          <w:b/>
        </w:rPr>
        <w:t>srp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BE3EBF" w:rsidR="00153B0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B70DC7" w:rsidRPr="00B70DC7">
        <w:rPr>
          <w:rFonts w:cs="Times New Roman"/>
        </w:rPr>
        <w:t>Krešimir Peroš, Zadar, I. Gundulića 4d</w:t>
      </w:r>
    </w:p>
    <w:p w:rsidRDefault="00EF1338" w:rsidP="00F2546A" w:rsidR="00EF1338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EF1338">
        <w:rPr>
          <w:rFonts w:cs="Times New Roman"/>
        </w:rPr>
        <w:t>KREDITNA BANKA ZAGREB d.d. Zagreb</w:t>
      </w:r>
      <w:r>
        <w:rPr>
          <w:rFonts w:cs="Times New Roman"/>
        </w:rPr>
        <w:t xml:space="preserve"> po punomoćnicima iz OD Grgić &amp; partneri, Zagreb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4A8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466682">
          <w:t>173</w:t>
        </w:r>
        <w:r w:rsidR="00511BC2" w:rsidRPr="00511BC2">
          <w:t>/2016-</w:t>
        </w:r>
        <w:r w:rsidR="00466682">
          <w:t>4</w:t>
        </w:r>
        <w:r w:rsidR="00BE3EBF">
          <w:t>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834A8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4A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4A8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A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A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4A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4A8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A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A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DA45E-A1AF-490B-BEB6-71C502F22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2357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2017-07-21T09:22:00Z</dcterms:created>
  <dc:creator>Diana Butigan Granić</dc:creator>
  <cp:lastModifiedBy>Katarina Franković</cp:lastModifiedBy>
  <cp:lastPrinted>2017-07-21T09:22:00Z</cp:lastPrinted>
  <dcterms:modified xmlns:xsi="http://www.w3.org/2001/XMLSchema-instance" xsi:type="dcterms:W3CDTF">2017-07-21T09:23:00Z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