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99ac4" w14:paraId="f599ac4" w:rsidRDefault="00D95192" w:rsidP="00D95192" w:rsidR="00D95192" w:rsidRPr="006F44C4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 w:rsidR="009D0D53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D95192" w:rsidP="00D95192" w:rsidR="00D95192" w:rsidRPr="006F44C4">
      <w:pPr>
        <w:jc w:val="both"/>
      </w:pPr>
      <w:r w:rsidRPr="006F44C4">
        <w:t xml:space="preserve">       REPUBLIKA HRVATSKA</w:t>
      </w:r>
    </w:p>
    <w:p w:rsidRDefault="00D95192" w:rsidP="00D95192" w:rsidR="00D95192" w:rsidRPr="006F44C4">
      <w:pPr>
        <w:jc w:val="both"/>
      </w:pPr>
      <w:r w:rsidRPr="006F44C4">
        <w:t>TRGOVAČKI SUD U VARAŽDINU</w:t>
      </w:r>
    </w:p>
    <w:p w:rsidRDefault="00D95192" w:rsidP="00D95192" w:rsidR="00D95192" w:rsidRPr="006F44C4">
      <w:pPr>
        <w:rPr>
          <w:bCs/>
        </w:rPr>
      </w:pPr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  <w:r w:rsidRPr="006F44C4">
        <w:rPr>
          <w:bCs/>
        </w:rPr>
        <w:tab/>
      </w:r>
      <w:r w:rsidRPr="006F44C4">
        <w:rPr>
          <w:bCs/>
        </w:rPr>
        <w:tab/>
      </w:r>
      <w:r w:rsidRPr="006F44C4">
        <w:rPr>
          <w:bCs/>
        </w:rPr>
        <w:tab/>
      </w:r>
    </w:p>
    <w:p w:rsidRDefault="0018336C" w:rsidP="00D95192" w:rsidR="0018336C"/>
    <w:p w:rsidRDefault="00784EB7" w:rsidP="00465537" w:rsidR="00784EB7">
      <w:pPr>
        <w:jc w:val="center"/>
      </w:pPr>
    </w:p>
    <w:p w:rsidRDefault="0018336C" w:rsidP="0018336C" w:rsidR="00A1723D">
      <w:pPr>
        <w:jc w:val="center"/>
      </w:pPr>
      <w:r>
        <w:t>U   I M E   R E P U B L I K E   H R V A T S K E</w:t>
      </w:r>
    </w:p>
    <w:p w:rsidRDefault="00E70017" w:rsidP="00465537" w:rsidR="00E70017">
      <w:pPr>
        <w:jc w:val="center"/>
      </w:pPr>
    </w:p>
    <w:p w:rsidRDefault="00465537" w:rsidP="00465537" w:rsidR="00C862DE">
      <w:pPr>
        <w:jc w:val="center"/>
      </w:pPr>
      <w:r>
        <w:t>R J E Š E NJ E</w:t>
      </w:r>
    </w:p>
    <w:p w:rsidRDefault="00E70017" w:rsidP="00465537" w:rsidR="00E70017"/>
    <w:p w:rsidRDefault="00784EB7" w:rsidP="00465537" w:rsidR="00784EB7"/>
    <w:p w:rsidRDefault="00465537" w:rsidP="000D5CDD" w:rsidR="00791954">
      <w:pPr>
        <w:jc w:val="both"/>
      </w:pPr>
      <w:r>
        <w:tab/>
      </w:r>
      <w:r w:rsidRPr="004A4503">
        <w:t xml:space="preserve">Trgovački sud u Varaždinu, </w:t>
      </w:r>
      <w:r w:rsidR="00894C19">
        <w:t>po sucu toga suda Kseniji Flack</w:t>
      </w:r>
      <w:r w:rsidRPr="004A4503">
        <w:t xml:space="preserve">-Makitan, </w:t>
      </w:r>
      <w:r w:rsidR="000D5CDD">
        <w:t xml:space="preserve">kao stečajnom sucu, </w:t>
      </w:r>
      <w:r w:rsidR="000D5CDD" w:rsidRPr="00C7799B">
        <w:t xml:space="preserve">u stečajnom </w:t>
      </w:r>
      <w:r w:rsidR="00BC77A8">
        <w:t xml:space="preserve">postupku nad stečajnim </w:t>
      </w:r>
      <w:r w:rsidR="00791954">
        <w:rPr>
          <w:szCs w:val="22"/>
        </w:rPr>
        <w:t>dužnikom</w:t>
      </w:r>
      <w:r w:rsidR="000454DF">
        <w:rPr>
          <w:szCs w:val="22"/>
        </w:rPr>
        <w:t xml:space="preserve"> </w:t>
      </w:r>
      <w:r w:rsidR="00B458DE">
        <w:t>P</w:t>
      </w:r>
      <w:r w:rsidR="00B458DE" w:rsidRPr="00900FED">
        <w:t>.A. VENERA PUTNI</w:t>
      </w:r>
      <w:r w:rsidR="00B458DE" w:rsidRPr="00900FED">
        <w:rPr>
          <w:rFonts w:hint="eastAsia"/>
        </w:rPr>
        <w:t>Č</w:t>
      </w:r>
      <w:r w:rsidR="00B458DE" w:rsidRPr="00900FED">
        <w:t>KA AGENCIJA d.o.o. u ste</w:t>
      </w:r>
      <w:r w:rsidR="00B458DE" w:rsidRPr="00900FED">
        <w:rPr>
          <w:rFonts w:hint="eastAsia"/>
        </w:rPr>
        <w:t>č</w:t>
      </w:r>
      <w:r w:rsidR="00B458DE" w:rsidRPr="00900FED">
        <w:t>aju, Varaždin, Stanka Vraza 6, OIB: 74852047507</w:t>
      </w:r>
      <w:r w:rsidR="000D7D44" w:rsidRPr="00886BD8">
        <w:rPr>
          <w:szCs w:val="22"/>
        </w:rPr>
        <w:t>,</w:t>
      </w:r>
      <w:r w:rsidR="00BB6CA3">
        <w:t xml:space="preserve"> </w:t>
      </w:r>
      <w:r w:rsidR="00B458DE">
        <w:t>18. ožujka 2016.</w:t>
      </w:r>
    </w:p>
    <w:p w:rsidRDefault="000D5CDD" w:rsidP="000D5CDD" w:rsidR="000D5CDD" w:rsidRPr="004A4503">
      <w:pPr>
        <w:jc w:val="both"/>
      </w:pPr>
    </w:p>
    <w:p w:rsidRDefault="00465537" w:rsidP="003F633C" w:rsidR="000D7D44">
      <w:pPr>
        <w:jc w:val="center"/>
      </w:pPr>
      <w:r>
        <w:t>r i j e š i o  j e</w:t>
      </w:r>
    </w:p>
    <w:p w:rsidRDefault="003F633C" w:rsidP="003F633C" w:rsidR="003F633C">
      <w:pPr>
        <w:jc w:val="center"/>
      </w:pPr>
    </w:p>
    <w:p w:rsidRDefault="00465537" w:rsidP="00465537" w:rsidR="00465537">
      <w:pPr>
        <w:jc w:val="center"/>
      </w:pPr>
    </w:p>
    <w:p w:rsidRDefault="000D7D44" w:rsidP="00402077" w:rsidR="004A4503">
      <w:pPr>
        <w:numPr>
          <w:ilvl w:val="0"/>
          <w:numId w:val="1"/>
        </w:numPr>
        <w:jc w:val="both"/>
      </w:pPr>
      <w:r>
        <w:t>Obustavlja se i zaključuje</w:t>
      </w:r>
      <w:r w:rsidR="004A4503">
        <w:t xml:space="preserve"> ovaj </w:t>
      </w:r>
      <w:r w:rsidR="00465537">
        <w:t>stečajni postupak nad stečajnim dužnikom</w:t>
      </w:r>
      <w:r w:rsidR="00BB6CA3">
        <w:t xml:space="preserve"> </w:t>
      </w:r>
      <w:r w:rsidR="00B458DE">
        <w:t>P</w:t>
      </w:r>
      <w:r w:rsidR="00B458DE" w:rsidRPr="00900FED">
        <w:t>.A. VENERA PUTNI</w:t>
      </w:r>
      <w:r w:rsidR="00B458DE" w:rsidRPr="00900FED">
        <w:rPr>
          <w:rFonts w:hint="eastAsia"/>
        </w:rPr>
        <w:t>Č</w:t>
      </w:r>
      <w:r w:rsidR="00B458DE" w:rsidRPr="00900FED">
        <w:t>KA AGENCIJA d.o.o. u ste</w:t>
      </w:r>
      <w:r w:rsidR="00B458DE" w:rsidRPr="00900FED">
        <w:rPr>
          <w:rFonts w:hint="eastAsia"/>
        </w:rPr>
        <w:t>č</w:t>
      </w:r>
      <w:r w:rsidR="00B458DE" w:rsidRPr="00900FED">
        <w:t>aju, Varaždin, Stanka Vraza 6, OIB: 74852047507</w:t>
      </w:r>
      <w:r w:rsidR="00BC77A8">
        <w:t xml:space="preserve">. </w:t>
      </w:r>
    </w:p>
    <w:p w:rsidRDefault="00BC77A8" w:rsidP="00BC77A8" w:rsidR="00BC77A8">
      <w:pPr>
        <w:ind w:left="1425"/>
        <w:jc w:val="both"/>
      </w:pPr>
    </w:p>
    <w:p w:rsidRDefault="00402077" w:rsidP="00402077" w:rsidR="00402077">
      <w:pPr>
        <w:numPr>
          <w:ilvl w:val="0"/>
          <w:numId w:val="1"/>
        </w:numPr>
        <w:jc w:val="both"/>
      </w:pPr>
      <w:r>
        <w:t xml:space="preserve">Ovo rješenje objaviti će se na </w:t>
      </w:r>
      <w:r w:rsidR="00A5549B">
        <w:t>E-</w:t>
      </w:r>
      <w:r>
        <w:t xml:space="preserve">oglasnoj ploči </w:t>
      </w:r>
      <w:r w:rsidR="00A15031">
        <w:t>ovoga suda i dostaviti sudskom registru radi zabilježbe i brisanja dužnika iz sudskog registra.</w:t>
      </w:r>
    </w:p>
    <w:p w:rsidRDefault="00F431E6" w:rsidP="00465537" w:rsidR="00F431E6"/>
    <w:p w:rsidRDefault="006D0C48" w:rsidP="00465537" w:rsidR="006D0C48"/>
    <w:p w:rsidRDefault="00465537" w:rsidP="00465537" w:rsidR="00465537">
      <w:pPr>
        <w:jc w:val="center"/>
      </w:pPr>
      <w:r>
        <w:t>Obrazloženje</w:t>
      </w:r>
    </w:p>
    <w:p w:rsidRDefault="00BC77A8" w:rsidP="00465537" w:rsidR="00BC77A8">
      <w:pPr>
        <w:jc w:val="center"/>
      </w:pPr>
    </w:p>
    <w:p w:rsidRDefault="00120931" w:rsidP="00120931" w:rsidR="00120931">
      <w:pPr>
        <w:jc w:val="both"/>
      </w:pPr>
    </w:p>
    <w:p w:rsidRDefault="00651114" w:rsidP="00F0609C" w:rsidR="000D7D44">
      <w:pPr>
        <w:ind w:firstLine="708"/>
        <w:jc w:val="both"/>
      </w:pPr>
      <w:r>
        <w:t xml:space="preserve">Na </w:t>
      </w:r>
      <w:r w:rsidR="00B458DE">
        <w:t>sjednici skupštine vjerovnika koja je održana 25. veljače 2016</w:t>
      </w:r>
      <w:r w:rsidR="000454DF">
        <w:t>.</w:t>
      </w:r>
      <w:r w:rsidR="000D7D44">
        <w:t xml:space="preserve"> </w:t>
      </w:r>
      <w:r w:rsidR="00B458DE">
        <w:t>stečajna upraviteljica pojasnila je da drveni namještaj koji je bio jedina imovina stečajnog dužnika je zbog lošeg stanja</w:t>
      </w:r>
      <w:r w:rsidR="00F0609C">
        <w:t xml:space="preserve"> (uništena vlagom)</w:t>
      </w:r>
      <w:r w:rsidR="00B458DE">
        <w:t xml:space="preserve"> ostavila u podrumu u kojem se i nalazio u obiteljskoj kući u Cargovcu kod roditelja bivšeg direktora dužnika</w:t>
      </w:r>
      <w:r w:rsidR="00F0609C">
        <w:t>, kako ne bi imala troškove za zbrinjavanje namještaja na otpad. Stoga je stečajna upraviteljica predložila da sud obustavi i zaključi ovaj stečajni postupak, sa čime se suglasila skupština vjerovnika.</w:t>
      </w:r>
    </w:p>
    <w:p w:rsidRDefault="00F0609C" w:rsidP="00F0609C" w:rsidR="00F0609C">
      <w:pPr>
        <w:ind w:firstLine="708"/>
        <w:jc w:val="both"/>
      </w:pPr>
    </w:p>
    <w:p w:rsidRDefault="000D7D44" w:rsidP="00784EB7" w:rsidR="000D7D44">
      <w:pPr>
        <w:ind w:firstLine="708"/>
        <w:jc w:val="both"/>
      </w:pPr>
      <w:r>
        <w:t xml:space="preserve">Iz svega navedenog </w:t>
      </w:r>
      <w:r w:rsidR="00B458DE">
        <w:t>stečajna upraviteljica</w:t>
      </w:r>
      <w:r>
        <w:t xml:space="preserve"> zaključuje da stečajna masa nije dostatna ni za podmirenje troškova ovog postupka, pa smatra da su ispunjene pretpostavke za postupanje suda u skladu s čl. 203. </w:t>
      </w:r>
      <w:r w:rsidR="00BB6CA3">
        <w:t>Stečajnog zakona (Narodne novine</w:t>
      </w:r>
      <w:r w:rsidR="00BB6CA3" w:rsidRPr="009B65CD">
        <w:t xml:space="preserve"> broj 44/96,</w:t>
      </w:r>
      <w:r w:rsidR="00BB6CA3">
        <w:t xml:space="preserve"> 29/99, 129/00, 123/03, 82/06, </w:t>
      </w:r>
      <w:r w:rsidR="00BB6CA3" w:rsidRPr="009B65CD">
        <w:t xml:space="preserve">116/10, </w:t>
      </w:r>
      <w:r w:rsidR="00BB6CA3">
        <w:t xml:space="preserve">125/12 i 133/12, </w:t>
      </w:r>
      <w:r w:rsidR="00BB6CA3" w:rsidRPr="009B65CD">
        <w:t>dalje SZ)</w:t>
      </w:r>
      <w:r w:rsidR="000454DF">
        <w:t>.</w:t>
      </w:r>
    </w:p>
    <w:p w:rsidRDefault="000454DF" w:rsidP="00784EB7" w:rsidR="000454DF">
      <w:pPr>
        <w:ind w:firstLine="708"/>
        <w:jc w:val="both"/>
      </w:pPr>
    </w:p>
    <w:p w:rsidRDefault="00A1723D" w:rsidP="0087158C" w:rsidR="00784EB7">
      <w:pPr>
        <w:jc w:val="center"/>
      </w:pPr>
      <w:r>
        <w:t xml:space="preserve">U Varaždinu, </w:t>
      </w:r>
      <w:r w:rsidR="00B458DE">
        <w:t>18. ožujka 2016</w:t>
      </w:r>
      <w:r>
        <w:t>. godine.</w:t>
      </w:r>
      <w:r>
        <w:tab/>
      </w:r>
    </w:p>
    <w:p w:rsidRDefault="004A4E35" w:rsidP="0087158C" w:rsidR="004A4E35">
      <w:pPr>
        <w:jc w:val="center"/>
      </w:pPr>
    </w:p>
    <w:p w:rsidRDefault="00A15031" w:rsidP="00A15031" w:rsidR="00A15031" w:rsidRPr="006F44C4">
      <w:pPr>
        <w:ind w:firstLine="708" w:left="5664"/>
        <w:jc w:val="both"/>
      </w:pPr>
      <w:r w:rsidRPr="006F44C4">
        <w:t>SUDAC</w:t>
      </w:r>
    </w:p>
    <w:p w:rsidRDefault="00A15031" w:rsidP="00A15031" w:rsidR="00A15031" w:rsidRPr="006F44C4">
      <w:pPr>
        <w:ind w:firstLine="708" w:left="5664"/>
        <w:jc w:val="both"/>
      </w:pPr>
    </w:p>
    <w:p w:rsidRDefault="00A15031" w:rsidP="00A15031" w:rsidR="00A15031" w:rsidRPr="006F44C4">
      <w:pPr>
        <w:ind w:firstLine="708" w:left="4956"/>
        <w:jc w:val="both"/>
      </w:pPr>
      <w:r w:rsidRPr="006F44C4">
        <w:t>Ksenija Flack-Makitan, v.r.</w:t>
      </w:r>
    </w:p>
    <w:p w:rsidRDefault="00A15031" w:rsidP="00A15031" w:rsidR="00A15031" w:rsidRPr="006F44C4">
      <w:pPr>
        <w:ind w:firstLine="708" w:left="4956"/>
        <w:jc w:val="both"/>
      </w:pPr>
    </w:p>
    <w:p w:rsidRDefault="00A15031" w:rsidP="00A15031" w:rsidR="00A15031" w:rsidRPr="006F44C4">
      <w:pPr>
        <w:ind w:left="4956"/>
        <w:jc w:val="both"/>
      </w:pPr>
      <w:r w:rsidRPr="006F44C4">
        <w:t>Za točnost otpravka – ovlašteni službenik:</w:t>
      </w:r>
    </w:p>
    <w:p w:rsidRDefault="0087158C" w:rsidP="004A4E35" w:rsidR="0087158C">
      <w:pPr>
        <w:ind w:left="6372"/>
        <w:jc w:val="both"/>
      </w:pPr>
    </w:p>
    <w:p w:rsidRDefault="0018336C" w:rsidP="0087158C" w:rsidR="0018336C">
      <w:pPr>
        <w:ind w:firstLine="708" w:left="5664"/>
        <w:jc w:val="both"/>
      </w:pPr>
    </w:p>
    <w:p w:rsidRDefault="00F431E6" w:rsidP="0018336C" w:rsidR="00F431E6">
      <w:pPr>
        <w:ind w:left="5664"/>
      </w:pPr>
    </w:p>
    <w:p w:rsidRDefault="000D5CDD" w:rsidP="00A1723D" w:rsidR="000D5CDD"/>
    <w:p w:rsidRDefault="00A1723D" w:rsidP="00A1723D" w:rsidR="00A1723D" w:rsidRPr="0007513E">
      <w:r w:rsidRPr="0007513E">
        <w:t>POUKA O PRAVNOM LIJEKU:</w:t>
      </w:r>
    </w:p>
    <w:p w:rsidRDefault="00A1723D" w:rsidP="00A1723D" w:rsidR="00A1723D" w:rsidRPr="0007513E">
      <w:pPr>
        <w:jc w:val="both"/>
      </w:pPr>
      <w:r w:rsidRPr="0007513E">
        <w:t>Protiv ovog rješenja nezadovoljna stranka može uložiti žalbu u roku od 8 dana</w:t>
      </w:r>
      <w:r w:rsidR="00A15031">
        <w:t>, od dana primitka ovog rješenja.</w:t>
      </w:r>
      <w:r w:rsidRPr="0007513E">
        <w:t xml:space="preserve"> Žalba se ulaže putem ovog suda pismeno u </w:t>
      </w:r>
      <w:r>
        <w:t>četiri</w:t>
      </w:r>
      <w:r w:rsidRPr="0007513E">
        <w:t xml:space="preserve"> </w:t>
      </w:r>
      <w:r w:rsidR="0058154F">
        <w:t xml:space="preserve">(4) </w:t>
      </w:r>
      <w:r w:rsidR="00A15031">
        <w:t>primjerka, a o žalbi odlučuje Visoki trgovački sud Republike Hrvatske u Zagrebu.</w:t>
      </w:r>
    </w:p>
    <w:p w:rsidRDefault="00F431E6" w:rsidP="00F431E6" w:rsidR="00F431E6"/>
    <w:p w:rsidRDefault="00784EB7" w:rsidP="00F431E6" w:rsidR="00784EB7"/>
    <w:p w:rsidRDefault="00F431E6" w:rsidP="00F431E6" w:rsidR="00F431E6">
      <w:r>
        <w:t>DNA:</w:t>
      </w:r>
    </w:p>
    <w:p w:rsidRDefault="00F431E6" w:rsidP="00F431E6" w:rsidR="00F431E6"/>
    <w:p w:rsidRDefault="00A15031" w:rsidP="00120931" w:rsidR="00A15031">
      <w:pPr>
        <w:numPr>
          <w:ilvl w:val="0"/>
          <w:numId w:val="2"/>
        </w:numPr>
        <w:jc w:val="both"/>
      </w:pPr>
      <w:r>
        <w:t>Predlagateljica, Vera Trojko, Cargovec, Ivice Uranića 4, Vidovec,</w:t>
      </w:r>
    </w:p>
    <w:p w:rsidRDefault="00B458DE" w:rsidP="00120931" w:rsidR="00B458DE">
      <w:pPr>
        <w:numPr>
          <w:ilvl w:val="0"/>
          <w:numId w:val="2"/>
        </w:numPr>
        <w:jc w:val="both"/>
      </w:pPr>
      <w:r>
        <w:t xml:space="preserve">Stečajna upraviteljica </w:t>
      </w:r>
      <w:r w:rsidRPr="00AD0050">
        <w:t>Nevenka Golubić, Štefanec Marof 27, Trnovec Bartolovečki,</w:t>
      </w:r>
    </w:p>
    <w:p w:rsidRDefault="00A15031" w:rsidP="00120931" w:rsidR="00A15031">
      <w:pPr>
        <w:numPr>
          <w:ilvl w:val="0"/>
          <w:numId w:val="2"/>
        </w:numPr>
        <w:jc w:val="both"/>
      </w:pPr>
      <w:r>
        <w:t>Dužnik i direktor dužnika, po punomoćnici Janici Plantak, odvjetnici iz Varaždina, Trakošćanska 9B,</w:t>
      </w:r>
    </w:p>
    <w:p w:rsidRDefault="00120931" w:rsidP="00120931" w:rsidR="00120931">
      <w:pPr>
        <w:numPr>
          <w:ilvl w:val="0"/>
          <w:numId w:val="2"/>
        </w:numPr>
        <w:jc w:val="both"/>
      </w:pPr>
      <w:r>
        <w:t>Županijsko državno odvjetništvo u Varaždinu, Građansko upravni odjel, B. Radić 2,</w:t>
      </w:r>
    </w:p>
    <w:p w:rsidRDefault="000454DF" w:rsidP="00120931" w:rsidR="000454DF">
      <w:pPr>
        <w:numPr>
          <w:ilvl w:val="0"/>
          <w:numId w:val="2"/>
        </w:numPr>
        <w:jc w:val="both"/>
      </w:pPr>
      <w:r>
        <w:t xml:space="preserve">Financijska agencija </w:t>
      </w:r>
      <w:r w:rsidR="00A15031">
        <w:t>Varaždin, A. Cesarca 2,</w:t>
      </w:r>
    </w:p>
    <w:p w:rsidRDefault="00A12444" w:rsidP="00120931" w:rsidR="000454DF">
      <w:pPr>
        <w:numPr>
          <w:ilvl w:val="0"/>
          <w:numId w:val="2"/>
        </w:numPr>
        <w:jc w:val="both"/>
      </w:pPr>
      <w:r>
        <w:t xml:space="preserve">Republika Hrvatska, </w:t>
      </w:r>
      <w:r w:rsidR="000454DF">
        <w:t xml:space="preserve">Ministarstvo financija, Porezna uprava Sjeverna Hrvatska, </w:t>
      </w:r>
      <w:r w:rsidR="00A15031">
        <w:t>Varaždin, Graberje 1,</w:t>
      </w:r>
    </w:p>
    <w:p w:rsidRDefault="00120931" w:rsidP="00F431E6" w:rsidR="00120931">
      <w:pPr>
        <w:numPr>
          <w:ilvl w:val="0"/>
          <w:numId w:val="2"/>
        </w:numPr>
        <w:jc w:val="both"/>
      </w:pPr>
      <w:r>
        <w:t>Sudski registar,</w:t>
      </w:r>
    </w:p>
    <w:p w:rsidRDefault="00A15031" w:rsidP="00A15031" w:rsidR="00A15031">
      <w:pPr>
        <w:numPr>
          <w:ilvl w:val="0"/>
          <w:numId w:val="2"/>
        </w:numPr>
        <w:jc w:val="both"/>
      </w:pPr>
      <w:r>
        <w:t>E-oglasna ploča suda,</w:t>
      </w:r>
    </w:p>
    <w:p w:rsidRDefault="00A15031" w:rsidP="00A15031" w:rsidR="00A15031">
      <w:pPr>
        <w:ind w:left="720"/>
        <w:jc w:val="both"/>
      </w:pPr>
    </w:p>
    <w:p w:rsidRDefault="00A15031" w:rsidP="00A15031" w:rsidR="00A15031">
      <w:pPr>
        <w:ind w:left="720"/>
        <w:jc w:val="both"/>
      </w:pPr>
    </w:p>
    <w:p w:rsidRDefault="00784EB7" w:rsidP="00784EB7" w:rsidR="00784EB7">
      <w:pPr>
        <w:ind w:left="720"/>
        <w:jc w:val="both"/>
      </w:pPr>
    </w:p>
    <w:sectPr w:rsidSect="006D0C48" w:rsidR="00784EB7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3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0F5A" w:rsidR="00070F5A">
      <w:r>
        <w:separator/>
      </w:r>
    </w:p>
  </w:endnote>
  <w:endnote w:id="0" w:type="continuationSeparator">
    <w:p w:rsidRDefault="00070F5A" w:rsidR="00070F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0F5A" w:rsidR="00070F5A">
      <w:r>
        <w:separator/>
      </w:r>
    </w:p>
  </w:footnote>
  <w:footnote w:id="0" w:type="continuationSeparator">
    <w:p w:rsidRDefault="00070F5A" w:rsidR="00070F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D0C48" w:rsidR="006D0C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P="0094632B" w:rsidR="006D0C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701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6853" w:rsidR="006D0C48">
    <w:pPr>
      <w:pStyle w:val="Zaglavlje"/>
    </w:pPr>
    <w:r>
      <w:tab/>
    </w:r>
    <w:r>
      <w:tab/>
      <w:t>Poslovni broj: 5 ST-</w:t>
    </w:r>
    <w:r w:rsidR="00B458DE">
      <w:t>45/14-38</w:t>
    </w:r>
  </w:p>
  <w:p w:rsidRDefault="003F633C" w:rsidR="003F633C">
    <w:pPr>
      <w:pStyle w:val="Zaglavlje"/>
    </w:pPr>
  </w:p>
  <w:p w:rsidRDefault="003F633C" w:rsidR="003F633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D0C48" w:rsidR="006D0C48">
    <w:pPr>
      <w:pStyle w:val="Zaglavlje"/>
    </w:pPr>
    <w:r>
      <w:tab/>
    </w:r>
    <w:r>
      <w:tab/>
      <w:t>Poslovni broj: 5 ST-</w:t>
    </w:r>
    <w:r w:rsidR="00B458DE">
      <w:t>45/14-38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B433CFF"/>
    <w:multiLevelType w:val="hybridMultilevel"/>
    <w:tmpl w:val="1986A3FE"/>
    <w:lvl w:tplc="7A64D49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3D17513A"/>
    <w:multiLevelType w:val="hybridMultilevel"/>
    <w:tmpl w:val="BBBEDF1A"/>
    <w:lvl w:tplc="D0EC820E" w:ilvl="0">
      <w:numFmt w:val="bullet"/>
      <w:lvlText w:val="-"/>
      <w:lvlJc w:val="left"/>
      <w:pPr>
        <w:tabs>
          <w:tab w:pos="1638" w:val="num"/>
        </w:tabs>
        <w:ind w:hanging="930" w:left="163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7D13B7"/>
    <w:multiLevelType w:val="hybridMultilevel"/>
    <w:tmpl w:val="766202F8"/>
    <w:lvl w:tplc="5D60C5B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62DE"/>
    <w:rsid w:val="00011DCB"/>
    <w:rsid w:val="00015F09"/>
    <w:rsid w:val="00025303"/>
    <w:rsid w:val="000454DF"/>
    <w:rsid w:val="00070F5A"/>
    <w:rsid w:val="000D5CDD"/>
    <w:rsid w:val="000D7D44"/>
    <w:rsid w:val="0010690B"/>
    <w:rsid w:val="001132F1"/>
    <w:rsid w:val="00120931"/>
    <w:rsid w:val="0012440B"/>
    <w:rsid w:val="00131B3A"/>
    <w:rsid w:val="00140DDA"/>
    <w:rsid w:val="00157B9F"/>
    <w:rsid w:val="0018336C"/>
    <w:rsid w:val="00202161"/>
    <w:rsid w:val="00222B16"/>
    <w:rsid w:val="00246548"/>
    <w:rsid w:val="00391E1A"/>
    <w:rsid w:val="003A2277"/>
    <w:rsid w:val="003F633C"/>
    <w:rsid w:val="00402077"/>
    <w:rsid w:val="00465537"/>
    <w:rsid w:val="00482203"/>
    <w:rsid w:val="004A4503"/>
    <w:rsid w:val="004A4E35"/>
    <w:rsid w:val="004B5435"/>
    <w:rsid w:val="004C3EEA"/>
    <w:rsid w:val="004D00D9"/>
    <w:rsid w:val="00541180"/>
    <w:rsid w:val="00556341"/>
    <w:rsid w:val="0058154F"/>
    <w:rsid w:val="005939CF"/>
    <w:rsid w:val="005A6853"/>
    <w:rsid w:val="00651114"/>
    <w:rsid w:val="006D0C48"/>
    <w:rsid w:val="006E77E8"/>
    <w:rsid w:val="006F429D"/>
    <w:rsid w:val="00723112"/>
    <w:rsid w:val="00784EB7"/>
    <w:rsid w:val="00791954"/>
    <w:rsid w:val="007C42BC"/>
    <w:rsid w:val="007D06D6"/>
    <w:rsid w:val="008223AF"/>
    <w:rsid w:val="00850840"/>
    <w:rsid w:val="008539EE"/>
    <w:rsid w:val="0086549F"/>
    <w:rsid w:val="0087158C"/>
    <w:rsid w:val="00894C19"/>
    <w:rsid w:val="0089559B"/>
    <w:rsid w:val="008A5662"/>
    <w:rsid w:val="008C7982"/>
    <w:rsid w:val="0094083C"/>
    <w:rsid w:val="0094632B"/>
    <w:rsid w:val="00961B08"/>
    <w:rsid w:val="009D0D53"/>
    <w:rsid w:val="00A10770"/>
    <w:rsid w:val="00A12444"/>
    <w:rsid w:val="00A15031"/>
    <w:rsid w:val="00A1723D"/>
    <w:rsid w:val="00A44BE6"/>
    <w:rsid w:val="00A5549B"/>
    <w:rsid w:val="00A70B90"/>
    <w:rsid w:val="00AB53AA"/>
    <w:rsid w:val="00AD21AE"/>
    <w:rsid w:val="00B20DBF"/>
    <w:rsid w:val="00B458DE"/>
    <w:rsid w:val="00BB6CA3"/>
    <w:rsid w:val="00BC0203"/>
    <w:rsid w:val="00BC054B"/>
    <w:rsid w:val="00BC77A8"/>
    <w:rsid w:val="00BF3E36"/>
    <w:rsid w:val="00C361B5"/>
    <w:rsid w:val="00C57899"/>
    <w:rsid w:val="00C862DE"/>
    <w:rsid w:val="00CE02EC"/>
    <w:rsid w:val="00CF0431"/>
    <w:rsid w:val="00D16B33"/>
    <w:rsid w:val="00D535CD"/>
    <w:rsid w:val="00D95192"/>
    <w:rsid w:val="00DB701A"/>
    <w:rsid w:val="00E70017"/>
    <w:rsid w:val="00E96791"/>
    <w:rsid w:val="00EF047A"/>
    <w:rsid w:val="00F0152A"/>
    <w:rsid w:val="00F0609C"/>
    <w:rsid w:val="00F431E6"/>
    <w:rsid w:val="00F65A04"/>
    <w:rsid w:val="00FC786E"/>
    <w:rsid w:val="00FE4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01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01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01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01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723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1723D"/>
  </w:style>
  <w:style w:styleId="Podnoje" w:type="paragraph">
    <w:name w:val="footer"/>
    <w:basedOn w:val="Normal"/>
    <w:rsid w:val="00A172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172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01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01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01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01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</izvorni_sadrzaj>
    <derivirana_varijabla naziv="DomainObject.Predmet.Broj_1">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veljače 2014.</izvorni_sadrzaj>
    <derivirana_varijabla naziv="DomainObject.Predmet.DatumOsnivanja_1">28.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St-45/2014</izvorni_sadrzaj>
    <derivirana_varijabla naziv="DomainObject.Predmet.OznakaBroj_1">St-45/2014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P.A. VENERA PUTNIČKA AGENCIJA društvo s ograničenom odgovornošću za usluge i trgovinu</izvorni_sadrzaj>
    <derivirana_varijabla naziv="DomainObject.Predmet.ProtustrankaFormated_1">  P.A. VENERA PUTNIČKA AGENCIJA društvo s ograničenom odgovornošću za usluge i trgovinu</derivirana_varijabla>
  </DomainObject.Predmet.ProtustrankaFormated>
  <DomainObject.Predmet.ProtustrankaFormatedOIB>
    <izvorni_sadrzaj>  P.A. VENERA PUTNIČKA AGENCIJA društvo s ograničenom odgovornošću za usluge i trgovinu, OIB 74852047507</izvorni_sadrzaj>
    <derivirana_varijabla naziv="DomainObject.Predmet.ProtustrankaFormatedOIB_1">  P.A. VENERA PUTNIČKA AGENCIJA društvo s ograničenom odgovornošću za usluge i trgovinu, OIB 74852047507</derivirana_varijabla>
  </DomainObject.Predmet.ProtustrankaFormatedOIB>
  <DomainObject.Predmet.ProtustrankaFormatedWithAdress>
    <izvorni_sadrzaj> P.A. VENERA PUTNIČKA AGENCIJA društvo s ograničenom odgovornošću za usluge i trgovinu, Stanka Vraza 6, Varaždin</izvorni_sadrzaj>
    <derivirana_varijabla naziv="DomainObject.Predmet.ProtustrankaFormatedWithAdress_1"> P.A. VENERA PUTNIČKA AGENCIJA društvo s ograničenom odgovornošću za usluge i trgovinu, Stanka Vraza 6, Varaždin</derivirana_varijabla>
  </DomainObject.Predmet.ProtustrankaFormatedWithAdress>
  <DomainObject.Predmet.ProtustrankaFormatedWithAdressOIB>
    <izvorni_sadrzaj> P.A. VENERA PUTNIČKA AGENCIJA društvo s ograničenom odgovornošću za usluge i trgovinu, OIB 74852047507, Stanka Vraza 6, Varaždin</izvorni_sadrzaj>
    <derivirana_varijabla naziv="DomainObject.Predmet.ProtustrankaFormatedWithAdressOIB_1"> P.A. VENERA PUTNIČKA AGENCIJA društvo s ograničenom odgovornošću za usluge i trgovinu, OIB 74852047507, Stanka Vraza 6, Varaždin</derivirana_varijabla>
  </DomainObject.Predmet.ProtustrankaFormatedWithAdressOIB>
  <DomainObject.Predmet.ProtustrankaWithAdress>
    <izvorni_sadrzaj>P.A. VENERA PUTNIČKA AGENCIJA društvo s ograničenom odgovornošću za usluge i trgovinu Stanka Vraza 6, Varaždin</izvorni_sadrzaj>
    <derivirana_varijabla naziv="DomainObject.Predmet.ProtustrankaWithAdress_1">P.A. VENERA PUTNIČKA AGENCIJA društvo s ograničenom odgovornošću za usluge i trgovinu Stanka Vraza 6, Varaždin</derivirana_varijabla>
  </DomainObject.Predmet.ProtustrankaWithAdress>
  <DomainObject.Predmet.ProtustrankaWithAdressOIB>
    <izvorni_sadrzaj>P.A. VENERA PUTNIČKA AGENCIJA društvo s ograničenom odgovornošću za usluge i trgovinu, OIB 74852047507, Stanka Vraza 6, Varaždin</izvorni_sadrzaj>
    <derivirana_varijabla naziv="DomainObject.Predmet.ProtustrankaWithAdressOIB_1">P.A. VENERA PUTNIČKA AGENCIJA društvo s ograničenom odgovornošću za usluge i trgovinu, OIB 74852047507, Stanka Vraza 6, Varaždin</derivirana_varijabla>
  </DomainObject.Predmet.ProtustrankaWithAdressOIB>
  <DomainObject.Predmet.ProtustrankaNazivFormated>
    <izvorni_sadrzaj>P.A. VENERA PUTNIČKA AGENCIJA društvo s ograničenom odgovornošću za usluge i trgovinu</izvorni_sadrzaj>
    <derivirana_varijabla naziv="DomainObject.Predmet.ProtustrankaNazivFormated_1">P.A. VENERA PUTNIČKA AGENCIJA društvo s ograničenom odgovornošću za usluge i trgovinu</derivirana_varijabla>
  </DomainObject.Predmet.ProtustrankaNazivFormated>
  <DomainObject.Predmet.ProtustrankaNazivFormatedOIB>
    <izvorni_sadrzaj>P.A. VENERA PUTNIČKA AGENCIJA društvo s ograničenom odgovornošću za usluge i trgovinu, OIB 74852047507</izvorni_sadrzaj>
    <derivirana_varijabla naziv="DomainObject.Predmet.ProtustrankaNazivFormatedOIB_1">P.A. VENERA PUTNIČKA AGENCIJA društvo s ograničenom odgovornošću za usluge i trgovinu, OIB 74852047507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VERA TROJKO, djelatnica</izvorni_sadrzaj>
    <derivirana_varijabla naziv="DomainObject.Predmet.StrankaFormated_1">  VERA TROJKO, djelatnica</derivirana_varijabla>
  </DomainObject.Predmet.StrankaFormated>
  <DomainObject.Predmet.StrankaFormatedOIB>
    <izvorni_sadrzaj>  VERA TROJKO, djelatnica, OIB 78545171259</izvorni_sadrzaj>
    <derivirana_varijabla naziv="DomainObject.Predmet.StrankaFormatedOIB_1">  VERA TROJKO, djelatnica, OIB 78545171259</derivirana_varijabla>
  </DomainObject.Predmet.StrankaFormatedOIB>
  <DomainObject.Predmet.StrankaFormatedWithAdress>
    <izvorni_sadrzaj> VERA TROJKO, djelatnica, Cargovec, Ivice Uranića 4, 42205 Vidovec</izvorni_sadrzaj>
    <derivirana_varijabla naziv="DomainObject.Predmet.StrankaFormatedWithAdress_1"> VERA TROJKO, djelatnica, Cargovec, Ivice Uranića 4, 42205 Vidovec</derivirana_varijabla>
  </DomainObject.Predmet.StrankaFormatedWithAdress>
  <DomainObject.Predmet.StrankaFormatedWithAdressOIB>
    <izvorni_sadrzaj> VERA TROJKO, djelatnica, OIB 78545171259, Cargovec, Ivice Uranića 4, 42205 Vidovec</izvorni_sadrzaj>
    <derivirana_varijabla naziv="DomainObject.Predmet.StrankaFormatedWithAdressOIB_1"> VERA TROJKO, djelatnica, OIB 78545171259, Cargovec, Ivice Uranića 4, 42205 Vidovec</derivirana_varijabla>
  </DomainObject.Predmet.StrankaFormatedWithAdressOIB>
  <DomainObject.Predmet.StrankaWithAdress>
    <izvorni_sadrzaj>VERA TROJKO, djelatnica Cargovec, Ivice Uranića 4,42205 Vidovec</izvorni_sadrzaj>
    <derivirana_varijabla naziv="DomainObject.Predmet.StrankaWithAdress_1">VERA TROJKO, djelatnica Cargovec, Ivice Uranića 4,42205 Vidovec</derivirana_varijabla>
  </DomainObject.Predmet.StrankaWithAdress>
  <DomainObject.Predmet.StrankaWithAdressOIB>
    <izvorni_sadrzaj>VERA TROJKO, djelatnica, OIB 78545171259, Cargovec, Ivice Uranića 4,42205 Vidovec</izvorni_sadrzaj>
    <derivirana_varijabla naziv="DomainObject.Predmet.StrankaWithAdressOIB_1">VERA TROJKO, djelatnica, OIB 78545171259, Cargovec, Ivice Uranića 4,42205 Vidovec</derivirana_varijabla>
  </DomainObject.Predmet.StrankaWithAdressOIB>
  <DomainObject.Predmet.StrankaNazivFormated>
    <izvorni_sadrzaj>VERA TROJKO, djelatnica</izvorni_sadrzaj>
    <derivirana_varijabla naziv="DomainObject.Predmet.StrankaNazivFormated_1">VERA TROJKO, djelatnica</derivirana_varijabla>
  </DomainObject.Predmet.StrankaNazivFormated>
  <DomainObject.Predmet.StrankaNazivFormatedOIB>
    <izvorni_sadrzaj>VERA TROJKO, djelatnica, OIB 78545171259</izvorni_sadrzaj>
    <derivirana_varijabla naziv="DomainObject.Predmet.StrankaNazivFormatedOIB_1">VERA TROJKO, djelatnica, OIB 78545171259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VERA TROJKO, djelatnica</item>
    </izvorni_sadrzaj>
    <derivirana_varijabla naziv="DomainObject.Predmet.StrankaListFormated_1">
      <item>VERA TROJKO, djelatnica</item>
    </derivirana_varijabla>
  </DomainObject.Predmet.StrankaListFormated>
  <DomainObject.Predmet.StrankaListFormatedOIB>
    <izvorni_sadrzaj>
      <item>VERA TROJKO, djelatnica, OIB 78545171259</item>
    </izvorni_sadrzaj>
    <derivirana_varijabla naziv="DomainObject.Predmet.StrankaListFormatedOIB_1">
      <item>VERA TROJKO, djelatnica, OIB 78545171259</item>
    </derivirana_varijabla>
  </DomainObject.Predmet.StrankaListFormatedOIB>
  <DomainObject.Predmet.StrankaListFormatedWithAdress>
    <izvorni_sadrzaj>
      <item>VERA TROJKO, djelatnica, Cargovec, Ivice Uranića 4, 42205 Vidovec</item>
    </izvorni_sadrzaj>
    <derivirana_varijabla naziv="DomainObject.Predmet.StrankaListFormatedWithAdress_1">
      <item>VERA TROJKO, djelatnica, Cargovec, Ivice Uranića 4, 42205 Vidovec</item>
    </derivirana_varijabla>
  </DomainObject.Predmet.StrankaListFormatedWithAdress>
  <DomainObject.Predmet.StrankaListFormatedWithAdressOIB>
    <izvorni_sadrzaj>
      <item>VERA TROJKO, djelatnica, OIB 78545171259, Cargovec, Ivice Uranića 4, 42205 Vidovec</item>
    </izvorni_sadrzaj>
    <derivirana_varijabla naziv="DomainObject.Predmet.StrankaListFormatedWithAdressOIB_1">
      <item>VERA TROJKO, djelatnica, OIB 78545171259, Cargovec, Ivice Uranića 4, 42205 Vidovec</item>
    </derivirana_varijabla>
  </DomainObject.Predmet.StrankaListFormatedWithAdressOIB>
  <DomainObject.Predmet.StrankaListNazivFormated>
    <izvorni_sadrzaj>
      <item>VERA TROJKO, djelatnica</item>
    </izvorni_sadrzaj>
    <derivirana_varijabla naziv="DomainObject.Predmet.StrankaListNazivFormated_1">
      <item>VERA TROJKO, djelatnica</item>
    </derivirana_varijabla>
  </DomainObject.Predmet.StrankaListNazivFormated>
  <DomainObject.Predmet.StrankaListNazivFormatedOIB>
    <izvorni_sadrzaj>
      <item>VERA TROJKO, djelatnica, OIB 78545171259</item>
    </izvorni_sadrzaj>
    <derivirana_varijabla naziv="DomainObject.Predmet.StrankaListNazivFormatedOIB_1">
      <item>VERA TROJKO, djelatnica, OIB 78545171259</item>
    </derivirana_varijabla>
  </DomainObject.Predmet.StrankaListNazivFormatedOIB>
  <DomainObject.Predmet.ProtuStrankaListFormated>
    <izvorni_sadrzaj>
      <item>P.A. VENERA PUTNIČKA AGENCIJA društvo s ograničenom odgovornošću za usluge i trgovinu</item>
    </izvorni_sadrzaj>
    <derivirana_varijabla naziv="DomainObject.Predmet.ProtuStrankaListFormated_1">
      <item>P.A. VENERA PUTNIČKA AGENCIJA društvo s ograničenom odgovornošću za usluge i trgovinu</item>
    </derivirana_varijabla>
  </DomainObject.Predmet.ProtuStrankaListFormated>
  <DomainObject.Predmet.ProtuStrankaListFormatedOIB>
    <izvorni_sadrzaj>
      <item>P.A. VENERA PUTNIČKA AGENCIJA društvo s ograničenom odgovornošću za usluge i trgovinu, OIB 74852047507</item>
    </izvorni_sadrzaj>
    <derivirana_varijabla naziv="DomainObject.Predmet.ProtuStrankaListFormatedOIB_1">
      <item>P.A. VENERA PUTNIČKA AGENCIJA društvo s ograničenom odgovornošću za usluge i trgovinu, OIB 74852047507</item>
    </derivirana_varijabla>
  </DomainObject.Predmet.ProtuStrankaListFormatedOIB>
  <DomainObject.Predmet.ProtuStrankaListFormatedWithAdress>
    <izvorni_sadrzaj>
      <item>P.A. VENERA PUTNIČKA AGENCIJA društvo s ograničenom odgovornošću za usluge i trgovinu, Stanka Vraza 6, Varaždin</item>
    </izvorni_sadrzaj>
    <derivirana_varijabla naziv="DomainObject.Predmet.ProtuStrankaListFormatedWithAdress_1">
      <item>P.A. VENERA PUTNIČKA AGENCIJA društvo s ograničenom odgovornošću za usluge i trgovinu, Stanka Vraza 6, Varaždin</item>
    </derivirana_varijabla>
  </DomainObject.Predmet.ProtuStrankaListFormatedWithAdress>
  <DomainObject.Predmet.ProtuStrankaListFormatedWithAdressOIB>
    <izvorni_sadrzaj>
      <item>P.A. VENERA PUTNIČKA AGENCIJA društvo s ograničenom odgovornošću za usluge i trgovinu, OIB 74852047507, Stanka Vraza 6, Varaždin</item>
    </izvorni_sadrzaj>
    <derivirana_varijabla naziv="DomainObject.Predmet.ProtuStrankaListFormatedWithAdressOIB_1">
      <item>P.A. VENERA PUTNIČKA AGENCIJA društvo s ograničenom odgovornošću za usluge i trgovinu, OIB 74852047507, Stanka Vraza 6, Varaždin</item>
    </derivirana_varijabla>
  </DomainObject.Predmet.ProtuStrankaListFormatedWithAdressOIB>
  <DomainObject.Predmet.ProtuStrankaListNazivFormated>
    <izvorni_sadrzaj>
      <item>P.A. VENERA PUTNIČKA AGENCIJA društvo s ograničenom odgovornošću za usluge i trgovinu</item>
    </izvorni_sadrzaj>
    <derivirana_varijabla naziv="DomainObject.Predmet.ProtuStrankaListNazivFormated_1">
      <item>P.A. VENERA PUTNIČKA AGENCIJA društvo s ograničenom odgovornošću za usluge i trgovinu</item>
    </derivirana_varijabla>
  </DomainObject.Predmet.ProtuStrankaListNazivFormated>
  <DomainObject.Predmet.ProtuStrankaListNazivFormatedOIB>
    <izvorni_sadrzaj>
      <item>P.A. VENERA PUTNIČKA AGENCIJA društvo s ograničenom odgovornošću za usluge i trgovinu, OIB 74852047507</item>
    </izvorni_sadrzaj>
    <derivirana_varijabla naziv="DomainObject.Predmet.ProtuStrankaListNazivFormatedOIB_1">
      <item>P.A. VENERA PUTNIČKA AGENCIJA društvo s ograničenom odgovornošću za usluge i trgovinu, OIB 74852047507</item>
    </derivirana_varijabla>
  </DomainObject.Predmet.ProtuStrankaListNazivFormatedOIB>
  <DomainObject.Predmet.OstaliListFormated>
    <izvorni_sadrzaj>
      <item>NEVENKA GOLUBIĆ</item>
      <item>JANICA PLANTAK</item>
    </izvorni_sadrzaj>
    <derivirana_varijabla naziv="DomainObject.Predmet.OstaliListFormated_1">
      <item>NEVENKA GOLUBIĆ</item>
      <item>JANICA PLANTAK</item>
    </derivirana_varijabla>
  </DomainObject.Predmet.OstaliListFormated>
  <DomainObject.Predmet.OstaliListFormatedOIB>
    <izvorni_sadrzaj>
      <item>NEVENKA GOLUBIĆ, OIB 84663367442</item>
      <item>JANICA PLANTAK</item>
    </izvorni_sadrzaj>
    <derivirana_varijabla naziv="DomainObject.Predmet.OstaliListFormatedOIB_1">
      <item>NEVENKA GOLUBIĆ, OIB 84663367442</item>
      <item>JANICA PLANTAK</item>
    </derivirana_varijabla>
  </DomainObject.Predmet.OstaliListFormatedOIB>
  <DomainObject.Predmet.OstaliListFormatedWithAdress>
    <izvorni_sadrzaj>
      <item>NEVENKA GOLUBIĆ</item>
      <item>JANICA PLANTAK, Trakošćanska 9B, 42000 Varaždin</item>
    </izvorni_sadrzaj>
    <derivirana_varijabla naziv="DomainObject.Predmet.OstaliListFormatedWithAdress_1">
      <item>NEVENKA GOLUBIĆ</item>
      <item>JANICA PLANTAK, Trakošćanska 9B, 42000 Varaždin</item>
    </derivirana_varijabla>
  </DomainObject.Predmet.OstaliListFormatedWithAdress>
  <DomainObject.Predmet.OstaliListFormatedWithAdressOIB>
    <izvorni_sadrzaj>
      <item>NEVENKA GOLUBIĆ, OIB 84663367442</item>
      <item>JANICA PLANTAK, Trakošćanska 9B, 42000 Varaždin</item>
    </izvorni_sadrzaj>
    <derivirana_varijabla naziv="DomainObject.Predmet.OstaliListFormatedWithAdressOIB_1">
      <item>NEVENKA GOLUBIĆ, OIB 84663367442</item>
      <item>JANICA PLANTAK, Trakošćanska 9B, 42000 Varaždin</item>
    </derivirana_varijabla>
  </DomainObject.Predmet.OstaliListFormatedWithAdressOIB>
  <DomainObject.Predmet.OstaliListNazivFormated>
    <izvorni_sadrzaj>
      <item>NEVENKA GOLUBIĆ</item>
      <item>JANICA PLANTAK</item>
    </izvorni_sadrzaj>
    <derivirana_varijabla naziv="DomainObject.Predmet.OstaliListNazivFormated_1">
      <item>NEVENKA GOLUBIĆ</item>
      <item>JANICA PLANTAK</item>
    </derivirana_varijabla>
  </DomainObject.Predmet.OstaliListNazivFormated>
  <DomainObject.Predmet.OstaliListNazivFormatedOIB>
    <izvorni_sadrzaj>
      <item>NEVENKA GOLUBIĆ, OIB 84663367442</item>
      <item>JANICA PLANTAK</item>
    </izvorni_sadrzaj>
    <derivirana_varijabla naziv="DomainObject.Predmet.OstaliListNazivFormatedOIB_1">
      <item>NEVENKA GOLUBIĆ, OIB 84663367442</item>
      <item>JANICA PLANTAK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VERA TROJKO, djelatnica</izvorni_sadrzaj>
    <derivirana_varijabla naziv="DomainObject.Predmet.StrankaIDrugi_1">VERA TROJKO, djelatnica</derivirana_varijabla>
  </DomainObject.Predmet.StrankaIDrugi>
  <DomainObject.Predmet.ProtustrankaIDrugi>
    <izvorni_sadrzaj>P.A. VENERA PUTNIČKA AGENCIJA društvo s ograničenom odgovornošću za usluge i trgovinu</izvorni_sadrzaj>
    <derivirana_varijabla naziv="DomainObject.Predmet.ProtustrankaIDrugi_1">P.A. VENERA PUTNIČKA AGENCIJA društvo s ograničenom odgovornošću za usluge i trgovinu</derivirana_varijabla>
  </DomainObject.Predmet.ProtustrankaIDrugi>
  <DomainObject.Predmet.StrankaIDrugiAdressOIB>
    <izvorni_sadrzaj>VERA TROJKO, djelatnica, OIB 78545171259, Cargovec, Ivice Uranića 4, 42205 Vidovec</izvorni_sadrzaj>
    <derivirana_varijabla naziv="DomainObject.Predmet.StrankaIDrugiAdressOIB_1">VERA TROJKO, djelatnica, OIB 78545171259, Cargovec, Ivice Uranića 4, 42205 Vidovec</derivirana_varijabla>
  </DomainObject.Predmet.StrankaIDrugiAdressOIB>
  <DomainObject.Predmet.ProtustrankaIDrugiAdressOIB>
    <izvorni_sadrzaj>P.A. VENERA PUTNIČKA AGENCIJA društvo s ograničenom odgovornošću za usluge i trgovinu, OIB 74852047507, Stanka Vraza 6, Varaždin</izvorni_sadrzaj>
    <derivirana_varijabla naziv="DomainObject.Predmet.ProtustrankaIDrugiAdressOIB_1">P.A. VENERA PUTNIČKA AGENCIJA društvo s ograničenom odgovornošću za usluge i trgovinu, OIB 74852047507, Stanka Vraza 6,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VERA TROJKO, djelatnica</item>
      <item>P.A. VENERA PUTNIČKA AGENCIJA društvo s ograničenom odgovornošću za usluge i trgovinu</item>
      <item>NEVENKA GOLUBIĆ</item>
      <item>JANICA PLANTAK</item>
    </izvorni_sadrzaj>
    <derivirana_varijabla naziv="DomainObject.Predmet.SudioniciListNaziv_1">
      <item>VERA TROJKO, djelatnica</item>
      <item>P.A. VENERA PUTNIČKA AGENCIJA društvo s ograničenom odgovornošću za usluge i trgovinu</item>
      <item>NEVENKA GOLUBIĆ</item>
      <item>JANICA PLANTAK</item>
    </derivirana_varijabla>
  </DomainObject.Predmet.SudioniciListNaziv>
  <DomainObject.Predmet.SudioniciListAdressOIB>
    <izvorni_sadrzaj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izvorni_sadrzaj>
    <derivirana_varijabla naziv="DomainObject.Predmet.SudioniciListAdressOIB_1">
      <item>VERA TROJKO, djelatnica, OIB 78545171259, Cargovec, Ivice Uranića 4,42205 Vidovec</item>
      <item>P.A. VENERA PUTNIČKA AGENCIJA društvo s ograničenom odgovornošću za usluge i trgovinu, OIB 74852047507, Stanka Vraza 6,Varaždin</item>
      <item>NEVENKA GOLUBIĆ, OIB 84663367442</item>
      <item>JANICA PLANTAK, Trakošćanska 9B,42000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78545171259</item>
      <item>, OIB 74852047507</item>
      <item>, OIB 84663367442</item>
      <item>, OIB null</item>
    </izvorni_sadrzaj>
    <derivirana_varijabla naziv="DomainObject.Predmet.SudioniciListNazivOIB_1">
      <item>, OIB 78545171259</item>
      <item>, OIB 74852047507</item>
      <item>, OIB 84663367442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Golubić, OIB 84663367442</item>
    </izvorni_sadrzaj>
    <derivirana_varijabla naziv="DomainObject.Predmet.StecajniUpraviteljiListAddressOIB_1">
      <item>Nevenka Golubić, OIB 84663367442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384</properties:Words>
  <properties:Characters>2072</properties:Characters>
  <properties:Lines>72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2016-03-18T13:59:00Z</dcterms:created>
  <dc:creator>kflack</dc:creator>
  <cp:lastModifiedBy>Lea Rogina</cp:lastModifiedBy>
  <cp:lastPrinted>2016-03-18T13:53:00Z</cp:lastPrinted>
  <dcterms:modified xmlns:xsi="http://www.w3.org/2001/XMLSchema-instance" xsi:type="dcterms:W3CDTF">2016-03-18T13:59:00Z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