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ec67" w14:paraId="7d2ec67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D1724E">
        <w:rPr>
          <w:b/>
        </w:rPr>
        <w:t xml:space="preserve">  </w:t>
      </w:r>
      <w:r w:rsidR="00F0264A">
        <w:rPr>
          <w:b/>
        </w:rPr>
        <w:t xml:space="preserve"> </w:t>
      </w:r>
      <w:r w:rsidR="0021793A">
        <w:rPr>
          <w:b/>
        </w:rPr>
        <w:t>Broj:7/St-2023</w:t>
      </w:r>
      <w:r w:rsidR="00F0264A" w:rsidRPr="00F0264A">
        <w:rPr>
          <w:b/>
        </w:rPr>
        <w:t>/201</w:t>
      </w:r>
      <w:r w:rsidR="0021793A">
        <w:rPr>
          <w:b/>
        </w:rPr>
        <w:t>6</w:t>
      </w:r>
      <w:r w:rsidR="00F0264A" w:rsidRPr="00F0264A">
        <w:rPr>
          <w:b/>
        </w:rPr>
        <w:t>-</w:t>
      </w:r>
      <w:r w:rsidR="0021793A">
        <w:rPr>
          <w:b/>
        </w:rPr>
        <w:t>30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21793A" w:rsidR="0021793A">
      <w:pPr>
        <w:ind w:firstLine="1440"/>
        <w:jc w:val="both"/>
      </w:pPr>
      <w:r w:rsidRPr="00B40908">
        <w:t xml:space="preserve"> </w:t>
      </w:r>
      <w:r w:rsidR="0021793A" w:rsidRPr="0021793A">
        <w:t>TRGOVAČKI SUD U OSIJEKU, STALNA SLUŽBA U SLAVONSKOM BRODU, po stečajnoj sutkinji Mirni Vujčić u stečajnom postupku nad stečajnim dužnikom PICEA, d.o.o. za ugostiteljstvo, turizam i trgovinu, skraćena tvrtka: PICEA d.o.o., Slavonski Brod, Krste Frankop</w:t>
      </w:r>
      <w:r w:rsidR="0021793A">
        <w:t>ana 16, OIB: 93742137277, dana 06</w:t>
      </w:r>
      <w:r w:rsidR="0021793A" w:rsidRPr="0021793A">
        <w:t xml:space="preserve">. </w:t>
      </w:r>
      <w:r w:rsidR="0021793A">
        <w:t>rujna</w:t>
      </w:r>
      <w:r w:rsidR="0021793A" w:rsidRPr="0021793A">
        <w:t xml:space="preserve"> 2017. godine</w:t>
      </w:r>
    </w:p>
    <w:p w:rsidRDefault="0021793A" w:rsidP="0021793A" w:rsidR="0021793A" w:rsidRPr="0021793A">
      <w:pPr>
        <w:ind w:firstLine="1440"/>
        <w:jc w:val="both"/>
      </w:pPr>
    </w:p>
    <w:p w:rsidRDefault="0021793A" w:rsidP="0021793A" w:rsidR="0021793A" w:rsidRPr="0021793A">
      <w:pPr>
        <w:jc w:val="center"/>
      </w:pPr>
      <w:r w:rsidRPr="0021793A">
        <w:t>z a k l j u č i o     j e</w:t>
      </w:r>
    </w:p>
    <w:p w:rsidRDefault="0021793A" w:rsidP="0021793A" w:rsidR="0021793A" w:rsidRPr="0021793A">
      <w:pPr>
        <w:ind w:firstLine="1440"/>
        <w:jc w:val="both"/>
      </w:pPr>
    </w:p>
    <w:p w:rsidRDefault="0021793A" w:rsidP="0021793A" w:rsidR="0021793A">
      <w:pPr>
        <w:ind w:firstLine="1440"/>
        <w:jc w:val="both"/>
      </w:pPr>
      <w:r w:rsidRPr="0021793A">
        <w:t xml:space="preserve">Nalaže se stečajnom upravitelju Borisu Ljubanović iz Osijeka, Šetalište </w:t>
      </w:r>
      <w:proofErr w:type="spellStart"/>
      <w:r w:rsidRPr="0021793A">
        <w:t>kar</w:t>
      </w:r>
      <w:proofErr w:type="spellEnd"/>
      <w:r w:rsidRPr="0021793A">
        <w:t xml:space="preserve">. Franje </w:t>
      </w:r>
      <w:proofErr w:type="spellStart"/>
      <w:r w:rsidRPr="0021793A">
        <w:t>Šepera</w:t>
      </w:r>
      <w:proofErr w:type="spellEnd"/>
      <w:r w:rsidRPr="0021793A">
        <w:t xml:space="preserve"> 8c, OIB 19311655846, u roku od osam dana </w:t>
      </w:r>
      <w:r w:rsidR="00266F4C" w:rsidRPr="00266F4C">
        <w:t>od isteka osmog dana od dana objave ovoga zaključka na e-Oglasnoj ploči suda</w:t>
      </w:r>
      <w:r w:rsidRPr="0021793A">
        <w:t xml:space="preserve"> dostaviti pisano izvješće </w:t>
      </w:r>
      <w:r w:rsidR="00266F4C">
        <w:t xml:space="preserve"> o tijeku stečajnog postupka i</w:t>
      </w:r>
      <w:r w:rsidRPr="0021793A">
        <w:t xml:space="preserve"> stanju stečajne mase na propisanom obrascu</w:t>
      </w:r>
      <w:r>
        <w:t>.</w:t>
      </w:r>
    </w:p>
    <w:p w:rsidRDefault="0021793A" w:rsidP="0021793A" w:rsidR="0021793A">
      <w:pPr>
        <w:ind w:firstLine="1440"/>
        <w:jc w:val="both"/>
      </w:pPr>
    </w:p>
    <w:p w:rsidRDefault="000F3157" w:rsidP="00444B75" w:rsidR="00C66113" w:rsidRPr="00B078D1">
      <w:pPr>
        <w:ind w:firstLine="1440"/>
        <w:jc w:val="both"/>
      </w:pPr>
      <w:r>
        <w:t xml:space="preserve">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21793A">
        <w:t>06</w:t>
      </w:r>
      <w:r w:rsidR="006A1124">
        <w:t>.</w:t>
      </w:r>
      <w:r w:rsidR="00C6272E">
        <w:t xml:space="preserve"> </w:t>
      </w:r>
      <w:r w:rsidR="0021793A">
        <w:t>rujna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</w:t>
      </w:r>
      <w:r w:rsidR="00256493">
        <w:t xml:space="preserve">  </w:t>
      </w:r>
      <w:r w:rsidR="00751468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 </w:t>
      </w:r>
      <w:r w:rsidR="00F0264A">
        <w:t xml:space="preserve"> </w:t>
      </w:r>
      <w:r w:rsidR="00256493">
        <w:t xml:space="preserve"> </w:t>
      </w:r>
      <w:r w:rsidR="00F0264A">
        <w:t xml:space="preserve"> </w:t>
      </w:r>
      <w:r w:rsidRPr="00A457F5">
        <w:t>Mirna Vujčić</w:t>
      </w:r>
    </w:p>
    <w:p w:rsidRDefault="00256493" w:rsidP="00256493" w:rsidR="00F0264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3224">
        <w:t xml:space="preserve">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1AB" w:rsidR="002201AB">
      <w:r>
        <w:separator/>
      </w:r>
    </w:p>
  </w:endnote>
  <w:endnote w:id="0" w:type="continuationSeparator">
    <w:p w:rsidRDefault="002201AB" w:rsidR="00220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1AB" w:rsidR="002201AB">
      <w:r>
        <w:separator/>
      </w:r>
    </w:p>
  </w:footnote>
  <w:footnote w:id="0" w:type="continuationSeparator">
    <w:p w:rsidRDefault="002201AB" w:rsidR="00220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93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4702"/>
    <w:rsid w:val="001A72C0"/>
    <w:rsid w:val="001C6AE7"/>
    <w:rsid w:val="001E7A59"/>
    <w:rsid w:val="001F371C"/>
    <w:rsid w:val="001F6A5F"/>
    <w:rsid w:val="0021793A"/>
    <w:rsid w:val="002201AB"/>
    <w:rsid w:val="002315C0"/>
    <w:rsid w:val="00240E77"/>
    <w:rsid w:val="00256493"/>
    <w:rsid w:val="00266F4C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758A1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F0934"/>
    <w:rsid w:val="005F678E"/>
    <w:rsid w:val="006058EB"/>
    <w:rsid w:val="00613171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5E67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17460"/>
    <w:rsid w:val="009353D1"/>
    <w:rsid w:val="0094309E"/>
    <w:rsid w:val="009518CD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13F0B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4CB2"/>
    <w:rsid w:val="00C57AF1"/>
    <w:rsid w:val="00C6272E"/>
    <w:rsid w:val="00C66113"/>
    <w:rsid w:val="00C7482B"/>
    <w:rsid w:val="00C906F4"/>
    <w:rsid w:val="00CB2E98"/>
    <w:rsid w:val="00CC5D4A"/>
    <w:rsid w:val="00CD0BC0"/>
    <w:rsid w:val="00CE1FE3"/>
    <w:rsid w:val="00D0425F"/>
    <w:rsid w:val="00D1724E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D3224"/>
    <w:rsid w:val="00EE7FA4"/>
    <w:rsid w:val="00F0264A"/>
    <w:rsid w:val="00F33009"/>
    <w:rsid w:val="00F36C13"/>
    <w:rsid w:val="00F43316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329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  <item>Boris Ljubanović</item>
      <item>Alma Opačak</item>
      <item>Juraj Rajić</item>
      <item>Ivan Boras</item>
    </izvorni_sadrzaj>
    <derivirana_varijabla naziv="DomainObject.Predmet.OstaliListFormated_1">
      <item>Ivan Boras punomoćnik sudionika u postupku PICEA, d.o.o. za ugostiteljstvo, turizam i trgovinu</item>
      <item>Boris Ljubanović</item>
      <item>Alma Opačak</item>
      <item>Juraj Rajić</item>
      <item>Ivan Boras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  <item>Boris Ljubanović</item>
      <item>Alma Opačak</item>
      <item>Juraj Rajić</item>
      <item>Ivan Boras</item>
    </izvorni_sadrzaj>
    <derivirana_varijabla naziv="DomainObject.Predmet.OstaliListFormatedOIB_1">
      <item>Ivan Boras, OIB 31886756804 punomoćnik sudionika u postupku PICEA, d.o.o. za ugostiteljstvo, turizam i trgovinu</item>
      <item>Boris Ljubanović</item>
      <item>Alma Opačak</item>
      <item>Juraj Rajić</item>
      <item>Ivan Boras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derivirana_varijabla>
  </DomainObject.Predmet.OstaliListFormatedWithAdressOIB>
  <DomainObject.Predmet.OstaliListNazivFormated>
    <izvorni_sadrzaj>
      <item>Ivan Boras</item>
      <item>Boris Ljubanović</item>
      <item>Alma Opačak</item>
      <item>Juraj Rajić</item>
      <item>Ivan Boras</item>
    </izvorni_sadrzaj>
    <derivirana_varijabla naziv="DomainObject.Predmet.OstaliListNazivFormated_1">
      <item>Ivan Boras</item>
      <item>Boris Ljubanović</item>
      <item>Alma Opačak</item>
      <item>Juraj Rajić</item>
      <item>Ivan Boras</item>
    </derivirana_varijabla>
  </DomainObject.Predmet.OstaliListNazivFormated>
  <DomainObject.Predmet.OstaliListNazivFormatedOIB>
    <izvorni_sadrzaj>
      <item>Ivan Boras, OIB 31886756804</item>
      <item>Boris Ljubanović</item>
      <item>Alma Opačak</item>
      <item>Juraj Rajić</item>
      <item>Ivan Boras</item>
    </izvorni_sadrzaj>
    <derivirana_varijabla naziv="DomainObject.Predmet.OstaliListNazivFormatedOIB_1">
      <item>Ivan Boras, OIB 31886756804</item>
      <item>Boris Ljubanović</item>
      <item>Alma Opačak</item>
      <item>Juraj Rajić</item>
      <item>Ivan Boras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  <item>Boris Ljubanović</item>
      <item>Alma Opačak</item>
      <item>Juraj Rajić</item>
      <item>Ivan Boras</item>
    </izvorni_sadrzaj>
    <derivirana_varijabla naziv="DomainObject.Predmet.SudioniciListNaziv_1">
      <item>Financijska agencija</item>
      <item>PICEA, d.o.o. za ugostiteljstvo, turizam i trgovinu</item>
      <item>Ivan Boras</item>
      <item>Boris Ljubanović</item>
      <item>Alma Opačak</item>
      <item>Juraj Rajić</item>
      <item>Ivan Boras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Boris Ljubanović, Šetalište kar.Franje Šepera 8c,31000 Osijek</item>
      <item>Alma Opačak</item>
      <item>Juraj Rajić</item>
      <item>Ivan Boras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Boris Ljubanović, Šetalište kar.Franje Šepera 8c,31000 Osijek</item>
      <item>Alma Opačak</item>
      <item>Juraj Rajić</item>
      <item>Ivan Boras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93742137277</item>
      <item>, OIB 31886756804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2C1AE-601B-4580-8833-947EDBEB8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165</properties:Words>
  <properties:Characters>890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2017-09-06T10:11:00Z</dcterms:created>
  <dc:creator>zbiondic</dc:creator>
  <cp:lastModifiedBy>wsadmin</cp:lastModifiedBy>
  <cp:lastPrinted>2017-08-21T07:12:00Z</cp:lastPrinted>
  <dcterms:modified xmlns:xsi="http://www.w3.org/2001/XMLSchema-instance" xsi:type="dcterms:W3CDTF">2017-09-06T10:18:00Z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