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d844" w14:paraId="7f6d844" w:rsidRDefault="00900AE1" w:rsidP="001940FB" w:rsidR="00900AE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432E9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900AE1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32E9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00AE1" w:rsidP="00AA6BCF" w:rsidR="00900AE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900AE1" w:rsidR="00900AE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900AE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00AE1" w:rsidP="00900AE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00AE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00AE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10915" w:rsidRPr="00810915">
        <w:rPr>
          <w:rFonts w:cs="Calibri" w:hAnsi="Calibri" w:ascii="Calibri"/>
        </w:rPr>
        <w:t>DUŠANKA DOMAZET</w:t>
      </w:r>
      <w:r w:rsidR="0081091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156804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00AE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10915" w:rsidRPr="00810915">
        <w:rPr>
          <w:rFonts w:cs="Calibri" w:hAnsi="Calibri" w:ascii="Calibri"/>
        </w:rPr>
        <w:t>199.963,05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</w:t>
      </w:r>
      <w:r w:rsidR="00156804">
        <w:rPr>
          <w:rFonts w:cs="Calibri" w:eastAsia="Arial Unicode MS" w:hAnsi="Calibri" w:ascii="Calibri"/>
          <w:kern w:val="1"/>
          <w:lang w:eastAsia="ar-SA" w:val="hr-HR"/>
        </w:rPr>
        <w:t xml:space="preserve"> joj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je priznata tražbina u iznosu od </w:t>
      </w:r>
      <w:r w:rsidR="00810915" w:rsidRPr="00810915">
        <w:rPr>
          <w:rFonts w:cs="Calibri" w:hAnsi="Calibri" w:ascii="Calibri"/>
        </w:rPr>
        <w:t>183.563,05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10915" w:rsidRPr="00810915">
        <w:rPr>
          <w:rFonts w:cs="Calibri" w:hAnsi="Calibri" w:ascii="Calibri"/>
        </w:rPr>
        <w:t>16.400,00 kn</w:t>
      </w:r>
      <w:r w:rsidR="00810915" w:rsidRPr="00B37D8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00AE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81091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00AE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00AE1" w:rsidRPr="00900AE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00AE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AD7A37" w:rsidP="00B06DCA" w:rsidR="00AD7A3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37D88" w:rsidP="00B06DCA" w:rsidR="00B37D8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1091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10915">
              <w:rPr>
                <w:rFonts w:cs="Calibri" w:hAnsi="Calibri" w:ascii="Calibri"/>
              </w:rPr>
              <w:t>DUŠANKA DOMAZET</w:t>
            </w:r>
            <w:r>
              <w:rPr>
                <w:rFonts w:cs="Calibri"/>
              </w:rPr>
              <w:t xml:space="preserve">, </w:t>
            </w:r>
            <w:r w:rsidRPr="00810915">
              <w:rPr>
                <w:rFonts w:cs="Calibri"/>
              </w:rPr>
              <w:t xml:space="preserve"> </w:t>
            </w:r>
            <w:r w:rsidRPr="00810915">
              <w:rPr>
                <w:rFonts w:cs="Calibri" w:hAnsi="Calibri" w:ascii="Calibri"/>
              </w:rPr>
              <w:t>Pujanke 22,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10915">
              <w:rPr>
                <w:rFonts w:cs="Calibri" w:hAnsi="Calibri" w:ascii="Calibri"/>
              </w:rPr>
              <w:t>16639103236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10915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810915">
              <w:rPr>
                <w:rFonts w:cs="Calibri" w:hAnsi="Calibri" w:ascii="Calibri"/>
              </w:rPr>
              <w:t>Ugovor o štednom depozitu broj 81-70-10148-0 i knjigovodstvena kartica udjela,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1091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10915">
              <w:rPr>
                <w:rFonts w:cs="Calibri" w:hAnsi="Calibri" w:ascii="Calibri"/>
              </w:rPr>
              <w:t>199.963,05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10915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10915">
              <w:rPr>
                <w:rFonts w:cs="Calibri" w:hAnsi="Calibri" w:ascii="Calibri"/>
              </w:rPr>
              <w:t>183.563,05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10915" w:rsidP="00810915" w:rsidR="00810915" w:rsidRPr="00810915">
            <w:pPr>
              <w:spacing w:after="0"/>
              <w:jc w:val="center"/>
              <w:rPr>
                <w:rFonts w:cs="Calibri" w:hAnsi="Calibri" w:ascii="Calibri"/>
              </w:rPr>
            </w:pPr>
            <w:r w:rsidRPr="00810915">
              <w:rPr>
                <w:rFonts w:cs="Calibri" w:hAnsi="Calibri" w:ascii="Calibri"/>
              </w:rPr>
              <w:t>16.400,00 kn</w:t>
            </w:r>
            <w:r w:rsidRPr="00B37D88">
              <w:rPr>
                <w:rFonts w:cs="Calibri" w:hAnsi="Calibri" w:ascii="Calibri"/>
              </w:rPr>
              <w:t xml:space="preserve"> </w:t>
            </w:r>
          </w:p>
        </w:tc>
      </w:tr>
    </w:tbl>
    <w:p w:rsidRDefault="00900AE1" w:rsidP="00BB396C" w:rsidR="00900AE1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55E0E" w:rsidP="00655E0E" w:rsidR="00655E0E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E09D4" w:rsidP="00655E0E" w:rsidR="00655E0E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E0E" w:rsidP="00655E0E" w:rsidR="00655E0E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55E0E" w:rsidP="00655E0E" w:rsidR="00655E0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55E0E" w:rsidP="00655E0E" w:rsidR="00655E0E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55E0E" w:rsidP="00655E0E" w:rsidR="00655E0E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655E0E" w:rsidP="00655E0E" w:rsidR="00655E0E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19B" w:rsidR="008A419B">
      <w:pPr>
        <w:spacing w:after="0"/>
      </w:pPr>
      <w:r>
        <w:separator/>
      </w:r>
    </w:p>
  </w:endnote>
  <w:endnote w:id="0" w:type="continuationSeparator">
    <w:p w:rsidRDefault="008A419B" w:rsidR="008A41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E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19B" w:rsidR="008A419B">
      <w:pPr>
        <w:spacing w:after="0"/>
      </w:pPr>
      <w:r>
        <w:separator/>
      </w:r>
    </w:p>
  </w:footnote>
  <w:footnote w:id="0" w:type="continuationSeparator">
    <w:p w:rsidRDefault="008A419B" w:rsidR="008A419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E8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5D1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6804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6E8D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09D4"/>
    <w:rsid w:val="003E31E5"/>
    <w:rsid w:val="003E65FE"/>
    <w:rsid w:val="003F10F0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2E91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BE6"/>
    <w:rsid w:val="004A333A"/>
    <w:rsid w:val="004A6C7A"/>
    <w:rsid w:val="004A7A5F"/>
    <w:rsid w:val="004B0A38"/>
    <w:rsid w:val="004B30DA"/>
    <w:rsid w:val="004B48A3"/>
    <w:rsid w:val="004B544A"/>
    <w:rsid w:val="004B57AF"/>
    <w:rsid w:val="004B6BCD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7D35"/>
    <w:rsid w:val="00541DFF"/>
    <w:rsid w:val="00542F01"/>
    <w:rsid w:val="00550DD6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5E0E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91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419B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0AE1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D7A37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253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6A1A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96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E8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E8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E8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E8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96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E8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E8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E8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E8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283D7-3C6E-41D2-A38C-DE4C0B6A3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2018-08-23T11:25:00Z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St-651/2017-148 / Podnesak - Podnesak (-148.docx)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