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70ab" w14:paraId="f2070ab" w:rsidRDefault="00F133B2" w:rsidP="000C0492" w:rsidR="00F133B2" w:rsidRPr="00E41AF1">
      <w:pPr>
        <w:jc w:val="center"/>
        <w15:collapsed w:val="false"/>
        <w:rPr>
          <w:rFonts w:cs="Times New Roman"/>
          <w:b/>
          <w:bCs/>
          <w:sz w:val="28"/>
          <w:szCs w:val="28"/>
        </w:rPr>
      </w:pPr>
      <w:bookmarkStart w:name="_GoBack" w:id="0"/>
      <w:bookmarkEnd w:id="0"/>
    </w:p>
    <w:p w:rsidRDefault="00F133B2" w:rsidP="000C0492" w:rsidR="00F133B2" w:rsidRPr="00E41AF1">
      <w:pPr>
        <w:jc w:val="center"/>
        <w:rPr>
          <w:rFonts w:cs="Times New Roman"/>
          <w:b/>
          <w:bCs/>
          <w:sz w:val="28"/>
          <w:szCs w:val="28"/>
        </w:rPr>
      </w:pPr>
    </w:p>
    <w:p w:rsidRDefault="000C0492" w:rsidP="000C0492" w:rsidR="000C0492" w:rsidRPr="00E41AF1">
      <w:pPr>
        <w:jc w:val="center"/>
        <w:rPr>
          <w:rFonts w:cs="Times New Roman"/>
          <w:b/>
          <w:bCs/>
          <w:sz w:val="28"/>
          <w:szCs w:val="28"/>
        </w:rPr>
      </w:pPr>
      <w:r w:rsidRPr="00E41AF1">
        <w:rPr>
          <w:rFonts w:cs="Times New Roman"/>
          <w:b/>
          <w:bCs/>
          <w:sz w:val="28"/>
          <w:szCs w:val="28"/>
        </w:rPr>
        <w:t>Obrazac 20.</w:t>
      </w:r>
    </w:p>
    <w:p w:rsidRDefault="000C0492" w:rsidP="000C0492" w:rsidR="000C0492" w:rsidRPr="00E41AF1">
      <w:pPr>
        <w:jc w:val="center"/>
        <w:rPr>
          <w:rFonts w:cs="Tahoma"/>
          <w:b/>
          <w:bCs/>
          <w:sz w:val="24"/>
          <w:szCs w:val="24"/>
        </w:rPr>
      </w:pPr>
      <w:r w:rsidRPr="00E41AF1">
        <w:rPr>
          <w:rFonts w:cs="Tahoma"/>
          <w:b/>
          <w:bCs/>
          <w:sz w:val="24"/>
          <w:szCs w:val="24"/>
        </w:rPr>
        <w:t>IZVJEŠĆE STEČAJNOGA UPRAVITELJA O TIJEKU STEČAJNOGA POSTUPKA I STANJU STEČAJNE MASE</w:t>
      </w:r>
    </w:p>
    <w:p w:rsidRDefault="000C0492" w:rsidP="000C0492" w:rsidR="000C0492" w:rsidRPr="00B0117B">
      <w:pPr>
        <w:jc w:val="center"/>
        <w:rPr>
          <w:rFonts w:cs="Times New Roman"/>
          <w:b/>
          <w:bCs/>
        </w:rPr>
      </w:pPr>
    </w:p>
    <w:p w:rsidRDefault="000C0492" w:rsidP="000C0492" w:rsidR="000C0492" w:rsidRPr="00B0117B">
      <w:pPr>
        <w:jc w:val="center"/>
        <w:rPr>
          <w:rFonts w:cs="Times New Roman"/>
          <w:b/>
          <w:bCs/>
        </w:rPr>
      </w:pPr>
    </w:p>
    <w:p w:rsidRDefault="00F133B2" w:rsidP="000C0492" w:rsidR="00F133B2" w:rsidRPr="00B0117B">
      <w:pPr>
        <w:jc w:val="center"/>
        <w:rPr>
          <w:rFonts w:cs="Times New Roman"/>
          <w:b/>
          <w:bCs/>
        </w:rPr>
      </w:pPr>
    </w:p>
    <w:p w:rsidRDefault="000C0492" w:rsidP="000C0492" w:rsidR="000C0492" w:rsidRPr="00E41AF1">
      <w:pPr>
        <w:jc w:val="both"/>
        <w:rPr>
          <w:rFonts w:cs="Tahoma"/>
          <w:b/>
          <w:bCs/>
          <w:sz w:val="24"/>
          <w:szCs w:val="24"/>
        </w:rPr>
      </w:pPr>
      <w:r w:rsidRPr="00E41AF1">
        <w:rPr>
          <w:rFonts w:cs="Tahoma"/>
          <w:sz w:val="24"/>
          <w:szCs w:val="24"/>
          <w:lang w:val="pl-PL"/>
        </w:rPr>
        <w:t>Nadle</w:t>
      </w:r>
      <w:r w:rsidRPr="00E41AF1">
        <w:rPr>
          <w:rFonts w:cs="Tahoma"/>
          <w:sz w:val="24"/>
          <w:szCs w:val="24"/>
        </w:rPr>
        <w:t>ž</w:t>
      </w:r>
      <w:r w:rsidRPr="00E41AF1">
        <w:rPr>
          <w:rFonts w:cs="Tahoma"/>
          <w:sz w:val="24"/>
          <w:szCs w:val="24"/>
          <w:lang w:val="pl-PL"/>
        </w:rPr>
        <w:t>ni</w:t>
      </w:r>
      <w:r w:rsidRPr="00E41AF1">
        <w:rPr>
          <w:rFonts w:cs="Tahoma"/>
          <w:sz w:val="24"/>
          <w:szCs w:val="24"/>
        </w:rPr>
        <w:t xml:space="preserve"> </w:t>
      </w:r>
      <w:r w:rsidRPr="00E41AF1">
        <w:rPr>
          <w:rFonts w:cs="Tahoma"/>
          <w:sz w:val="24"/>
          <w:szCs w:val="24"/>
          <w:lang w:val="pl-PL"/>
        </w:rPr>
        <w:t>trgova</w:t>
      </w:r>
      <w:r w:rsidRPr="00E41AF1">
        <w:rPr>
          <w:rFonts w:cs="Tahoma"/>
          <w:sz w:val="24"/>
          <w:szCs w:val="24"/>
        </w:rPr>
        <w:t>č</w:t>
      </w:r>
      <w:r w:rsidRPr="00E41AF1">
        <w:rPr>
          <w:rFonts w:cs="Tahoma"/>
          <w:sz w:val="24"/>
          <w:szCs w:val="24"/>
          <w:lang w:val="pl-PL"/>
        </w:rPr>
        <w:t>ki</w:t>
      </w:r>
      <w:r w:rsidRPr="00E41AF1">
        <w:rPr>
          <w:rFonts w:cs="Tahoma"/>
          <w:sz w:val="24"/>
          <w:szCs w:val="24"/>
        </w:rPr>
        <w:t xml:space="preserve"> </w:t>
      </w:r>
      <w:r w:rsidRPr="00E41AF1">
        <w:rPr>
          <w:rFonts w:cs="Tahoma"/>
          <w:sz w:val="24"/>
          <w:szCs w:val="24"/>
          <w:lang w:val="pl-PL"/>
        </w:rPr>
        <w:t>sud:</w:t>
      </w:r>
      <w:r w:rsidRPr="00E41AF1">
        <w:rPr>
          <w:rFonts w:cs="Tahoma"/>
          <w:sz w:val="24"/>
          <w:szCs w:val="24"/>
        </w:rPr>
        <w:t xml:space="preserve"> </w:t>
      </w:r>
      <w:r w:rsidRPr="00E41AF1">
        <w:rPr>
          <w:rFonts w:cs="Tahoma"/>
          <w:b/>
          <w:bCs/>
          <w:sz w:val="24"/>
          <w:szCs w:val="24"/>
        </w:rPr>
        <w:t>TRGOVAČKI SUD U ZAGREBU</w:t>
      </w:r>
    </w:p>
    <w:p w:rsidRDefault="000C0492" w:rsidP="000C0492" w:rsidR="000C0492" w:rsidRPr="00E41AF1">
      <w:pPr>
        <w:jc w:val="both"/>
        <w:rPr>
          <w:rFonts w:cs="Tahoma"/>
          <w:b/>
          <w:bCs/>
          <w:sz w:val="24"/>
          <w:szCs w:val="24"/>
          <w:lang w:val="pl-PL"/>
        </w:rPr>
      </w:pPr>
      <w:r w:rsidRPr="00E41AF1">
        <w:rPr>
          <w:rFonts w:cs="Tahoma"/>
          <w:sz w:val="24"/>
          <w:szCs w:val="24"/>
          <w:lang w:val="pl-PL"/>
        </w:rPr>
        <w:t xml:space="preserve">Poslovni broj spisa:       </w:t>
      </w:r>
      <w:r w:rsidRPr="00E41AF1">
        <w:rPr>
          <w:rFonts w:cs="Tahoma"/>
          <w:b/>
          <w:bCs/>
          <w:sz w:val="24"/>
          <w:szCs w:val="24"/>
        </w:rPr>
        <w:t>3 St-145/2011</w:t>
      </w:r>
    </w:p>
    <w:p w:rsidRDefault="000C0492" w:rsidP="000C0492" w:rsidR="000C0492" w:rsidRPr="00E41AF1">
      <w:pPr>
        <w:jc w:val="both"/>
        <w:rPr>
          <w:rFonts w:cs="Times New Roman"/>
          <w:sz w:val="24"/>
          <w:szCs w:val="24"/>
          <w:lang w:val="pl-PL"/>
        </w:rPr>
      </w:pPr>
      <w:r w:rsidRPr="00E41AF1">
        <w:rPr>
          <w:rFonts w:cs="Tahoma"/>
          <w:sz w:val="24"/>
          <w:szCs w:val="24"/>
          <w:lang w:val="pl-PL"/>
        </w:rPr>
        <w:t xml:space="preserve">Dužnik (ime i prezime / tvrtka ili naziv, OIB, adresa / sjedište)       </w:t>
      </w:r>
      <w:r w:rsidRPr="00E41AF1">
        <w:rPr>
          <w:rFonts w:cs="Tahoma"/>
          <w:b/>
          <w:bCs/>
          <w:sz w:val="24"/>
          <w:szCs w:val="24"/>
        </w:rPr>
        <w:t>ENERGETIKA-PROJEKT d.o.o. za  proizvodno tehničke usluge, uvoz-izvoz u stečaju, Zagreb,  Velimira Škorpika 14/A, OIB: 09706150567</w:t>
      </w:r>
    </w:p>
    <w:p w:rsidRDefault="000C0492" w:rsidP="000C0492" w:rsidR="000C0492" w:rsidRPr="00E41AF1">
      <w:pPr>
        <w:jc w:val="center"/>
        <w:rPr>
          <w:rFonts w:cs="Times New Roman"/>
          <w:sz w:val="24"/>
          <w:szCs w:val="24"/>
          <w:lang w:val="pl-PL"/>
        </w:rPr>
      </w:pPr>
    </w:p>
    <w:p w:rsidRDefault="00D44D27" w:rsidP="000C0492" w:rsidR="00D44D27" w:rsidRPr="00E41AF1">
      <w:pPr>
        <w:jc w:val="center"/>
        <w:rPr>
          <w:rFonts w:cs="Times New Roman"/>
          <w:sz w:val="24"/>
          <w:szCs w:val="24"/>
          <w:lang w:val="pl-PL"/>
        </w:rPr>
      </w:pPr>
    </w:p>
    <w:p w:rsidRDefault="00F133B2" w:rsidP="000C0492" w:rsidR="00F133B2" w:rsidRPr="00E41AF1">
      <w:pPr>
        <w:jc w:val="center"/>
        <w:rPr>
          <w:rFonts w:cs="Times New Roman"/>
          <w:sz w:val="24"/>
          <w:szCs w:val="24"/>
          <w:lang w:val="pl-PL"/>
        </w:rPr>
      </w:pPr>
    </w:p>
    <w:p w:rsidRDefault="00D44D27" w:rsidP="000C0492" w:rsidR="00D44D27" w:rsidRPr="00E41AF1">
      <w:pPr>
        <w:jc w:val="center"/>
        <w:rPr>
          <w:rFonts w:cs="Times New Roman"/>
          <w:sz w:val="24"/>
          <w:szCs w:val="24"/>
          <w:lang w:val="pl-PL"/>
        </w:rPr>
      </w:pPr>
    </w:p>
    <w:p w:rsidRDefault="000C0492" w:rsidP="000C0492" w:rsidR="000C0492" w:rsidRPr="00E41AF1">
      <w:pPr>
        <w:spacing w:after="0"/>
        <w:jc w:val="both"/>
        <w:rPr>
          <w:rFonts w:cs="Tahoma"/>
          <w:b/>
          <w:bCs/>
          <w:sz w:val="24"/>
          <w:szCs w:val="24"/>
          <w:lang w:val="pl-PL"/>
        </w:rPr>
      </w:pPr>
      <w:r w:rsidRPr="00E41AF1">
        <w:rPr>
          <w:rFonts w:cs="Tahoma"/>
          <w:b/>
          <w:bCs/>
          <w:sz w:val="24"/>
          <w:szCs w:val="24"/>
          <w:lang w:val="pl-PL"/>
        </w:rPr>
        <w:t xml:space="preserve">I.  TIJEK STEČAJNOGA POSTUPKA U RAZDOBLJU OD </w:t>
      </w:r>
      <w:smartTag w:element="date" w:uri="urn:schemas-microsoft-com:office:smarttags">
        <w:smartTagPr>
          <w:attr w:val="2017" w:name="Year"/>
          <w:attr w:val="23" w:name="Day"/>
          <w:attr w:val="01" w:name="Month"/>
          <w:attr w:val="trans" w:name="ls"/>
        </w:smartTagPr>
        <w:r w:rsidR="00B0117B">
          <w:rPr>
            <w:rFonts w:cs="Tahoma"/>
            <w:b/>
            <w:bCs/>
            <w:sz w:val="24"/>
            <w:szCs w:val="24"/>
            <w:lang w:val="pl-PL"/>
          </w:rPr>
          <w:t>23.01.2017</w:t>
        </w:r>
        <w:r w:rsidRPr="00E41AF1">
          <w:rPr>
            <w:rFonts w:cs="Tahoma"/>
            <w:b/>
            <w:bCs/>
            <w:sz w:val="24"/>
            <w:szCs w:val="24"/>
            <w:lang w:val="pl-PL"/>
          </w:rPr>
          <w:t>.</w:t>
        </w:r>
      </w:smartTag>
      <w:r w:rsidRPr="00E41AF1">
        <w:rPr>
          <w:rFonts w:cs="Tahoma"/>
          <w:b/>
          <w:bCs/>
          <w:sz w:val="24"/>
          <w:szCs w:val="24"/>
          <w:lang w:val="pl-PL"/>
        </w:rPr>
        <w:t xml:space="preserve">  DO </w:t>
      </w:r>
      <w:smartTag w:element="date" w:uri="urn:schemas-microsoft-com:office:smarttags">
        <w:smartTagPr>
          <w:attr w:val="2017" w:name="Year"/>
          <w:attr w:val="24" w:name="Day"/>
          <w:attr w:val="04" w:name="Month"/>
          <w:attr w:val="trans" w:name="ls"/>
        </w:smartTagPr>
        <w:r w:rsidR="00B0117B">
          <w:rPr>
            <w:rFonts w:cs="Tahoma"/>
            <w:b/>
            <w:bCs/>
            <w:sz w:val="24"/>
            <w:szCs w:val="24"/>
            <w:lang w:val="pl-PL"/>
          </w:rPr>
          <w:t>24.04</w:t>
        </w:r>
        <w:r w:rsidRPr="00E41AF1">
          <w:rPr>
            <w:rFonts w:cs="Tahoma"/>
            <w:b/>
            <w:bCs/>
            <w:sz w:val="24"/>
            <w:szCs w:val="24"/>
            <w:lang w:val="pl-PL"/>
          </w:rPr>
          <w:t>.201</w:t>
        </w:r>
        <w:r w:rsidR="00CA3FAA" w:rsidRPr="00E41AF1">
          <w:rPr>
            <w:rFonts w:cs="Tahoma"/>
            <w:b/>
            <w:bCs/>
            <w:sz w:val="24"/>
            <w:szCs w:val="24"/>
            <w:lang w:val="pl-PL"/>
          </w:rPr>
          <w:t>7</w:t>
        </w:r>
        <w:r w:rsidRPr="00E41AF1">
          <w:rPr>
            <w:rFonts w:cs="Tahoma"/>
            <w:b/>
            <w:bCs/>
            <w:sz w:val="24"/>
            <w:szCs w:val="24"/>
            <w:lang w:val="pl-PL"/>
          </w:rPr>
          <w:t>.</w:t>
        </w:r>
      </w:smartTag>
    </w:p>
    <w:p w:rsidRDefault="000C0492" w:rsidP="000C0492" w:rsidR="000C0492" w:rsidRPr="00E41AF1">
      <w:pPr>
        <w:spacing w:after="0"/>
        <w:jc w:val="both"/>
        <w:rPr>
          <w:rFonts w:cs="Times New Roman"/>
          <w:sz w:val="16"/>
          <w:szCs w:val="16"/>
        </w:rPr>
      </w:pPr>
    </w:p>
    <w:p w:rsidRDefault="000C0492" w:rsidP="00E41AF1" w:rsidR="000C0492" w:rsidRPr="00E41AF1">
      <w:pPr>
        <w:tabs>
          <w:tab w:pos="8976" w:val="left"/>
        </w:tabs>
        <w:jc w:val="both"/>
        <w:rPr>
          <w:rFonts w:cs="Tahoma"/>
          <w:sz w:val="24"/>
          <w:szCs w:val="24"/>
        </w:rPr>
      </w:pPr>
      <w:r w:rsidRPr="00E41AF1">
        <w:rPr>
          <w:rFonts w:cs="Tahoma"/>
          <w:sz w:val="24"/>
          <w:szCs w:val="24"/>
        </w:rPr>
        <w:t xml:space="preserve">Rješenjem Trgovačkog suda u Zagrebu broj 3 St-145/2011. od  </w:t>
      </w:r>
      <w:smartTag w:element="date" w:uri="urn:schemas-microsoft-com:office:smarttags">
        <w:smartTagPr>
          <w:attr w:val="2014" w:name="Year"/>
          <w:attr w:val="16" w:name="Day"/>
          <w:attr w:val="05" w:name="Month"/>
          <w:attr w:val="trans" w:name="ls"/>
        </w:smartTagPr>
        <w:r w:rsidRPr="00E41AF1">
          <w:rPr>
            <w:rFonts w:cs="Tahoma"/>
            <w:sz w:val="24"/>
            <w:szCs w:val="24"/>
          </w:rPr>
          <w:t>16.</w:t>
        </w:r>
        <w:r w:rsidR="0075001E" w:rsidRPr="00E41AF1">
          <w:rPr>
            <w:rFonts w:cs="Tahoma"/>
            <w:sz w:val="24"/>
            <w:szCs w:val="24"/>
          </w:rPr>
          <w:t>05.</w:t>
        </w:r>
        <w:r w:rsidRPr="00E41AF1">
          <w:rPr>
            <w:rFonts w:cs="Tahoma"/>
            <w:sz w:val="24"/>
            <w:szCs w:val="24"/>
          </w:rPr>
          <w:t>2014.</w:t>
        </w:r>
      </w:smartTag>
      <w:r w:rsidRPr="00E41AF1">
        <w:rPr>
          <w:rFonts w:cs="Tahoma"/>
          <w:sz w:val="24"/>
          <w:szCs w:val="24"/>
        </w:rPr>
        <w:t xml:space="preserve"> godine  otvoren je stečajni postupak nad dužnikom </w:t>
      </w:r>
      <w:r w:rsidRPr="00E41AF1">
        <w:rPr>
          <w:rFonts w:cs="Tahoma"/>
          <w:bCs/>
          <w:sz w:val="24"/>
          <w:szCs w:val="24"/>
        </w:rPr>
        <w:t>ENERGETIKA-PROJEKT d.o.o. za  proizvodno tehničke usluge, uvoz-izvoz u stečaju, Zagreb,  Velimira Škorpika 14/A, OIB: 09706150567</w:t>
      </w:r>
      <w:r w:rsidRPr="00E41AF1">
        <w:rPr>
          <w:rFonts w:cs="Tahoma"/>
          <w:sz w:val="24"/>
          <w:szCs w:val="24"/>
        </w:rPr>
        <w:t>.</w:t>
      </w:r>
    </w:p>
    <w:p w:rsidRDefault="000C0492" w:rsidP="000C0492" w:rsidR="000C0492" w:rsidRPr="00E41AF1">
      <w:pPr>
        <w:jc w:val="both"/>
        <w:rPr>
          <w:rFonts w:cs="Tahoma"/>
          <w:sz w:val="24"/>
          <w:szCs w:val="24"/>
        </w:rPr>
      </w:pPr>
      <w:r w:rsidRPr="00E41AF1">
        <w:rPr>
          <w:rFonts w:cs="Tahoma"/>
          <w:sz w:val="24"/>
          <w:szCs w:val="24"/>
        </w:rPr>
        <w:t xml:space="preserve">Ispitno i izvještajno ročište održano je dana   </w:t>
      </w:r>
      <w:smartTag w:element="date" w:uri="urn:schemas-microsoft-com:office:smarttags">
        <w:smartTagPr>
          <w:attr w:val="2014" w:name="Year"/>
          <w:attr w:val="01" w:name="Day"/>
          <w:attr w:val="07" w:name="Month"/>
          <w:attr w:val="trans" w:name="ls"/>
        </w:smartTagPr>
        <w:r w:rsidRPr="00E41AF1">
          <w:rPr>
            <w:rFonts w:cs="Tahoma"/>
            <w:sz w:val="24"/>
            <w:szCs w:val="24"/>
          </w:rPr>
          <w:t>01.</w:t>
        </w:r>
        <w:r w:rsidR="0075001E" w:rsidRPr="00E41AF1">
          <w:rPr>
            <w:rFonts w:cs="Tahoma"/>
            <w:sz w:val="24"/>
            <w:szCs w:val="24"/>
          </w:rPr>
          <w:t>07.</w:t>
        </w:r>
        <w:r w:rsidRPr="00E41AF1">
          <w:rPr>
            <w:rFonts w:cs="Tahoma"/>
            <w:sz w:val="24"/>
            <w:szCs w:val="24"/>
          </w:rPr>
          <w:t>2014.</w:t>
        </w:r>
      </w:smartTag>
      <w:r w:rsidRPr="00E41AF1">
        <w:rPr>
          <w:rFonts w:cs="Tahoma"/>
          <w:sz w:val="24"/>
          <w:szCs w:val="24"/>
        </w:rPr>
        <w:t xml:space="preserve"> godine </w:t>
      </w:r>
    </w:p>
    <w:p w:rsidRDefault="000C0492" w:rsidP="000C0492" w:rsidR="000C0492" w:rsidRPr="00E41AF1">
      <w:pPr>
        <w:jc w:val="both"/>
        <w:rPr>
          <w:rFonts w:cs="Tahoma"/>
          <w:sz w:val="24"/>
          <w:szCs w:val="24"/>
          <w:lang w:val="pl-PL"/>
        </w:rPr>
      </w:pPr>
      <w:r w:rsidRPr="00E41AF1">
        <w:rPr>
          <w:rFonts w:cs="Tahoma"/>
          <w:sz w:val="24"/>
          <w:szCs w:val="24"/>
        </w:rPr>
        <w:t xml:space="preserve">Posebno ispitno ročište održano je dana </w:t>
      </w:r>
      <w:smartTag w:element="date" w:uri="urn:schemas-microsoft-com:office:smarttags">
        <w:smartTagPr>
          <w:attr w:val="2015" w:name="Year"/>
          <w:attr w:val="26" w:name="Day"/>
          <w:attr w:val="03" w:name="Month"/>
          <w:attr w:val="trans" w:name="ls"/>
        </w:smartTagPr>
        <w:r w:rsidRPr="00E41AF1">
          <w:rPr>
            <w:rFonts w:cs="Tahoma"/>
            <w:sz w:val="24"/>
            <w:szCs w:val="24"/>
          </w:rPr>
          <w:t>26.</w:t>
        </w:r>
        <w:r w:rsidR="0075001E" w:rsidRPr="00E41AF1">
          <w:rPr>
            <w:rFonts w:cs="Tahoma"/>
            <w:sz w:val="24"/>
            <w:szCs w:val="24"/>
          </w:rPr>
          <w:t>03.</w:t>
        </w:r>
        <w:r w:rsidRPr="00E41AF1">
          <w:rPr>
            <w:rFonts w:cs="Tahoma"/>
            <w:sz w:val="24"/>
            <w:szCs w:val="24"/>
          </w:rPr>
          <w:t>2015.</w:t>
        </w:r>
      </w:smartTag>
      <w:r w:rsidRPr="00E41AF1">
        <w:rPr>
          <w:rFonts w:cs="Tahoma"/>
          <w:sz w:val="24"/>
          <w:szCs w:val="24"/>
        </w:rPr>
        <w:t xml:space="preserve"> godine</w:t>
      </w:r>
    </w:p>
    <w:p w:rsidRDefault="000C0492" w:rsidP="000C0492" w:rsidR="000C0492" w:rsidRPr="00E41AF1">
      <w:pPr>
        <w:jc w:val="both"/>
        <w:rPr>
          <w:rFonts w:cs="Tahoma"/>
          <w:sz w:val="16"/>
          <w:szCs w:val="16"/>
          <w:lang w:val="pl-PL"/>
        </w:rPr>
      </w:pPr>
    </w:p>
    <w:p w:rsidRDefault="000C0492" w:rsidP="000C0492" w:rsidR="000C0492" w:rsidRPr="00E41AF1">
      <w:pPr>
        <w:jc w:val="both"/>
        <w:rPr>
          <w:rFonts w:cs="Tahoma"/>
          <w:sz w:val="16"/>
          <w:szCs w:val="16"/>
          <w:lang w:val="pl-PL"/>
        </w:rPr>
      </w:pPr>
    </w:p>
    <w:p w:rsidRDefault="000C0492" w:rsidP="000C0492" w:rsidR="000C0492" w:rsidRPr="00E41AF1">
      <w:pPr>
        <w:rPr>
          <w:rFonts w:cs="Tahoma"/>
          <w:b/>
          <w:bCs/>
          <w:sz w:val="24"/>
          <w:szCs w:val="24"/>
          <w:lang w:val="pl-PL"/>
        </w:rPr>
      </w:pPr>
      <w:r w:rsidRPr="00E41AF1">
        <w:rPr>
          <w:rFonts w:cs="Tahoma"/>
          <w:b/>
          <w:bCs/>
          <w:sz w:val="24"/>
          <w:szCs w:val="24"/>
          <w:lang w:val="pl-PL"/>
        </w:rPr>
        <w:t>II. STANJE STEČAJNE MASE</w:t>
      </w:r>
    </w:p>
    <w:p w:rsidRDefault="00F133B2" w:rsidP="000C0492" w:rsidR="00F133B2" w:rsidRPr="00E41AF1">
      <w:pPr>
        <w:spacing w:after="0"/>
        <w:rPr>
          <w:rFonts w:cs="Tahoma"/>
          <w:b/>
          <w:bCs/>
          <w:sz w:val="16"/>
          <w:szCs w:val="16"/>
          <w:lang w:val="pl-PL"/>
        </w:rPr>
      </w:pPr>
    </w:p>
    <w:p w:rsidRDefault="000C0492" w:rsidP="000C0492" w:rsidR="000C0492" w:rsidRPr="00E41AF1">
      <w:pPr>
        <w:spacing w:after="0"/>
        <w:jc w:val="both"/>
        <w:rPr>
          <w:rFonts w:cs="Tahoma"/>
          <w:b/>
          <w:bCs/>
          <w:sz w:val="24"/>
          <w:szCs w:val="24"/>
        </w:rPr>
      </w:pPr>
      <w:r w:rsidRPr="00E41AF1">
        <w:rPr>
          <w:rFonts w:cs="Tahoma"/>
          <w:b/>
          <w:bCs/>
          <w:sz w:val="24"/>
          <w:szCs w:val="24"/>
        </w:rPr>
        <w:t>II.1. Unovčenje imovine stečajnog dužnika</w:t>
      </w:r>
    </w:p>
    <w:p w:rsidRDefault="00F133B2" w:rsidP="000C0492" w:rsidR="00F133B2" w:rsidRPr="00E41AF1">
      <w:pPr>
        <w:spacing w:after="0"/>
        <w:jc w:val="both"/>
        <w:rPr>
          <w:rFonts w:cs="Tahoma"/>
          <w:sz w:val="16"/>
          <w:szCs w:val="16"/>
        </w:rPr>
      </w:pPr>
    </w:p>
    <w:p w:rsidRDefault="00F133B2" w:rsidP="000C0492" w:rsidR="00F133B2" w:rsidRPr="00E41AF1">
      <w:pPr>
        <w:spacing w:after="0"/>
        <w:jc w:val="both"/>
        <w:rPr>
          <w:rFonts w:cs="Tahoma"/>
          <w:b/>
          <w:sz w:val="24"/>
          <w:szCs w:val="24"/>
          <w:u w:val="single"/>
        </w:rPr>
      </w:pPr>
      <w:r w:rsidRPr="00E41AF1">
        <w:rPr>
          <w:rFonts w:cs="Tahoma"/>
          <w:b/>
          <w:sz w:val="24"/>
          <w:szCs w:val="24"/>
          <w:u w:val="single"/>
        </w:rPr>
        <w:t>Nekretnine</w:t>
      </w:r>
    </w:p>
    <w:p w:rsidRDefault="00F133B2" w:rsidP="000C0492" w:rsidR="00F133B2" w:rsidRPr="00E41AF1">
      <w:pPr>
        <w:spacing w:after="0"/>
        <w:jc w:val="both"/>
        <w:rPr>
          <w:rFonts w:cs="Tahoma"/>
          <w:sz w:val="16"/>
          <w:szCs w:val="16"/>
        </w:rPr>
      </w:pPr>
    </w:p>
    <w:p w:rsidRDefault="00F133B2" w:rsidP="000C0492" w:rsidR="00F133B2" w:rsidRPr="00E41AF1">
      <w:pPr>
        <w:spacing w:after="0"/>
        <w:jc w:val="both"/>
        <w:rPr>
          <w:rFonts w:cs="Tahoma"/>
          <w:b/>
          <w:i/>
          <w:sz w:val="24"/>
          <w:szCs w:val="24"/>
        </w:rPr>
      </w:pPr>
      <w:r w:rsidRPr="00E41AF1">
        <w:rPr>
          <w:rFonts w:cs="Tahoma"/>
          <w:b/>
          <w:i/>
          <w:sz w:val="24"/>
          <w:szCs w:val="24"/>
        </w:rPr>
        <w:t>U ovom stečajnom postupku</w:t>
      </w:r>
      <w:r w:rsidR="00E41AF1">
        <w:rPr>
          <w:rFonts w:cs="Tahoma"/>
          <w:b/>
          <w:i/>
          <w:sz w:val="24"/>
          <w:szCs w:val="24"/>
        </w:rPr>
        <w:t>, a</w:t>
      </w:r>
      <w:r w:rsidRPr="00E41AF1">
        <w:rPr>
          <w:rFonts w:cs="Tahoma"/>
          <w:b/>
          <w:i/>
          <w:sz w:val="24"/>
          <w:szCs w:val="24"/>
        </w:rPr>
        <w:t xml:space="preserve"> nakon unovčenja nekretnine u Tribunju</w:t>
      </w:r>
      <w:r w:rsidR="00E41AF1">
        <w:rPr>
          <w:rFonts w:cs="Tahoma"/>
          <w:b/>
          <w:i/>
          <w:sz w:val="24"/>
          <w:szCs w:val="24"/>
        </w:rPr>
        <w:t xml:space="preserve">, </w:t>
      </w:r>
      <w:r w:rsidRPr="00E41AF1">
        <w:rPr>
          <w:rFonts w:cs="Tahoma"/>
          <w:b/>
          <w:i/>
          <w:sz w:val="24"/>
          <w:szCs w:val="24"/>
        </w:rPr>
        <w:t>ostaje za unovčiti nekretnine u Zagrebu (opisane pod a) nekretnine u Zagrebu – u ovom izvješću).</w:t>
      </w:r>
    </w:p>
    <w:p w:rsidRDefault="00F133B2" w:rsidP="000C0492" w:rsidR="00F133B2" w:rsidRPr="00E41AF1">
      <w:pPr>
        <w:spacing w:after="0"/>
        <w:jc w:val="both"/>
        <w:rPr>
          <w:rFonts w:cs="Tahoma"/>
          <w:b/>
          <w:i/>
          <w:sz w:val="24"/>
          <w:szCs w:val="24"/>
        </w:rPr>
      </w:pPr>
      <w:r w:rsidRPr="00E41AF1">
        <w:rPr>
          <w:rFonts w:cs="Tahoma"/>
          <w:b/>
          <w:i/>
          <w:sz w:val="24"/>
          <w:szCs w:val="24"/>
        </w:rPr>
        <w:t>Unovčenju navedenih nekretnina zapreka je pokrenuta ovrha (detaljno opisano u nastavku izvješća). Stečajni upravitelj je podnio prijedlog  da se ovršni postupak obustavi temeljem čl. 97. Stečajnog zakona. Pravomoćna presuda u gornjem predmetu će odrediti daljnji tijek stečajnog postupka.</w:t>
      </w:r>
    </w:p>
    <w:p w:rsidRDefault="00F133B2" w:rsidP="000C0492" w:rsidR="00F133B2">
      <w:pPr>
        <w:spacing w:after="0"/>
        <w:jc w:val="both"/>
        <w:rPr>
          <w:rFonts w:cs="Tahoma"/>
          <w:sz w:val="20"/>
          <w:szCs w:val="20"/>
        </w:rPr>
      </w:pPr>
    </w:p>
    <w:p w:rsidRDefault="00E41AF1" w:rsidP="000C0492" w:rsidR="00E41AF1" w:rsidRPr="00E41AF1">
      <w:pPr>
        <w:spacing w:after="0"/>
        <w:jc w:val="both"/>
        <w:rPr>
          <w:rFonts w:cs="Tahoma"/>
          <w:sz w:val="20"/>
          <w:szCs w:val="20"/>
        </w:rPr>
      </w:pPr>
    </w:p>
    <w:p w:rsidRDefault="000C0492" w:rsidP="000C0492" w:rsidR="000C0492" w:rsidRPr="00E41AF1">
      <w:pPr>
        <w:spacing w:after="0"/>
        <w:jc w:val="both"/>
        <w:rPr>
          <w:rFonts w:cs="Tahoma"/>
          <w:sz w:val="24"/>
          <w:szCs w:val="24"/>
        </w:rPr>
      </w:pPr>
      <w:r w:rsidRPr="00E41AF1">
        <w:rPr>
          <w:rFonts w:cs="Tahoma"/>
          <w:b/>
          <w:i/>
          <w:sz w:val="24"/>
          <w:szCs w:val="24"/>
          <w:u w:val="single"/>
        </w:rPr>
        <w:t>Nekretnine u Zagrebu</w:t>
      </w:r>
    </w:p>
    <w:p w:rsidRDefault="000C0492" w:rsidP="000C0492" w:rsidR="000C0492" w:rsidRPr="00E41AF1">
      <w:pPr>
        <w:spacing w:after="0"/>
        <w:jc w:val="both"/>
        <w:rPr>
          <w:rFonts w:cs="Tahoma"/>
          <w:sz w:val="16"/>
          <w:szCs w:val="16"/>
        </w:rPr>
      </w:pPr>
    </w:p>
    <w:p w:rsidRDefault="000C0492" w:rsidP="000C0492" w:rsidR="000C0492" w:rsidRPr="00E41AF1">
      <w:pPr>
        <w:numPr>
          <w:ilvl w:val="0"/>
          <w:numId w:val="3"/>
        </w:numPr>
        <w:tabs>
          <w:tab w:pos="720" w:val="clear"/>
          <w:tab w:pos="360" w:val="num"/>
        </w:tabs>
        <w:ind w:hanging="374" w:left="374"/>
        <w:jc w:val="both"/>
        <w:rPr>
          <w:rFonts w:cs="Tahoma"/>
          <w:sz w:val="24"/>
          <w:szCs w:val="24"/>
        </w:rPr>
      </w:pPr>
      <w:r w:rsidRPr="00E41AF1">
        <w:rPr>
          <w:rFonts w:cs="Tahoma"/>
          <w:sz w:val="24"/>
          <w:szCs w:val="24"/>
        </w:rPr>
        <w:t xml:space="preserve">Poslovna zgrada br. 14/A i gospodarsko dvorište, Škorpikova ulica, sagrađeno na k.č.br. 458/1, k.o. Stenjevec, etaža 661/1313 – poslovni prostor 1 u prizemlju i na I (prvom) katu, površine </w:t>
      </w:r>
      <w:smartTag w:element="metricconverter" w:uri="urn:schemas-microsoft-com:office:smarttags">
        <w:smartTagPr>
          <w:attr w:val="660,45 m2" w:name="ProductID"/>
        </w:smartTagPr>
        <w:r w:rsidRPr="00E41AF1">
          <w:rPr>
            <w:rFonts w:cs="Tahoma"/>
            <w:sz w:val="24"/>
            <w:szCs w:val="24"/>
          </w:rPr>
          <w:t>660,45 m</w:t>
        </w:r>
        <w:r w:rsidRPr="00E41AF1">
          <w:rPr>
            <w:rFonts w:cs="Tahoma"/>
            <w:sz w:val="24"/>
            <w:szCs w:val="24"/>
            <w:vertAlign w:val="superscript"/>
          </w:rPr>
          <w:t>2</w:t>
        </w:r>
      </w:smartTag>
      <w:r w:rsidRPr="00E41AF1">
        <w:rPr>
          <w:rFonts w:cs="Tahoma"/>
          <w:sz w:val="24"/>
          <w:szCs w:val="24"/>
        </w:rPr>
        <w:t>, broj uloška:3370.</w:t>
      </w:r>
    </w:p>
    <w:p w:rsidRDefault="000C0492" w:rsidP="00E41AF1" w:rsidR="000C0492" w:rsidRPr="00E41AF1">
      <w:pPr>
        <w:ind w:firstLine="374"/>
        <w:jc w:val="both"/>
        <w:rPr>
          <w:rFonts w:cs="Tahoma"/>
          <w:i/>
          <w:sz w:val="24"/>
          <w:szCs w:val="24"/>
        </w:rPr>
      </w:pPr>
      <w:r w:rsidRPr="00E41AF1">
        <w:rPr>
          <w:rFonts w:cs="Tahoma"/>
          <w:i/>
          <w:sz w:val="24"/>
          <w:szCs w:val="24"/>
        </w:rPr>
        <w:t>Na nekretnini su upisane slijedeće zabilježbe:</w:t>
      </w:r>
    </w:p>
    <w:p w:rsidRDefault="000C0492" w:rsidP="000C0492" w:rsidR="000C0492" w:rsidRPr="00E41AF1">
      <w:pPr>
        <w:numPr>
          <w:ilvl w:val="1"/>
          <w:numId w:val="3"/>
        </w:numPr>
        <w:tabs>
          <w:tab w:pos="1440" w:val="clear"/>
          <w:tab w:pos="360" w:val="num"/>
        </w:tabs>
        <w:jc w:val="both"/>
        <w:rPr>
          <w:rFonts w:cs="Tahoma"/>
          <w:sz w:val="24"/>
          <w:szCs w:val="24"/>
        </w:rPr>
      </w:pPr>
      <w:r w:rsidRPr="00E41AF1">
        <w:rPr>
          <w:rFonts w:cs="Tahoma"/>
          <w:sz w:val="24"/>
          <w:szCs w:val="24"/>
        </w:rPr>
        <w:t xml:space="preserve">Zabilježba broj Z-64609/11 zaprimljena </w:t>
      </w:r>
      <w:smartTag w:element="date" w:uri="urn:schemas-microsoft-com:office:smarttags">
        <w:smartTagPr>
          <w:attr w:val="2011" w:name="Year"/>
          <w:attr w:val="30" w:name="Day"/>
          <w:attr w:val="12" w:name="Month"/>
          <w:attr w:val="trans" w:name="ls"/>
        </w:smartTagPr>
        <w:r w:rsidRPr="00E41AF1">
          <w:rPr>
            <w:rFonts w:cs="Tahoma"/>
            <w:sz w:val="24"/>
            <w:szCs w:val="24"/>
          </w:rPr>
          <w:t>30.12.2011.</w:t>
        </w:r>
      </w:smartTag>
    </w:p>
    <w:p w:rsidRDefault="000C0492" w:rsidP="000C0492" w:rsidR="000C0492" w:rsidRPr="00E41AF1">
      <w:pPr>
        <w:spacing w:after="0"/>
        <w:jc w:val="both"/>
        <w:rPr>
          <w:rFonts w:cs="Tahoma"/>
          <w:sz w:val="16"/>
          <w:szCs w:val="16"/>
        </w:rPr>
      </w:pPr>
    </w:p>
    <w:p w:rsidRDefault="000C0492" w:rsidP="000C0492" w:rsidR="000C0492" w:rsidRPr="00E41AF1">
      <w:pPr>
        <w:numPr>
          <w:ilvl w:val="0"/>
          <w:numId w:val="3"/>
        </w:numPr>
        <w:tabs>
          <w:tab w:pos="720" w:val="clear"/>
          <w:tab w:pos="360" w:val="num"/>
        </w:tabs>
        <w:ind w:hanging="374" w:left="374"/>
        <w:jc w:val="both"/>
        <w:rPr>
          <w:rFonts w:cs="Tahoma"/>
          <w:sz w:val="24"/>
          <w:szCs w:val="24"/>
        </w:rPr>
      </w:pPr>
      <w:r w:rsidRPr="00E41AF1">
        <w:rPr>
          <w:rFonts w:cs="Tahoma"/>
          <w:sz w:val="24"/>
          <w:szCs w:val="24"/>
        </w:rPr>
        <w:lastRenderedPageBreak/>
        <w:t xml:space="preserve">Gospodarsko dvorište, Zagreb, Škorpikova ulica površine </w:t>
      </w:r>
      <w:smartTag w:element="metricconverter" w:uri="urn:schemas-microsoft-com:office:smarttags">
        <w:smartTagPr>
          <w:attr w:val="1314 m2" w:name="ProductID"/>
        </w:smartTagPr>
        <w:r w:rsidRPr="00E41AF1">
          <w:rPr>
            <w:rFonts w:cs="Tahoma"/>
            <w:sz w:val="24"/>
            <w:szCs w:val="24"/>
          </w:rPr>
          <w:t>1314 m</w:t>
        </w:r>
        <w:r w:rsidRPr="00E41AF1">
          <w:rPr>
            <w:rFonts w:cs="Tahoma"/>
            <w:sz w:val="24"/>
            <w:szCs w:val="24"/>
            <w:vertAlign w:val="superscript"/>
          </w:rPr>
          <w:t>2</w:t>
        </w:r>
      </w:smartTag>
      <w:r w:rsidRPr="00E41AF1">
        <w:rPr>
          <w:rFonts w:cs="Tahoma"/>
          <w:sz w:val="24"/>
          <w:szCs w:val="24"/>
        </w:rPr>
        <w:t>, na k.č.br. 458/5, k.o. Stenjevec – UDIO 11563/26280, broj uloška 3729.</w:t>
      </w:r>
    </w:p>
    <w:p w:rsidRDefault="000C0492" w:rsidP="00E41AF1" w:rsidR="000C0492" w:rsidRPr="00E41AF1">
      <w:pPr>
        <w:spacing w:after="0"/>
        <w:ind w:firstLine="374"/>
        <w:jc w:val="both"/>
        <w:rPr>
          <w:rFonts w:cs="Tahoma"/>
          <w:i/>
          <w:sz w:val="24"/>
          <w:szCs w:val="24"/>
        </w:rPr>
      </w:pPr>
      <w:r w:rsidRPr="00E41AF1">
        <w:rPr>
          <w:rFonts w:cs="Tahoma"/>
          <w:i/>
          <w:sz w:val="24"/>
          <w:szCs w:val="24"/>
        </w:rPr>
        <w:t>Na nekretnini nema upisanih tereta i zabilježba</w:t>
      </w:r>
    </w:p>
    <w:p w:rsidRDefault="000C0492" w:rsidP="000C0492" w:rsidR="000C0492" w:rsidRPr="00E41AF1">
      <w:pPr>
        <w:spacing w:after="0"/>
        <w:jc w:val="both"/>
        <w:rPr>
          <w:rFonts w:cs="Tahoma"/>
          <w:sz w:val="16"/>
          <w:szCs w:val="16"/>
        </w:rPr>
      </w:pPr>
    </w:p>
    <w:p w:rsidRDefault="000C0492" w:rsidP="000C0492" w:rsidR="000C0492" w:rsidRPr="00E41AF1">
      <w:pPr>
        <w:numPr>
          <w:ilvl w:val="0"/>
          <w:numId w:val="3"/>
        </w:numPr>
        <w:tabs>
          <w:tab w:pos="720" w:val="clear"/>
          <w:tab w:pos="360" w:val="num"/>
        </w:tabs>
        <w:ind w:hanging="720"/>
        <w:jc w:val="both"/>
        <w:rPr>
          <w:rFonts w:cs="Tahoma"/>
          <w:sz w:val="24"/>
          <w:szCs w:val="24"/>
        </w:rPr>
      </w:pPr>
      <w:r w:rsidRPr="00E41AF1">
        <w:rPr>
          <w:rFonts w:cs="Tahoma"/>
          <w:sz w:val="24"/>
          <w:szCs w:val="24"/>
        </w:rPr>
        <w:t xml:space="preserve">Put na k.č.br. 458/4, k.o. Stenjevec,  </w:t>
      </w:r>
      <w:smartTag w:element="metricconverter" w:uri="urn:schemas-microsoft-com:office:smarttags">
        <w:smartTagPr>
          <w:attr w:val="74 m2" w:name="ProductID"/>
        </w:smartTagPr>
        <w:r w:rsidRPr="00E41AF1">
          <w:rPr>
            <w:rFonts w:cs="Tahoma"/>
            <w:sz w:val="24"/>
            <w:szCs w:val="24"/>
          </w:rPr>
          <w:t>74 m</w:t>
        </w:r>
        <w:r w:rsidRPr="00E41AF1">
          <w:rPr>
            <w:rFonts w:cs="Tahoma"/>
            <w:sz w:val="24"/>
            <w:szCs w:val="24"/>
            <w:vertAlign w:val="superscript"/>
          </w:rPr>
          <w:t>2</w:t>
        </w:r>
      </w:smartTag>
      <w:r w:rsidRPr="00E41AF1">
        <w:rPr>
          <w:rFonts w:cs="Tahoma"/>
          <w:sz w:val="24"/>
          <w:szCs w:val="24"/>
        </w:rPr>
        <w:t>, broj uloška 3499.</w:t>
      </w:r>
    </w:p>
    <w:p w:rsidRDefault="000C0492" w:rsidP="00E41AF1" w:rsidR="000C0492" w:rsidRPr="00E41AF1">
      <w:pPr>
        <w:ind w:left="374"/>
        <w:jc w:val="both"/>
        <w:rPr>
          <w:rFonts w:cs="Tahoma"/>
          <w:sz w:val="24"/>
          <w:szCs w:val="24"/>
        </w:rPr>
      </w:pPr>
      <w:r w:rsidRPr="00E41AF1">
        <w:rPr>
          <w:rFonts w:cs="Tahoma"/>
          <w:i/>
          <w:sz w:val="24"/>
          <w:szCs w:val="24"/>
        </w:rPr>
        <w:t xml:space="preserve">Na nekretnini je upis SLUŽNOSTI zaprimljen dana </w:t>
      </w:r>
      <w:smartTag w:element="date" w:uri="urn:schemas-microsoft-com:office:smarttags">
        <w:smartTagPr>
          <w:attr w:val="1997" w:name="Year"/>
          <w:attr w:val="05" w:name="Day"/>
          <w:attr w:val="11" w:name="Month"/>
          <w:attr w:val="trans" w:name="ls"/>
        </w:smartTagPr>
        <w:r w:rsidRPr="00E41AF1">
          <w:rPr>
            <w:rFonts w:cs="Tahoma"/>
            <w:i/>
            <w:sz w:val="24"/>
            <w:szCs w:val="24"/>
          </w:rPr>
          <w:t>05. studenog 1997</w:t>
        </w:r>
      </w:smartTag>
      <w:r w:rsidRPr="00E41AF1">
        <w:rPr>
          <w:rFonts w:cs="Tahoma"/>
          <w:i/>
          <w:sz w:val="24"/>
          <w:szCs w:val="24"/>
        </w:rPr>
        <w:t>. godine pod brojem Z-31796/97</w:t>
      </w:r>
    </w:p>
    <w:p w:rsidRDefault="000C0492" w:rsidP="000C0492" w:rsidR="000C0492" w:rsidRPr="00E41AF1">
      <w:pPr>
        <w:spacing w:after="0"/>
        <w:jc w:val="both"/>
        <w:rPr>
          <w:rFonts w:cs="Tahoma"/>
          <w:sz w:val="16"/>
          <w:szCs w:val="16"/>
        </w:rPr>
      </w:pPr>
    </w:p>
    <w:p w:rsidRDefault="003C5FCA" w:rsidP="000C0492" w:rsidR="00FB3B47" w:rsidRPr="00E41AF1">
      <w:pPr>
        <w:spacing w:after="0"/>
        <w:ind w:firstLine="720"/>
        <w:jc w:val="both"/>
        <w:rPr>
          <w:rFonts w:cs="Tahoma"/>
          <w:sz w:val="24"/>
          <w:szCs w:val="24"/>
        </w:rPr>
      </w:pPr>
      <w:r w:rsidRPr="00E41AF1">
        <w:rPr>
          <w:rFonts w:cs="Tahoma"/>
          <w:sz w:val="24"/>
          <w:szCs w:val="24"/>
        </w:rPr>
        <w:t xml:space="preserve">Gornje nekretnine čine u gospodarskom smislu cjelinu, te je jedino prihvatljivo da se iste prodaju  kao cjelina, no to nije moguće jer je na nekretnini  - čestici k.č.br. 458/1, k.o. Stenjevec, etaža 661/1313 – poslovni prostor 1 u prizemlju i na I (prvom) katu, površine </w:t>
      </w:r>
      <w:smartTag w:element="metricconverter" w:uri="urn:schemas-microsoft-com:office:smarttags">
        <w:smartTagPr>
          <w:attr w:val="660,45 m2" w:name="ProductID"/>
        </w:smartTagPr>
        <w:r w:rsidRPr="00E41AF1">
          <w:rPr>
            <w:rFonts w:cs="Tahoma"/>
            <w:sz w:val="24"/>
            <w:szCs w:val="24"/>
          </w:rPr>
          <w:t>660,45 m</w:t>
        </w:r>
        <w:r w:rsidRPr="00E41AF1">
          <w:rPr>
            <w:rFonts w:cs="Tahoma"/>
            <w:sz w:val="24"/>
            <w:szCs w:val="24"/>
            <w:vertAlign w:val="superscript"/>
          </w:rPr>
          <w:t>2</w:t>
        </w:r>
      </w:smartTag>
      <w:r w:rsidRPr="00E41AF1">
        <w:rPr>
          <w:rFonts w:cs="Tahoma"/>
          <w:sz w:val="24"/>
          <w:szCs w:val="24"/>
        </w:rPr>
        <w:t>, broj uloška:3370, pokrenuta ovrha. Stečajni upravitelj je podnio prijedlog da se ovršni postupak obustavi temeljem čl. 96. Stečajnog zakona,  i isti postupak još nije okončan pravomoćnom presudom.</w:t>
      </w:r>
    </w:p>
    <w:p w:rsidRDefault="003C5FCA" w:rsidP="000C0492" w:rsidR="003C5FCA" w:rsidRPr="00E41AF1">
      <w:pPr>
        <w:spacing w:after="0"/>
        <w:ind w:firstLine="720"/>
        <w:jc w:val="both"/>
        <w:rPr>
          <w:rFonts w:cs="Tahoma"/>
          <w:sz w:val="24"/>
          <w:szCs w:val="24"/>
        </w:rPr>
      </w:pPr>
      <w:r w:rsidRPr="00E41AF1">
        <w:rPr>
          <w:rFonts w:cs="Tahoma"/>
          <w:sz w:val="24"/>
          <w:szCs w:val="24"/>
        </w:rPr>
        <w:t>Dakle, dok se taj pravni postupak ne riješi kao prethodno pitanje, stečajni upravitelj bez pozitivnog sudskog pravorijeka, a u korist stečajnog dužnika, neće moći pristupiti unovčenju predmetnih nekretnine.</w:t>
      </w:r>
    </w:p>
    <w:p w:rsidRDefault="00D44D27" w:rsidP="000C0492" w:rsidR="003C5FCA" w:rsidRPr="00E41AF1">
      <w:pPr>
        <w:spacing w:after="0"/>
        <w:ind w:firstLine="720"/>
        <w:jc w:val="both"/>
        <w:rPr>
          <w:rFonts w:cs="Tahoma"/>
          <w:sz w:val="24"/>
          <w:szCs w:val="24"/>
        </w:rPr>
      </w:pPr>
      <w:r w:rsidRPr="00E41AF1">
        <w:rPr>
          <w:rFonts w:cs="Tahoma"/>
          <w:sz w:val="24"/>
          <w:szCs w:val="24"/>
        </w:rPr>
        <w:t>P</w:t>
      </w:r>
      <w:r w:rsidR="003C5FCA" w:rsidRPr="00E41AF1">
        <w:rPr>
          <w:rFonts w:cs="Tahoma"/>
          <w:sz w:val="24"/>
          <w:szCs w:val="24"/>
        </w:rPr>
        <w:t>regled gornjeg sudskog postupka detaljno je opisan u točci  II.2. Pravni predmeti.</w:t>
      </w:r>
    </w:p>
    <w:p w:rsidRDefault="000C0492" w:rsidP="000C0492" w:rsidR="000C0492" w:rsidRPr="00B0117B">
      <w:pPr>
        <w:spacing w:after="0"/>
        <w:jc w:val="both"/>
        <w:rPr>
          <w:rFonts w:cs="Tahoma"/>
          <w:sz w:val="16"/>
          <w:szCs w:val="16"/>
        </w:rPr>
      </w:pPr>
    </w:p>
    <w:p w:rsidRDefault="000C0492" w:rsidP="000C0492" w:rsidR="000C0492" w:rsidRPr="00B0117B">
      <w:pPr>
        <w:jc w:val="both"/>
        <w:rPr>
          <w:rFonts w:cs="Tahoma"/>
          <w:i/>
          <w:sz w:val="16"/>
          <w:szCs w:val="16"/>
        </w:rPr>
      </w:pPr>
    </w:p>
    <w:p w:rsidRDefault="000C0492" w:rsidP="000C0492" w:rsidR="000C0492">
      <w:pPr>
        <w:spacing w:after="0"/>
        <w:jc w:val="both"/>
        <w:rPr>
          <w:rFonts w:cs="Tahoma"/>
          <w:b/>
          <w:bCs/>
          <w:sz w:val="24"/>
          <w:szCs w:val="24"/>
        </w:rPr>
      </w:pPr>
      <w:r w:rsidRPr="00E41AF1">
        <w:rPr>
          <w:rFonts w:cs="Tahoma"/>
          <w:b/>
          <w:bCs/>
          <w:sz w:val="24"/>
          <w:szCs w:val="24"/>
        </w:rPr>
        <w:t>II.2. Pravni predmeti</w:t>
      </w:r>
    </w:p>
    <w:p w:rsidRDefault="0048447E" w:rsidP="000C0492" w:rsidR="0048447E">
      <w:pPr>
        <w:spacing w:after="0"/>
        <w:jc w:val="both"/>
        <w:rPr>
          <w:rFonts w:cs="Tahoma"/>
          <w:b/>
          <w:bCs/>
          <w:sz w:val="24"/>
          <w:szCs w:val="24"/>
        </w:rPr>
      </w:pPr>
    </w:p>
    <w:p w:rsidRDefault="0048447E" w:rsidP="000C0492" w:rsidR="0048447E">
      <w:pPr>
        <w:spacing w:after="0"/>
        <w:jc w:val="both"/>
        <w:rPr>
          <w:rFonts w:cs="Tahoma"/>
          <w:i/>
          <w:sz w:val="24"/>
          <w:szCs w:val="24"/>
        </w:rPr>
      </w:pPr>
      <w:r>
        <w:rPr>
          <w:rFonts w:cs="Tahoma"/>
          <w:bCs/>
          <w:i/>
          <w:sz w:val="24"/>
          <w:szCs w:val="24"/>
        </w:rPr>
        <w:t xml:space="preserve">Predmeti </w:t>
      </w:r>
      <w:r w:rsidRPr="0048447E">
        <w:rPr>
          <w:rFonts w:cs="Tahoma"/>
          <w:i/>
          <w:sz w:val="24"/>
          <w:szCs w:val="24"/>
        </w:rPr>
        <w:t>Povrv-744/2015, P-562/2015 i P-1059/2017</w:t>
      </w:r>
      <w:r>
        <w:rPr>
          <w:rFonts w:cs="Tahoma"/>
          <w:i/>
          <w:sz w:val="24"/>
          <w:szCs w:val="24"/>
        </w:rPr>
        <w:t xml:space="preserve"> su vezanu uz naplatu tražbine u iznosu od </w:t>
      </w:r>
      <w:r w:rsidRPr="0048447E">
        <w:rPr>
          <w:rFonts w:cs="Tahoma"/>
          <w:i/>
          <w:sz w:val="24"/>
          <w:szCs w:val="24"/>
        </w:rPr>
        <w:t>837.653,59</w:t>
      </w:r>
      <w:r>
        <w:rPr>
          <w:rFonts w:cs="Tahoma"/>
          <w:i/>
          <w:sz w:val="24"/>
          <w:szCs w:val="24"/>
        </w:rPr>
        <w:t xml:space="preserve"> kn i ti predmeti nisu odlučujući za stvarno vođenje i okončanje ovog stečajnog postupka, jer nemaju nikakvog utjecaja na unovčenje preostale imovine stečajnog dužnika.</w:t>
      </w:r>
    </w:p>
    <w:p w:rsidRDefault="0048447E" w:rsidP="000C0492" w:rsidR="0048447E" w:rsidRPr="0048447E">
      <w:pPr>
        <w:spacing w:after="0"/>
        <w:jc w:val="both"/>
        <w:rPr>
          <w:rFonts w:cs="Tahoma"/>
          <w:bCs/>
          <w:i/>
          <w:sz w:val="24"/>
          <w:szCs w:val="24"/>
        </w:rPr>
      </w:pPr>
      <w:r>
        <w:rPr>
          <w:rFonts w:cs="Tahoma"/>
          <w:i/>
          <w:sz w:val="24"/>
          <w:szCs w:val="24"/>
        </w:rPr>
        <w:t xml:space="preserve">Jedino predmet </w:t>
      </w:r>
      <w:r w:rsidRPr="0048447E">
        <w:rPr>
          <w:rFonts w:cs="Tahoma"/>
          <w:i/>
          <w:sz w:val="24"/>
          <w:szCs w:val="24"/>
        </w:rPr>
        <w:t>Ovr-6/16</w:t>
      </w:r>
      <w:r w:rsidR="00467BA8">
        <w:rPr>
          <w:rFonts w:cs="Tahoma"/>
          <w:i/>
          <w:sz w:val="24"/>
          <w:szCs w:val="24"/>
        </w:rPr>
        <w:t>,</w:t>
      </w:r>
      <w:r w:rsidRPr="0048447E">
        <w:rPr>
          <w:rFonts w:cs="Tahoma"/>
          <w:i/>
          <w:sz w:val="24"/>
          <w:szCs w:val="24"/>
        </w:rPr>
        <w:t xml:space="preserve"> </w:t>
      </w:r>
      <w:r>
        <w:rPr>
          <w:rFonts w:cs="Tahoma"/>
          <w:i/>
          <w:sz w:val="24"/>
          <w:szCs w:val="24"/>
        </w:rPr>
        <w:t>kao što je i opisano u uvodu</w:t>
      </w:r>
      <w:r w:rsidR="00467BA8">
        <w:rPr>
          <w:rFonts w:cs="Tahoma"/>
          <w:i/>
          <w:sz w:val="24"/>
          <w:szCs w:val="24"/>
        </w:rPr>
        <w:t>,</w:t>
      </w:r>
      <w:r>
        <w:rPr>
          <w:rFonts w:cs="Tahoma"/>
          <w:i/>
          <w:sz w:val="24"/>
          <w:szCs w:val="24"/>
        </w:rPr>
        <w:t xml:space="preserve"> odrediti </w:t>
      </w:r>
      <w:r w:rsidR="00467BA8">
        <w:rPr>
          <w:rFonts w:cs="Tahoma"/>
          <w:i/>
          <w:sz w:val="24"/>
          <w:szCs w:val="24"/>
        </w:rPr>
        <w:t xml:space="preserve">će </w:t>
      </w:r>
      <w:r w:rsidR="00FC760B">
        <w:rPr>
          <w:rFonts w:cs="Tahoma"/>
          <w:i/>
          <w:sz w:val="24"/>
          <w:szCs w:val="24"/>
        </w:rPr>
        <w:t xml:space="preserve">nakon pravomoćne presude </w:t>
      </w:r>
      <w:r>
        <w:rPr>
          <w:rFonts w:cs="Tahoma"/>
          <w:i/>
          <w:sz w:val="24"/>
          <w:szCs w:val="24"/>
        </w:rPr>
        <w:t xml:space="preserve"> daljnji tijek stečajnog postupka.</w:t>
      </w:r>
    </w:p>
    <w:p w:rsidRDefault="000C0492" w:rsidP="009B6492" w:rsidR="000C0492" w:rsidRPr="00E41AF1">
      <w:pPr>
        <w:spacing w:after="0"/>
        <w:jc w:val="both"/>
        <w:rPr>
          <w:rFonts w:cs="Tahoma"/>
          <w:b/>
          <w:sz w:val="16"/>
          <w:szCs w:val="16"/>
        </w:rPr>
      </w:pPr>
    </w:p>
    <w:tbl>
      <w:tblPr>
        <w:tblW w:type="dxa" w:w="9534"/>
        <w:tblInd w:type="dxa" w:w="108"/>
        <w:tblLook w:val="01E0" w:noVBand="0" w:noHBand="0" w:lastColumn="1" w:firstColumn="1" w:lastRow="1" w:firstRow="1"/>
      </w:tblPr>
      <w:tblGrid>
        <w:gridCol w:w="1125"/>
        <w:gridCol w:w="7629"/>
        <w:gridCol w:w="596"/>
        <w:gridCol w:w="184"/>
      </w:tblGrid>
      <w:tr w:rsidTr="003A6226" w:rsidR="000C0492" w:rsidRPr="003A6226">
        <w:trPr>
          <w:gridAfter w:val="2"/>
          <w:wAfter w:type="dxa" w:w="780"/>
        </w:trPr>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Predmet:</w:t>
            </w:r>
          </w:p>
        </w:tc>
        <w:tc>
          <w:tcPr>
            <w:tcW w:type="dxa" w:w="7629"/>
            <w:shd w:fill="auto" w:color="auto" w:val="clear"/>
          </w:tcPr>
          <w:p w:rsidRDefault="00A33CE9" w:rsidP="003A6226" w:rsidR="000C0492" w:rsidRPr="003A6226">
            <w:pPr>
              <w:jc w:val="both"/>
              <w:rPr>
                <w:rFonts w:cs="Tahoma"/>
                <w:i/>
                <w:sz w:val="24"/>
                <w:szCs w:val="24"/>
              </w:rPr>
            </w:pPr>
            <w:r w:rsidRPr="003A6226">
              <w:rPr>
                <w:rFonts w:cs="Tahoma"/>
                <w:b/>
                <w:i/>
                <w:sz w:val="24"/>
                <w:szCs w:val="24"/>
              </w:rPr>
              <w:t>Povrv-744/2015</w:t>
            </w:r>
            <w:r w:rsidRPr="003A6226">
              <w:rPr>
                <w:rFonts w:cs="Tahoma"/>
                <w:i/>
                <w:sz w:val="24"/>
                <w:szCs w:val="24"/>
              </w:rPr>
              <w:t xml:space="preserve">( </w:t>
            </w:r>
            <w:r w:rsidR="009F5E4E" w:rsidRPr="003A6226">
              <w:rPr>
                <w:rFonts w:cs="Tahoma"/>
                <w:i/>
                <w:sz w:val="24"/>
                <w:szCs w:val="24"/>
              </w:rPr>
              <w:t>Povrv-</w:t>
            </w:r>
            <w:r w:rsidR="00DF18EA" w:rsidRPr="003A6226">
              <w:rPr>
                <w:rFonts w:cs="Tahoma"/>
                <w:i/>
                <w:sz w:val="24"/>
                <w:szCs w:val="24"/>
              </w:rPr>
              <w:t>73</w:t>
            </w:r>
            <w:r w:rsidR="009F5E4E" w:rsidRPr="003A6226">
              <w:rPr>
                <w:rFonts w:cs="Tahoma"/>
                <w:i/>
                <w:sz w:val="24"/>
                <w:szCs w:val="24"/>
              </w:rPr>
              <w:t>/2015</w:t>
            </w:r>
            <w:r w:rsidRPr="003A6226">
              <w:rPr>
                <w:rFonts w:cs="Tahoma"/>
                <w:i/>
                <w:sz w:val="24"/>
                <w:szCs w:val="24"/>
              </w:rPr>
              <w:t>)</w:t>
            </w:r>
            <w:r w:rsidR="00782888" w:rsidRPr="003A6226">
              <w:rPr>
                <w:rFonts w:cs="Tahoma"/>
                <w:i/>
                <w:sz w:val="24"/>
                <w:szCs w:val="24"/>
              </w:rPr>
              <w:t>,</w:t>
            </w:r>
            <w:r w:rsidR="000C0492" w:rsidRPr="003A6226">
              <w:rPr>
                <w:rFonts w:cs="Tahoma"/>
                <w:i/>
                <w:sz w:val="24"/>
                <w:szCs w:val="24"/>
              </w:rPr>
              <w:t>(prije</w:t>
            </w:r>
            <w:r w:rsidR="00DF18EA" w:rsidRPr="003A6226">
              <w:rPr>
                <w:rFonts w:cs="Tahoma"/>
                <w:i/>
                <w:sz w:val="24"/>
                <w:szCs w:val="24"/>
              </w:rPr>
              <w:t xml:space="preserve"> Povrv-744/2015 i </w:t>
            </w:r>
            <w:r w:rsidR="000C0492" w:rsidRPr="003A6226">
              <w:rPr>
                <w:rFonts w:cs="Tahoma"/>
                <w:i/>
                <w:sz w:val="24"/>
                <w:szCs w:val="24"/>
              </w:rPr>
              <w:t xml:space="preserve"> Povrv-1183/2012)  </w:t>
            </w:r>
          </w:p>
        </w:tc>
      </w:tr>
      <w:tr w:rsidTr="003A6226" w:rsidR="000C0492" w:rsidRPr="003A6226">
        <w:trPr>
          <w:gridAfter w:val="2"/>
          <w:wAfter w:type="dxa" w:w="780"/>
        </w:trPr>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Sud:</w:t>
            </w:r>
          </w:p>
        </w:tc>
        <w:tc>
          <w:tcPr>
            <w:tcW w:type="dxa" w:w="7629"/>
            <w:shd w:fill="auto" w:color="auto" w:val="clear"/>
          </w:tcPr>
          <w:p w:rsidRDefault="00A81846" w:rsidP="003A6226" w:rsidR="000C0492" w:rsidRPr="003A6226">
            <w:pPr>
              <w:jc w:val="both"/>
              <w:rPr>
                <w:rFonts w:cs="Tahoma"/>
                <w:sz w:val="24"/>
                <w:szCs w:val="24"/>
              </w:rPr>
            </w:pPr>
            <w:r w:rsidRPr="003A6226">
              <w:rPr>
                <w:rFonts w:cs="Tahoma"/>
                <w:sz w:val="24"/>
                <w:szCs w:val="24"/>
              </w:rPr>
              <w:t>Općinski sud u Velikoj Gorici, Stalna služba Ivanić-Grad</w:t>
            </w:r>
          </w:p>
        </w:tc>
      </w:tr>
      <w:tr w:rsidTr="003A6226" w:rsidR="000C0492" w:rsidRPr="003A6226">
        <w:trPr>
          <w:gridAfter w:val="2"/>
          <w:wAfter w:type="dxa" w:w="780"/>
        </w:trPr>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Tužitelj:</w:t>
            </w:r>
          </w:p>
        </w:tc>
        <w:tc>
          <w:tcPr>
            <w:tcW w:type="dxa" w:w="7629"/>
            <w:shd w:fill="auto" w:color="auto" w:val="clear"/>
          </w:tcPr>
          <w:p w:rsidRDefault="000C0492" w:rsidP="003A6226" w:rsidR="000C0492" w:rsidRPr="003A6226">
            <w:pPr>
              <w:jc w:val="both"/>
              <w:rPr>
                <w:rFonts w:cs="Tahoma"/>
                <w:sz w:val="24"/>
                <w:szCs w:val="24"/>
              </w:rPr>
            </w:pPr>
            <w:r w:rsidRPr="003A6226">
              <w:rPr>
                <w:rFonts w:cs="Tahoma"/>
                <w:sz w:val="24"/>
                <w:szCs w:val="24"/>
              </w:rPr>
              <w:t>Energetika projekt d.o.o.</w:t>
            </w:r>
          </w:p>
        </w:tc>
      </w:tr>
      <w:tr w:rsidTr="003A6226" w:rsidR="000C0492" w:rsidRPr="003A6226">
        <w:trPr>
          <w:gridAfter w:val="1"/>
          <w:wAfter w:type="dxa" w:w="184"/>
        </w:trPr>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Tuženici:</w:t>
            </w:r>
          </w:p>
        </w:tc>
        <w:tc>
          <w:tcPr>
            <w:tcW w:type="dxa" w:w="8225"/>
            <w:gridSpan w:val="2"/>
            <w:shd w:fill="auto" w:color="auto" w:val="clear"/>
          </w:tcPr>
          <w:p w:rsidRDefault="000C0492" w:rsidP="003A6226" w:rsidR="000C0492" w:rsidRPr="003A6226">
            <w:pPr>
              <w:jc w:val="both"/>
              <w:rPr>
                <w:rFonts w:cs="Tahoma"/>
                <w:sz w:val="24"/>
                <w:szCs w:val="24"/>
              </w:rPr>
            </w:pPr>
            <w:r w:rsidRPr="003A6226">
              <w:rPr>
                <w:rFonts w:cs="Tahoma"/>
                <w:sz w:val="24"/>
                <w:szCs w:val="24"/>
              </w:rPr>
              <w:t>Vlasnici obrta K.G.H. KLIMATIZACIJA GRIJANJE HLAĐENJE, koji obrt je brisan iz sudskog registra. Vlasnici obrta: Žarko Raos iz Zagreba, Biskupa Galjufa 7, OIB:22193914615, Stjepan Caren iz Siska, Desno Željezno 42, OIB:91358931884, Zvonimir Grdić iz Zagreba, Vile Velebita 17, OIB:487985122435 i Juraj Jačimović iz Hrvatskog Leskovca, Podokička 7, OIB:28049424912, kao pravni sljednici obrta.</w:t>
            </w:r>
          </w:p>
        </w:tc>
      </w:tr>
      <w:tr w:rsidTr="003A6226" w:rsidR="000C0492" w:rsidRPr="003A6226">
        <w:trPr>
          <w:gridAfter w:val="1"/>
          <w:wAfter w:type="dxa" w:w="184"/>
        </w:trPr>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Radi:</w:t>
            </w:r>
          </w:p>
        </w:tc>
        <w:tc>
          <w:tcPr>
            <w:tcW w:type="dxa" w:w="8225"/>
            <w:gridSpan w:val="2"/>
            <w:shd w:fill="auto" w:color="auto" w:val="clear"/>
          </w:tcPr>
          <w:p w:rsidRDefault="000C0492" w:rsidP="003A6226" w:rsidR="000C0492" w:rsidRPr="003A6226">
            <w:pPr>
              <w:jc w:val="both"/>
              <w:rPr>
                <w:rFonts w:cs="Tahoma"/>
                <w:sz w:val="24"/>
                <w:szCs w:val="24"/>
              </w:rPr>
            </w:pPr>
            <w:r w:rsidRPr="003A6226">
              <w:rPr>
                <w:rFonts w:cs="Tahoma"/>
                <w:sz w:val="24"/>
                <w:szCs w:val="24"/>
              </w:rPr>
              <w:t xml:space="preserve">Naplate tražbine u iznosu od 837.653,59 kn sa pripadajućim zakonskim zateznim kamatama od </w:t>
            </w:r>
            <w:smartTag w:element="date" w:uri="urn:schemas-microsoft-com:office:smarttags">
              <w:smartTagPr>
                <w:attr w:val="2009" w:name="Year"/>
                <w:attr w:val="04" w:name="Day"/>
                <w:attr w:val="01" w:name="Month"/>
                <w:attr w:val="trans" w:name="ls"/>
              </w:smartTagPr>
              <w:r w:rsidRPr="003A6226">
                <w:rPr>
                  <w:rFonts w:cs="Tahoma"/>
                  <w:sz w:val="24"/>
                  <w:szCs w:val="24"/>
                </w:rPr>
                <w:t>04.01.2009.</w:t>
              </w:r>
            </w:smartTag>
            <w:r w:rsidRPr="003A6226">
              <w:rPr>
                <w:rFonts w:cs="Tahoma"/>
                <w:sz w:val="24"/>
                <w:szCs w:val="24"/>
              </w:rPr>
              <w:t>g. do isplate</w:t>
            </w:r>
          </w:p>
        </w:tc>
      </w:tr>
      <w:tr w:rsidTr="003A6226" w:rsidR="000C0492" w:rsidRPr="003A6226">
        <w:trPr>
          <w:gridAfter w:val="1"/>
          <w:wAfter w:type="dxa" w:w="184"/>
        </w:trPr>
        <w:tc>
          <w:tcPr>
            <w:tcW w:type="dxa" w:w="1125"/>
            <w:shd w:fill="auto" w:color="auto" w:val="clear"/>
          </w:tcPr>
          <w:p w:rsidRDefault="000C0492" w:rsidP="003A6226" w:rsidR="000C0492" w:rsidRPr="003A6226">
            <w:pPr>
              <w:numPr>
                <w:ilvl w:val="0"/>
                <w:numId w:val="5"/>
              </w:numPr>
              <w:jc w:val="both"/>
              <w:rPr>
                <w:rFonts w:cs="Tahoma"/>
                <w:sz w:val="24"/>
                <w:szCs w:val="24"/>
              </w:rPr>
            </w:pPr>
          </w:p>
        </w:tc>
        <w:tc>
          <w:tcPr>
            <w:tcW w:type="dxa" w:w="8225"/>
            <w:gridSpan w:val="2"/>
            <w:shd w:fill="auto" w:color="auto" w:val="clear"/>
          </w:tcPr>
          <w:p w:rsidRDefault="000C0492" w:rsidP="003A6226" w:rsidR="000C0492" w:rsidRPr="003A6226">
            <w:pPr>
              <w:jc w:val="both"/>
              <w:rPr>
                <w:rFonts w:cs="Tahoma"/>
                <w:sz w:val="24"/>
                <w:szCs w:val="24"/>
              </w:rPr>
            </w:pPr>
            <w:r w:rsidRPr="003A6226">
              <w:rPr>
                <w:rFonts w:cs="Tahoma"/>
                <w:sz w:val="24"/>
                <w:szCs w:val="24"/>
              </w:rPr>
              <w:t>Postupak je u završnoj fazi. Glavna rasprava z</w:t>
            </w:r>
            <w:r w:rsidR="003872DE" w:rsidRPr="003A6226">
              <w:rPr>
                <w:rFonts w:cs="Tahoma"/>
                <w:sz w:val="24"/>
                <w:szCs w:val="24"/>
              </w:rPr>
              <w:t xml:space="preserve">aključena je za dan </w:t>
            </w:r>
            <w:smartTag w:element="date" w:uri="urn:schemas-microsoft-com:office:smarttags">
              <w:smartTagPr>
                <w:attr w:val="2015" w:name="Year"/>
                <w:attr w:val="15" w:name="Day"/>
                <w:attr w:val="04" w:name="Month"/>
                <w:attr w:val="trans" w:name="ls"/>
              </w:smartTagPr>
              <w:r w:rsidR="003872DE" w:rsidRPr="003A6226">
                <w:rPr>
                  <w:rFonts w:cs="Tahoma"/>
                  <w:sz w:val="24"/>
                  <w:szCs w:val="24"/>
                </w:rPr>
                <w:t>15.04.</w:t>
              </w:r>
              <w:r w:rsidRPr="003A6226">
                <w:rPr>
                  <w:rFonts w:cs="Tahoma"/>
                  <w:sz w:val="24"/>
                  <w:szCs w:val="24"/>
                </w:rPr>
                <w:t>2015.</w:t>
              </w:r>
            </w:smartTag>
            <w:r w:rsidRPr="003A6226">
              <w:rPr>
                <w:rFonts w:cs="Tahoma"/>
                <w:sz w:val="24"/>
                <w:szCs w:val="24"/>
              </w:rPr>
              <w:t xml:space="preserve"> godine. </w:t>
            </w:r>
          </w:p>
        </w:tc>
      </w:tr>
      <w:tr w:rsidTr="003A6226" w:rsidR="000C0492" w:rsidRPr="003A6226">
        <w:trPr>
          <w:gridAfter w:val="1"/>
          <w:wAfter w:type="dxa" w:w="184"/>
        </w:trPr>
        <w:tc>
          <w:tcPr>
            <w:tcW w:type="dxa" w:w="1125"/>
            <w:shd w:fill="auto" w:color="auto" w:val="clear"/>
          </w:tcPr>
          <w:p w:rsidRDefault="000C0492" w:rsidP="003A6226" w:rsidR="000C0492" w:rsidRPr="003A6226">
            <w:pPr>
              <w:numPr>
                <w:ilvl w:val="0"/>
                <w:numId w:val="5"/>
              </w:numPr>
              <w:jc w:val="both"/>
              <w:rPr>
                <w:rFonts w:cs="Tahoma"/>
                <w:sz w:val="24"/>
                <w:szCs w:val="24"/>
              </w:rPr>
            </w:pPr>
          </w:p>
        </w:tc>
        <w:tc>
          <w:tcPr>
            <w:tcW w:type="dxa" w:w="8225"/>
            <w:gridSpan w:val="2"/>
            <w:shd w:fill="auto" w:color="auto" w:val="clear"/>
          </w:tcPr>
          <w:p w:rsidRDefault="000C0492" w:rsidP="003A6226" w:rsidR="009B6492" w:rsidRPr="003A6226">
            <w:pPr>
              <w:jc w:val="both"/>
              <w:rPr>
                <w:rFonts w:cs="Tahoma"/>
                <w:sz w:val="24"/>
                <w:szCs w:val="24"/>
              </w:rPr>
            </w:pPr>
            <w:r w:rsidRPr="003A6226">
              <w:rPr>
                <w:rFonts w:cs="Tahoma"/>
                <w:sz w:val="24"/>
                <w:szCs w:val="24"/>
              </w:rPr>
              <w:t xml:space="preserve">Prije održavanja završnog ročišta tuženik je dostavio na spis dodatnu dokumentaciju, te je sudac Općinskog suda u Ivanić Gradu Nenad Tudor naredio dopunsko vještačenje broj 2.  Sudski vještak Mladen Selec u mjesecu lipnju dostavio je sudu i strankama u sporu gornju Dopunu nalaza i mišljenja. U osnovi tvrdi da iz naknadno dostavljenih računa nije vidljivo da je došlo do poslovnog odnosa, odnosno da on nije popraćen i dokumentiran vjerodostojnom računovodstveno - knjigovodstvenom dokumentacijom iz koje bi to bilo vidljivo, te u Zaključku navodi da u cijelosti ostaje kod svog Nalaza i mišljenja iz svibnja 2014. godine i Dopune nalaza i mišljenja iz siječnja 2015. godine, koji je dostavljen u sudski spis.  </w:t>
            </w:r>
          </w:p>
          <w:p w:rsidRDefault="009B6492" w:rsidP="003A6226" w:rsidR="00955C4D" w:rsidRPr="003A6226">
            <w:pPr>
              <w:jc w:val="both"/>
              <w:rPr>
                <w:rFonts w:cs="Tahoma"/>
                <w:sz w:val="24"/>
                <w:szCs w:val="24"/>
              </w:rPr>
            </w:pPr>
            <w:r w:rsidRPr="003A6226">
              <w:rPr>
                <w:rFonts w:cs="Tahoma"/>
                <w:sz w:val="24"/>
                <w:szCs w:val="24"/>
              </w:rPr>
              <w:t xml:space="preserve">Na zadnjem održanom ročištu sud je usvojio prijedlog tuženika da se provede </w:t>
            </w:r>
            <w:r w:rsidRPr="003A6226">
              <w:rPr>
                <w:rFonts w:cs="Tahoma"/>
                <w:sz w:val="24"/>
                <w:szCs w:val="24"/>
              </w:rPr>
              <w:lastRenderedPageBreak/>
              <w:t>dopunsko financijsko vještačenje, te je shodno tome Općinski sud u Velikoj Gorici, Stalna služba u</w:t>
            </w:r>
            <w:r w:rsidR="003872DE" w:rsidRPr="003A6226">
              <w:rPr>
                <w:rFonts w:cs="Tahoma"/>
                <w:sz w:val="24"/>
                <w:szCs w:val="24"/>
              </w:rPr>
              <w:t xml:space="preserve"> Ivanić-Gradu, dana </w:t>
            </w:r>
            <w:smartTag w:element="date" w:uri="urn:schemas-microsoft-com:office:smarttags">
              <w:smartTagPr>
                <w:attr w:val="2016" w:name="Year"/>
                <w:attr w:val="27" w:name="Day"/>
                <w:attr w:val="05" w:name="Month"/>
                <w:attr w:val="trans" w:name="ls"/>
              </w:smartTagPr>
              <w:r w:rsidR="003872DE" w:rsidRPr="003A6226">
                <w:rPr>
                  <w:rFonts w:cs="Tahoma"/>
                  <w:sz w:val="24"/>
                  <w:szCs w:val="24"/>
                </w:rPr>
                <w:t>27.05.</w:t>
              </w:r>
              <w:r w:rsidRPr="003A6226">
                <w:rPr>
                  <w:rFonts w:cs="Tahoma"/>
                  <w:sz w:val="24"/>
                  <w:szCs w:val="24"/>
                </w:rPr>
                <w:t>2016.</w:t>
              </w:r>
            </w:smartTag>
            <w:r w:rsidRPr="003A6226">
              <w:rPr>
                <w:rFonts w:cs="Tahoma"/>
                <w:sz w:val="24"/>
                <w:szCs w:val="24"/>
              </w:rPr>
              <w:t xml:space="preserve"> godine donio je Rješenje poslovni broj 20 Povrv-744/15-24 kojim se određuje izvesti dokaz   dopunskim financijskim vještačenjem, a za vještaka je određen dipl.oec. Mucha Dražen iz Ivanić-Grada, M. Trnine 15.</w:t>
            </w:r>
            <w:r w:rsidR="00AC7672" w:rsidRPr="003A6226">
              <w:rPr>
                <w:rFonts w:cs="Tahoma"/>
                <w:sz w:val="24"/>
                <w:szCs w:val="24"/>
              </w:rPr>
              <w:t xml:space="preserve"> vještak je u spis dostavio dopunu svog vještva</w:t>
            </w:r>
            <w:r w:rsidR="008F47C2" w:rsidRPr="003A6226">
              <w:rPr>
                <w:rFonts w:cs="Tahoma"/>
                <w:sz w:val="24"/>
                <w:szCs w:val="24"/>
              </w:rPr>
              <w:t xml:space="preserve">.  Na navedenu dopunu dana </w:t>
            </w:r>
            <w:smartTag w:element="date" w:uri="urn:schemas-microsoft-com:office:smarttags">
              <w:smartTagPr>
                <w:attr w:val="2017" w:name="Year"/>
                <w:attr w:val="28" w:name="Day"/>
                <w:attr w:val="01" w:name="Month"/>
                <w:attr w:val="trans" w:name="ls"/>
              </w:smartTagPr>
              <w:r w:rsidR="008F47C2" w:rsidRPr="003A6226">
                <w:rPr>
                  <w:rFonts w:cs="Tahoma"/>
                  <w:sz w:val="24"/>
                  <w:szCs w:val="24"/>
                </w:rPr>
                <w:t>28.01.2017.</w:t>
              </w:r>
            </w:smartTag>
            <w:r w:rsidR="008F47C2" w:rsidRPr="003A6226">
              <w:rPr>
                <w:rFonts w:cs="Tahoma"/>
                <w:sz w:val="24"/>
                <w:szCs w:val="24"/>
              </w:rPr>
              <w:t xml:space="preserve"> godine očitovao se </w:t>
            </w:r>
            <w:r w:rsidR="009128D0" w:rsidRPr="003A6226">
              <w:rPr>
                <w:rFonts w:cs="Tahoma"/>
                <w:sz w:val="24"/>
                <w:szCs w:val="24"/>
              </w:rPr>
              <w:t>punomoćnik stečajnog upravit</w:t>
            </w:r>
            <w:r w:rsidR="00AC7672" w:rsidRPr="003A6226">
              <w:rPr>
                <w:rFonts w:cs="Tahoma"/>
                <w:sz w:val="24"/>
                <w:szCs w:val="24"/>
              </w:rPr>
              <w:t>e</w:t>
            </w:r>
            <w:r w:rsidR="009128D0" w:rsidRPr="003A6226">
              <w:rPr>
                <w:rFonts w:cs="Tahoma"/>
                <w:sz w:val="24"/>
                <w:szCs w:val="24"/>
              </w:rPr>
              <w:t>l</w:t>
            </w:r>
            <w:r w:rsidR="00E41AF1" w:rsidRPr="003A6226">
              <w:rPr>
                <w:rFonts w:cs="Tahoma"/>
                <w:sz w:val="24"/>
                <w:szCs w:val="24"/>
              </w:rPr>
              <w:t>ja</w:t>
            </w:r>
            <w:r w:rsidR="008F47C2" w:rsidRPr="003A6226">
              <w:rPr>
                <w:rFonts w:cs="Tahoma"/>
                <w:sz w:val="24"/>
                <w:szCs w:val="24"/>
              </w:rPr>
              <w:t xml:space="preserve">. Shodno navedenome podnesku Općinski sud u Velikoj Gorici, Stalna služba u Ivanić Gradu  je dana </w:t>
            </w:r>
            <w:smartTag w:element="date" w:uri="urn:schemas-microsoft-com:office:smarttags">
              <w:smartTagPr>
                <w:attr w:val="2017" w:name="Year"/>
                <w:attr w:val="07" w:name="Day"/>
                <w:attr w:val="04" w:name="Month"/>
                <w:attr w:val="trans" w:name="ls"/>
              </w:smartTagPr>
              <w:r w:rsidR="008F47C2" w:rsidRPr="003A6226">
                <w:rPr>
                  <w:rFonts w:cs="Tahoma"/>
                  <w:sz w:val="24"/>
                  <w:szCs w:val="24"/>
                </w:rPr>
                <w:t>07.04.2017.</w:t>
              </w:r>
            </w:smartTag>
            <w:r w:rsidR="008F47C2" w:rsidRPr="003A6226">
              <w:rPr>
                <w:rFonts w:cs="Tahoma"/>
                <w:sz w:val="24"/>
                <w:szCs w:val="24"/>
              </w:rPr>
              <w:t xml:space="preserve"> godine donio Rješenje broj 20 Povrv-744/15-40  kojim se određuje izvesti dokaz dopunskim financijskim izvješćem na okolnosti koje je tužitelj naveo u svome podnesku od </w:t>
            </w:r>
            <w:smartTag w:element="date" w:uri="urn:schemas-microsoft-com:office:smarttags">
              <w:smartTagPr>
                <w:attr w:val="2017" w:name="Year"/>
                <w:attr w:val="28" w:name="Day"/>
                <w:attr w:val="01" w:name="Month"/>
                <w:attr w:val="trans" w:name="ls"/>
              </w:smartTagPr>
              <w:r w:rsidR="008F47C2" w:rsidRPr="003A6226">
                <w:rPr>
                  <w:rFonts w:cs="Tahoma"/>
                  <w:sz w:val="24"/>
                  <w:szCs w:val="24"/>
                </w:rPr>
                <w:t>28.01.</w:t>
              </w:r>
              <w:r w:rsidR="00955C4D" w:rsidRPr="003A6226">
                <w:rPr>
                  <w:rFonts w:cs="Tahoma"/>
                  <w:sz w:val="24"/>
                  <w:szCs w:val="24"/>
                </w:rPr>
                <w:t>2017.</w:t>
              </w:r>
            </w:smartTag>
            <w:r w:rsidR="00955C4D" w:rsidRPr="003A6226">
              <w:rPr>
                <w:rFonts w:cs="Tahoma"/>
                <w:sz w:val="24"/>
                <w:szCs w:val="24"/>
              </w:rPr>
              <w:t xml:space="preserve"> godine.</w:t>
            </w:r>
          </w:p>
          <w:p w:rsidRDefault="00955C4D" w:rsidP="003A6226" w:rsidR="007C45A5" w:rsidRPr="003A6226">
            <w:pPr>
              <w:jc w:val="both"/>
              <w:rPr>
                <w:rFonts w:cs="Tahoma"/>
                <w:sz w:val="24"/>
                <w:szCs w:val="24"/>
              </w:rPr>
            </w:pPr>
            <w:r w:rsidRPr="003A6226">
              <w:rPr>
                <w:rFonts w:cs="Tahoma"/>
                <w:i/>
                <w:sz w:val="24"/>
                <w:szCs w:val="24"/>
              </w:rPr>
              <w:t xml:space="preserve">U privitku se dostavlja </w:t>
            </w:r>
            <w:r w:rsidR="008F47C2" w:rsidRPr="003A6226">
              <w:rPr>
                <w:rFonts w:cs="Tahoma"/>
                <w:sz w:val="24"/>
                <w:szCs w:val="24"/>
              </w:rPr>
              <w:t xml:space="preserve"> </w:t>
            </w:r>
            <w:r w:rsidRPr="003A6226">
              <w:rPr>
                <w:rFonts w:cs="Tahoma"/>
                <w:i/>
                <w:sz w:val="24"/>
                <w:szCs w:val="24"/>
              </w:rPr>
              <w:t>kopija Rješenja  broj 20 Povrv-744/15-40</w:t>
            </w:r>
            <w:r w:rsidRPr="003A6226">
              <w:rPr>
                <w:rFonts w:cs="Tahoma"/>
                <w:sz w:val="24"/>
                <w:szCs w:val="24"/>
              </w:rPr>
              <w:t xml:space="preserve">  </w:t>
            </w:r>
          </w:p>
          <w:p w:rsidRDefault="00E41AF1" w:rsidP="003A6226" w:rsidR="00E41AF1" w:rsidRPr="003A6226">
            <w:pPr>
              <w:jc w:val="both"/>
              <w:rPr>
                <w:rFonts w:cs="Tahoma"/>
                <w:i/>
                <w:sz w:val="16"/>
                <w:szCs w:val="16"/>
              </w:rPr>
            </w:pPr>
          </w:p>
        </w:tc>
      </w:tr>
      <w:tr w:rsidTr="003A6226" w:rsidR="000C0492" w:rsidRPr="003A6226">
        <w:trPr>
          <w:gridAfter w:val="2"/>
          <w:wAfter w:type="dxa" w:w="780"/>
        </w:trPr>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lastRenderedPageBreak/>
              <w:t>Predmet:</w:t>
            </w:r>
          </w:p>
        </w:tc>
        <w:tc>
          <w:tcPr>
            <w:tcW w:type="dxa" w:w="7629"/>
            <w:shd w:fill="auto" w:color="auto" w:val="clear"/>
          </w:tcPr>
          <w:p w:rsidRDefault="000C0492" w:rsidP="003A6226" w:rsidR="000C0492" w:rsidRPr="003A6226">
            <w:pPr>
              <w:jc w:val="both"/>
              <w:rPr>
                <w:rFonts w:cs="Tahoma"/>
                <w:b/>
                <w:i/>
                <w:sz w:val="24"/>
                <w:szCs w:val="24"/>
              </w:rPr>
            </w:pPr>
            <w:r w:rsidRPr="003A6226">
              <w:rPr>
                <w:rFonts w:cs="Tahoma"/>
                <w:b/>
                <w:i/>
                <w:sz w:val="24"/>
                <w:szCs w:val="24"/>
              </w:rPr>
              <w:t>P-562/2015</w:t>
            </w:r>
          </w:p>
        </w:tc>
      </w:tr>
      <w:tr w:rsidTr="003A6226" w:rsidR="000C0492" w:rsidRPr="003A6226">
        <w:trPr>
          <w:gridAfter w:val="2"/>
          <w:wAfter w:type="dxa" w:w="780"/>
        </w:trPr>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Sud:</w:t>
            </w:r>
          </w:p>
        </w:tc>
        <w:tc>
          <w:tcPr>
            <w:tcW w:type="dxa" w:w="7629"/>
            <w:shd w:fill="auto" w:color="auto" w:val="clear"/>
          </w:tcPr>
          <w:p w:rsidRDefault="000C0492" w:rsidP="003A6226" w:rsidR="000C0492" w:rsidRPr="003A6226">
            <w:pPr>
              <w:jc w:val="both"/>
              <w:rPr>
                <w:rFonts w:cs="Tahoma"/>
                <w:sz w:val="24"/>
                <w:szCs w:val="24"/>
              </w:rPr>
            </w:pPr>
            <w:r w:rsidRPr="003A6226">
              <w:rPr>
                <w:rFonts w:cs="Tahoma"/>
                <w:sz w:val="24"/>
                <w:szCs w:val="24"/>
              </w:rPr>
              <w:t>Općinski građanski sud u Zagrebu</w:t>
            </w:r>
          </w:p>
        </w:tc>
      </w:tr>
      <w:tr w:rsidTr="003A6226" w:rsidR="000C0492" w:rsidRPr="003A6226">
        <w:trPr>
          <w:gridAfter w:val="2"/>
          <w:wAfter w:type="dxa" w:w="780"/>
        </w:trPr>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Tužitelj:</w:t>
            </w:r>
          </w:p>
        </w:tc>
        <w:tc>
          <w:tcPr>
            <w:tcW w:type="dxa" w:w="7629"/>
            <w:shd w:fill="auto" w:color="auto" w:val="clear"/>
          </w:tcPr>
          <w:p w:rsidRDefault="000C0492" w:rsidP="003A6226" w:rsidR="000C0492" w:rsidRPr="003A6226">
            <w:pPr>
              <w:jc w:val="both"/>
              <w:rPr>
                <w:rFonts w:cs="Tahoma"/>
                <w:sz w:val="24"/>
                <w:szCs w:val="24"/>
              </w:rPr>
            </w:pPr>
            <w:r w:rsidRPr="003A6226">
              <w:rPr>
                <w:rFonts w:cs="Tahoma"/>
                <w:sz w:val="24"/>
                <w:szCs w:val="24"/>
              </w:rPr>
              <w:t>Energetika projekt d.o.o.</w:t>
            </w:r>
          </w:p>
        </w:tc>
      </w:tr>
      <w:tr w:rsidTr="003A6226" w:rsidR="000C0492" w:rsidRPr="003A6226">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Tuženici:</w:t>
            </w:r>
          </w:p>
        </w:tc>
        <w:tc>
          <w:tcPr>
            <w:tcW w:type="dxa" w:w="8409"/>
            <w:gridSpan w:val="3"/>
            <w:shd w:fill="auto" w:color="auto" w:val="clear"/>
          </w:tcPr>
          <w:p w:rsidRDefault="000C0492" w:rsidP="003A6226" w:rsidR="000C0492" w:rsidRPr="003A6226">
            <w:pPr>
              <w:jc w:val="both"/>
              <w:rPr>
                <w:rFonts w:cs="Tahoma"/>
                <w:sz w:val="24"/>
                <w:szCs w:val="24"/>
              </w:rPr>
            </w:pPr>
            <w:r w:rsidRPr="003A6226">
              <w:rPr>
                <w:rFonts w:cs="Tahoma"/>
                <w:sz w:val="24"/>
                <w:szCs w:val="24"/>
              </w:rPr>
              <w:t>Žarko Raos, OIB:22193914615, Vladimira Ruždjaka 11, Zagreb; Vesna Raos, OIB:42331975495,  Vladimira Ruždjaka 11, Zagreb</w:t>
            </w:r>
          </w:p>
        </w:tc>
      </w:tr>
      <w:tr w:rsidTr="003A6226" w:rsidR="000C0492" w:rsidRPr="003A6226">
        <w:tc>
          <w:tcPr>
            <w:tcW w:type="dxa" w:w="1125"/>
            <w:shd w:fill="auto" w:color="auto" w:val="clear"/>
          </w:tcPr>
          <w:p w:rsidRDefault="000C0492" w:rsidP="003A6226" w:rsidR="000C0492" w:rsidRPr="003A6226">
            <w:pPr>
              <w:jc w:val="both"/>
              <w:rPr>
                <w:rFonts w:cs="Tahoma"/>
                <w:sz w:val="24"/>
                <w:szCs w:val="24"/>
              </w:rPr>
            </w:pPr>
            <w:r w:rsidRPr="003A6226">
              <w:rPr>
                <w:rFonts w:cs="Tahoma"/>
                <w:sz w:val="24"/>
                <w:szCs w:val="24"/>
              </w:rPr>
              <w:t>Radi:</w:t>
            </w:r>
          </w:p>
        </w:tc>
        <w:tc>
          <w:tcPr>
            <w:tcW w:type="dxa" w:w="8409"/>
            <w:gridSpan w:val="3"/>
            <w:shd w:fill="auto" w:color="auto" w:val="clear"/>
          </w:tcPr>
          <w:p w:rsidRDefault="000C0492" w:rsidP="003A6226" w:rsidR="000C0492" w:rsidRPr="003A6226">
            <w:pPr>
              <w:jc w:val="both"/>
              <w:rPr>
                <w:rFonts w:cs="Tahoma"/>
                <w:sz w:val="24"/>
                <w:szCs w:val="24"/>
              </w:rPr>
            </w:pPr>
            <w:r w:rsidRPr="003A6226">
              <w:rPr>
                <w:rFonts w:cs="Tahoma"/>
                <w:sz w:val="24"/>
                <w:szCs w:val="24"/>
              </w:rPr>
              <w:t>Obvezno – pobijanje dužnikovih pravnih radnji</w:t>
            </w:r>
          </w:p>
          <w:p w:rsidRDefault="000C0492" w:rsidP="003A6226" w:rsidR="000C0492" w:rsidRPr="003A6226">
            <w:pPr>
              <w:jc w:val="both"/>
              <w:rPr>
                <w:rFonts w:cs="Tahoma"/>
                <w:sz w:val="24"/>
                <w:szCs w:val="24"/>
              </w:rPr>
            </w:pPr>
            <w:r w:rsidRPr="003A6226">
              <w:rPr>
                <w:rFonts w:cs="Tahoma"/>
                <w:sz w:val="24"/>
                <w:szCs w:val="24"/>
              </w:rPr>
              <w:t>VPS: 835.653,59 kn</w:t>
            </w:r>
          </w:p>
        </w:tc>
      </w:tr>
      <w:tr w:rsidTr="003A6226" w:rsidR="000C0492" w:rsidRPr="003A6226">
        <w:tc>
          <w:tcPr>
            <w:tcW w:type="dxa" w:w="1125"/>
            <w:shd w:fill="auto" w:color="auto" w:val="clear"/>
          </w:tcPr>
          <w:p w:rsidRDefault="000C0492" w:rsidP="003A6226" w:rsidR="000C0492" w:rsidRPr="003A6226">
            <w:pPr>
              <w:numPr>
                <w:ilvl w:val="0"/>
                <w:numId w:val="5"/>
              </w:numPr>
              <w:jc w:val="both"/>
              <w:rPr>
                <w:rFonts w:cs="Tahoma"/>
                <w:sz w:val="24"/>
                <w:szCs w:val="24"/>
              </w:rPr>
            </w:pPr>
          </w:p>
        </w:tc>
        <w:tc>
          <w:tcPr>
            <w:tcW w:type="dxa" w:w="8409"/>
            <w:gridSpan w:val="3"/>
            <w:shd w:fill="auto" w:color="auto" w:val="clear"/>
          </w:tcPr>
          <w:p w:rsidRDefault="000C0492" w:rsidP="003A6226" w:rsidR="00145462" w:rsidRPr="003A6226">
            <w:pPr>
              <w:spacing w:after="0"/>
              <w:jc w:val="both"/>
              <w:rPr>
                <w:rFonts w:cs="Tahoma"/>
                <w:sz w:val="24"/>
                <w:szCs w:val="24"/>
              </w:rPr>
            </w:pPr>
            <w:r w:rsidRPr="003A6226">
              <w:rPr>
                <w:rFonts w:cs="Tahoma"/>
                <w:sz w:val="24"/>
                <w:szCs w:val="24"/>
              </w:rPr>
              <w:t>Tužba je podnesena radi pobijanja darovnih ugovora</w:t>
            </w:r>
            <w:r w:rsidR="00145462" w:rsidRPr="003A6226">
              <w:rPr>
                <w:rFonts w:cs="Tahoma"/>
                <w:sz w:val="24"/>
                <w:szCs w:val="24"/>
              </w:rPr>
              <w:t xml:space="preserve">. Postupak je prekinut </w:t>
            </w:r>
            <w:r w:rsidR="001C3493" w:rsidRPr="003A6226">
              <w:rPr>
                <w:rFonts w:cs="Tahoma"/>
                <w:sz w:val="24"/>
                <w:szCs w:val="24"/>
              </w:rPr>
              <w:t>dok se ne donese pravomoćna presuda u postupku  poslovni broj Povrv-</w:t>
            </w:r>
            <w:r w:rsidR="00334D5C" w:rsidRPr="003A6226">
              <w:rPr>
                <w:rFonts w:cs="Tahoma"/>
                <w:sz w:val="24"/>
                <w:szCs w:val="24"/>
              </w:rPr>
              <w:t>73</w:t>
            </w:r>
            <w:r w:rsidR="001C3493" w:rsidRPr="003A6226">
              <w:rPr>
                <w:rFonts w:cs="Tahoma"/>
                <w:sz w:val="24"/>
                <w:szCs w:val="24"/>
              </w:rPr>
              <w:t>/2015 (prije Povrv-1183/2012)</w:t>
            </w:r>
            <w:r w:rsidR="00334D5C" w:rsidRPr="003A6226">
              <w:rPr>
                <w:rFonts w:cs="Tahoma"/>
                <w:sz w:val="24"/>
                <w:szCs w:val="24"/>
              </w:rPr>
              <w:t>,</w:t>
            </w:r>
            <w:r w:rsidR="00782888" w:rsidRPr="003A6226">
              <w:rPr>
                <w:rFonts w:cs="Tahoma"/>
                <w:sz w:val="24"/>
                <w:szCs w:val="24"/>
              </w:rPr>
              <w:t xml:space="preserve"> a kao što je opisano u prethodnom izvješću, </w:t>
            </w:r>
            <w:r w:rsidR="00334D5C" w:rsidRPr="003A6226">
              <w:rPr>
                <w:rFonts w:cs="Tahoma"/>
                <w:sz w:val="24"/>
                <w:szCs w:val="24"/>
              </w:rPr>
              <w:t>razvidno je da se stanje neće mijenjati sve do donošenja pravomoćne presude u postupku</w:t>
            </w:r>
            <w:r w:rsidR="00334D5C" w:rsidRPr="003A6226">
              <w:rPr>
                <w:rFonts w:cs="Tahoma"/>
                <w:i/>
                <w:sz w:val="24"/>
                <w:szCs w:val="24"/>
              </w:rPr>
              <w:t xml:space="preserve"> </w:t>
            </w:r>
            <w:r w:rsidR="001C3493" w:rsidRPr="003A6226">
              <w:rPr>
                <w:rFonts w:cs="Tahoma"/>
                <w:i/>
                <w:sz w:val="24"/>
                <w:szCs w:val="24"/>
              </w:rPr>
              <w:t xml:space="preserve"> </w:t>
            </w:r>
            <w:r w:rsidR="00145462" w:rsidRPr="003A6226">
              <w:rPr>
                <w:rFonts w:cs="Tahoma"/>
                <w:sz w:val="24"/>
                <w:szCs w:val="24"/>
              </w:rPr>
              <w:t xml:space="preserve"> </w:t>
            </w:r>
            <w:r w:rsidR="009128D0" w:rsidRPr="003A6226">
              <w:rPr>
                <w:rFonts w:cs="Tahoma"/>
                <w:sz w:val="24"/>
                <w:szCs w:val="24"/>
              </w:rPr>
              <w:t>744</w:t>
            </w:r>
            <w:r w:rsidR="00334D5C" w:rsidRPr="003A6226">
              <w:rPr>
                <w:rFonts w:cs="Tahoma"/>
                <w:sz w:val="24"/>
                <w:szCs w:val="24"/>
              </w:rPr>
              <w:t>/2015.</w:t>
            </w:r>
          </w:p>
        </w:tc>
      </w:tr>
    </w:tbl>
    <w:p w:rsidRDefault="009F5E4E" w:rsidP="000C0492" w:rsidR="000C0492" w:rsidRPr="005835AB">
      <w:pPr>
        <w:jc w:val="both"/>
        <w:rPr>
          <w:rFonts w:cs="Tahoma"/>
          <w:sz w:val="16"/>
          <w:szCs w:val="16"/>
        </w:rPr>
      </w:pPr>
      <w:r w:rsidRPr="005835AB">
        <w:rPr>
          <w:rFonts w:cs="Tahoma"/>
          <w:sz w:val="16"/>
          <w:szCs w:val="16"/>
        </w:rPr>
        <w:t> </w:t>
      </w:r>
    </w:p>
    <w:tbl>
      <w:tblPr>
        <w:tblW w:type="dxa" w:w="9537"/>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1397"/>
        <w:gridCol w:w="8140"/>
      </w:tblGrid>
      <w:tr w:rsidTr="003A6226" w:rsidR="0048447E" w:rsidRPr="003A6226">
        <w:tc>
          <w:tcPr>
            <w:tcW w:type="dxa" w:w="1397"/>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Predmet:</w:t>
            </w:r>
          </w:p>
        </w:tc>
        <w:tc>
          <w:tcPr>
            <w:tcW w:type="dxa" w:w="8140"/>
            <w:tcBorders>
              <w:top w:val="nil"/>
              <w:left w:val="nil"/>
              <w:bottom w:val="nil"/>
              <w:right w:val="nil"/>
            </w:tcBorders>
            <w:shd w:fill="auto" w:color="auto" w:val="clear"/>
          </w:tcPr>
          <w:p w:rsidRDefault="0048447E" w:rsidP="003A6226" w:rsidR="0048447E" w:rsidRPr="003A6226">
            <w:pPr>
              <w:jc w:val="both"/>
              <w:rPr>
                <w:rFonts w:cs="Tahoma"/>
                <w:b/>
                <w:i/>
                <w:sz w:val="24"/>
                <w:szCs w:val="24"/>
              </w:rPr>
            </w:pPr>
            <w:r w:rsidRPr="003A6226">
              <w:rPr>
                <w:rFonts w:cs="Tahoma"/>
                <w:b/>
                <w:i/>
                <w:sz w:val="24"/>
                <w:szCs w:val="24"/>
              </w:rPr>
              <w:t>P-1059/2017</w:t>
            </w:r>
          </w:p>
        </w:tc>
      </w:tr>
      <w:tr w:rsidTr="003A6226" w:rsidR="0048447E" w:rsidRPr="003A6226">
        <w:tc>
          <w:tcPr>
            <w:tcW w:type="dxa" w:w="1397"/>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Sud:</w:t>
            </w:r>
          </w:p>
        </w:tc>
        <w:tc>
          <w:tcPr>
            <w:tcW w:type="dxa" w:w="8140"/>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Općinski građanski sud u Zagrebu</w:t>
            </w:r>
          </w:p>
        </w:tc>
      </w:tr>
      <w:tr w:rsidTr="003A6226" w:rsidR="0048447E" w:rsidRPr="003A6226">
        <w:tc>
          <w:tcPr>
            <w:tcW w:type="dxa" w:w="1397"/>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Tužitelj:</w:t>
            </w:r>
          </w:p>
        </w:tc>
        <w:tc>
          <w:tcPr>
            <w:tcW w:type="dxa" w:w="8140"/>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Energetika projekt d.o.o. u stečaju</w:t>
            </w:r>
          </w:p>
        </w:tc>
      </w:tr>
      <w:tr w:rsidTr="003A6226" w:rsidR="0048447E" w:rsidRPr="003A6226">
        <w:tc>
          <w:tcPr>
            <w:tcW w:type="dxa" w:w="1397"/>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Tuženik:</w:t>
            </w:r>
          </w:p>
        </w:tc>
        <w:tc>
          <w:tcPr>
            <w:tcW w:type="dxa" w:w="8140"/>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Zvonimir Grdić iz Zagreba, Vile Velebita 17, OIB: 83423794679, Božica Grdić iz Zagreba, Vile Velebita 17, OIB: 10067654287, Domagoj Grdić iz Zagreba, Vile Velebita 17, OIB: 83423794679</w:t>
            </w:r>
          </w:p>
        </w:tc>
      </w:tr>
      <w:tr w:rsidTr="003A6226" w:rsidR="0048447E" w:rsidRPr="003A6226">
        <w:tc>
          <w:tcPr>
            <w:tcW w:type="dxa" w:w="1397"/>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Radi:</w:t>
            </w:r>
          </w:p>
        </w:tc>
        <w:tc>
          <w:tcPr>
            <w:tcW w:type="dxa" w:w="8140"/>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Pobijanja pravnih radnji</w:t>
            </w:r>
          </w:p>
          <w:p w:rsidRDefault="0048447E" w:rsidP="003A6226" w:rsidR="0048447E" w:rsidRPr="003A6226">
            <w:pPr>
              <w:jc w:val="both"/>
              <w:rPr>
                <w:rFonts w:cs="Tahoma"/>
                <w:sz w:val="24"/>
                <w:szCs w:val="24"/>
              </w:rPr>
            </w:pPr>
            <w:r w:rsidRPr="003A6226">
              <w:rPr>
                <w:rFonts w:cs="Tahoma"/>
                <w:sz w:val="24"/>
                <w:szCs w:val="24"/>
              </w:rPr>
              <w:t>VPS: 835.653,59 kn</w:t>
            </w:r>
          </w:p>
        </w:tc>
      </w:tr>
      <w:tr w:rsidTr="003A6226" w:rsidR="0048447E" w:rsidRPr="003A6226">
        <w:tc>
          <w:tcPr>
            <w:tcW w:type="dxa" w:w="1397"/>
            <w:tcBorders>
              <w:top w:val="nil"/>
              <w:left w:val="nil"/>
              <w:bottom w:val="nil"/>
              <w:right w:val="nil"/>
            </w:tcBorders>
            <w:shd w:fill="auto" w:color="auto" w:val="clear"/>
          </w:tcPr>
          <w:p w:rsidRDefault="0048447E" w:rsidP="003A6226" w:rsidR="0048447E" w:rsidRPr="003A6226">
            <w:pPr>
              <w:jc w:val="both"/>
              <w:rPr>
                <w:rFonts w:cs="Tahoma"/>
                <w:sz w:val="24"/>
                <w:szCs w:val="24"/>
              </w:rPr>
            </w:pPr>
          </w:p>
        </w:tc>
        <w:tc>
          <w:tcPr>
            <w:tcW w:type="dxa" w:w="8140"/>
            <w:tcBorders>
              <w:top w:val="nil"/>
              <w:left w:val="nil"/>
              <w:bottom w:val="nil"/>
              <w:right w:val="nil"/>
            </w:tcBorders>
            <w:shd w:fill="auto" w:color="auto" w:val="clear"/>
          </w:tcPr>
          <w:p w:rsidRDefault="0048447E" w:rsidP="003A6226" w:rsidR="0048447E" w:rsidRPr="003A6226">
            <w:pPr>
              <w:jc w:val="both"/>
              <w:rPr>
                <w:rFonts w:cs="Tahoma"/>
                <w:sz w:val="24"/>
                <w:szCs w:val="24"/>
              </w:rPr>
            </w:pPr>
            <w:r w:rsidRPr="003A6226">
              <w:rPr>
                <w:rFonts w:cs="Tahoma"/>
                <w:sz w:val="24"/>
                <w:szCs w:val="24"/>
              </w:rPr>
              <w:t xml:space="preserve">Postupak se vodi radi pobijanje pravnih radnji (Ugovor o darovanju nekretnine od </w:t>
            </w:r>
            <w:smartTag w:element="date" w:uri="urn:schemas-microsoft-com:office:smarttags">
              <w:smartTagPr>
                <w:attr w:val="trans" w:name="ls"/>
                <w:attr w:val="08" w:name="Month"/>
                <w:attr w:val="01" w:name="Day"/>
                <w:attr w:val="2013" w:name="Year"/>
              </w:smartTagPr>
              <w:r w:rsidRPr="003A6226">
                <w:rPr>
                  <w:rFonts w:cs="Tahoma"/>
                  <w:sz w:val="24"/>
                  <w:szCs w:val="24"/>
                </w:rPr>
                <w:t>01.08.2013</w:t>
              </w:r>
            </w:smartTag>
            <w:r w:rsidRPr="003A6226">
              <w:rPr>
                <w:rFonts w:cs="Tahoma"/>
                <w:sz w:val="24"/>
                <w:szCs w:val="24"/>
              </w:rPr>
              <w:t xml:space="preserve"> i Ugovor o darovanju nekretnine od </w:t>
            </w:r>
            <w:smartTag w:element="date" w:uri="urn:schemas-microsoft-com:office:smarttags">
              <w:smartTagPr>
                <w:attr w:val="trans" w:name="ls"/>
                <w:attr w:val="05" w:name="Month"/>
                <w:attr w:val="03" w:name="Day"/>
                <w:attr w:val="2016" w:name="Year"/>
              </w:smartTagPr>
              <w:r w:rsidRPr="003A6226">
                <w:rPr>
                  <w:rFonts w:cs="Tahoma"/>
                  <w:sz w:val="24"/>
                  <w:szCs w:val="24"/>
                </w:rPr>
                <w:t>03.05.2016.</w:t>
              </w:r>
            </w:smartTag>
            <w:r w:rsidRPr="003A6226">
              <w:rPr>
                <w:rFonts w:cs="Tahoma"/>
                <w:sz w:val="24"/>
                <w:szCs w:val="24"/>
              </w:rPr>
              <w:t xml:space="preserve">) tuženika Zvonimira Grdića učinjenih sa svrhom da izbjegne plaćanje obveza vezano uz pravni predmet </w:t>
            </w:r>
            <w:r w:rsidRPr="003A6226">
              <w:rPr>
                <w:rFonts w:cs="Tahoma"/>
                <w:sz w:val="24"/>
                <w:szCs w:val="24"/>
                <w:u w:val="single"/>
              </w:rPr>
              <w:t>Povrv-744/</w:t>
            </w:r>
            <w:r w:rsidRPr="003A6226">
              <w:rPr>
                <w:rFonts w:cs="Tahoma"/>
                <w:sz w:val="24"/>
                <w:szCs w:val="24"/>
              </w:rPr>
              <w:t>15 (</w:t>
            </w:r>
            <w:r w:rsidRPr="003A6226">
              <w:rPr>
                <w:rFonts w:cs="Tahoma"/>
                <w:i/>
                <w:sz w:val="24"/>
                <w:szCs w:val="24"/>
              </w:rPr>
              <w:t>gore opisan u pravnim predmetima),</w:t>
            </w:r>
            <w:r w:rsidRPr="003A6226">
              <w:rPr>
                <w:rFonts w:cs="Tahoma"/>
                <w:sz w:val="24"/>
                <w:szCs w:val="24"/>
              </w:rPr>
              <w:t xml:space="preserve"> u slučaju da tužitelju, pravomoćnom sudskom odlukom, sud u predmetu Povrv-744/15 usvoji tužbeni zahtjev.</w:t>
            </w:r>
          </w:p>
          <w:p w:rsidRDefault="0048447E" w:rsidP="003A6226" w:rsidR="0048447E" w:rsidRPr="003A6226">
            <w:pPr>
              <w:jc w:val="both"/>
              <w:rPr>
                <w:rFonts w:cs="Tahoma"/>
                <w:sz w:val="24"/>
                <w:szCs w:val="24"/>
              </w:rPr>
            </w:pPr>
            <w:r w:rsidRPr="003A6226">
              <w:rPr>
                <w:rFonts w:cs="Tahoma"/>
                <w:sz w:val="24"/>
                <w:szCs w:val="24"/>
              </w:rPr>
              <w:t xml:space="preserve">U postupku su svi tuženici dali odgovor na tužbu dana </w:t>
            </w:r>
            <w:smartTag w:element="date" w:uri="urn:schemas-microsoft-com:office:smarttags">
              <w:smartTagPr>
                <w:attr w:val="trans" w:name="ls"/>
                <w:attr w:val="04" w:name="Month"/>
                <w:attr w:val="14" w:name="Day"/>
                <w:attr w:val="2017" w:name="Year"/>
              </w:smartTagPr>
              <w:r w:rsidRPr="003A6226">
                <w:rPr>
                  <w:rFonts w:cs="Tahoma"/>
                  <w:sz w:val="24"/>
                  <w:szCs w:val="24"/>
                </w:rPr>
                <w:t>14.04.2017.</w:t>
              </w:r>
            </w:smartTag>
            <w:r w:rsidRPr="003A6226">
              <w:rPr>
                <w:rFonts w:cs="Tahoma"/>
                <w:sz w:val="24"/>
                <w:szCs w:val="24"/>
              </w:rPr>
              <w:t xml:space="preserve"> godine, a  tužitelj je putem punomoćnika dana </w:t>
            </w:r>
            <w:smartTag w:element="date" w:uri="urn:schemas-microsoft-com:office:smarttags">
              <w:smartTagPr>
                <w:attr w:val="trans" w:name="ls"/>
                <w:attr w:val="04" w:name="Month"/>
                <w:attr w:val="18" w:name="Day"/>
                <w:attr w:val="2017" w:name="Year"/>
              </w:smartTagPr>
              <w:r w:rsidRPr="003A6226">
                <w:rPr>
                  <w:rFonts w:cs="Tahoma"/>
                  <w:sz w:val="24"/>
                  <w:szCs w:val="24"/>
                </w:rPr>
                <w:t>18.04.2017.</w:t>
              </w:r>
            </w:smartTag>
            <w:r w:rsidRPr="003A6226">
              <w:rPr>
                <w:rFonts w:cs="Tahoma"/>
                <w:sz w:val="24"/>
                <w:szCs w:val="24"/>
              </w:rPr>
              <w:t xml:space="preserve"> godine dao odgovor na očitovanje tuženika. Prvo ročište je zakazano za </w:t>
            </w:r>
            <w:smartTag w:element="date" w:uri="urn:schemas-microsoft-com:office:smarttags">
              <w:smartTagPr>
                <w:attr w:val="trans" w:name="ls"/>
                <w:attr w:val="06" w:name="Month"/>
                <w:attr w:val="08" w:name="Day"/>
                <w:attr w:val="2017" w:name="Year"/>
              </w:smartTagPr>
              <w:r w:rsidRPr="003A6226">
                <w:rPr>
                  <w:rFonts w:cs="Tahoma"/>
                  <w:sz w:val="24"/>
                  <w:szCs w:val="24"/>
                </w:rPr>
                <w:t>08.06.2017.</w:t>
              </w:r>
            </w:smartTag>
            <w:r w:rsidRPr="003A6226">
              <w:rPr>
                <w:rFonts w:cs="Tahoma"/>
                <w:sz w:val="24"/>
                <w:szCs w:val="24"/>
              </w:rPr>
              <w:t xml:space="preserve"> godine u </w:t>
            </w:r>
            <w:smartTag w:element="time" w:uri="urn:schemas-microsoft-com:office:smarttags">
              <w:smartTagPr>
                <w:attr w:val="11" w:name="Hour"/>
                <w:attr w:val="45" w:name="Minute"/>
              </w:smartTagPr>
              <w:r w:rsidRPr="003A6226">
                <w:rPr>
                  <w:rFonts w:cs="Tahoma"/>
                  <w:sz w:val="24"/>
                  <w:szCs w:val="24"/>
                </w:rPr>
                <w:t>11:45.</w:t>
              </w:r>
            </w:smartTag>
            <w:r w:rsidRPr="003A6226">
              <w:rPr>
                <w:rFonts w:cs="Tahoma"/>
                <w:sz w:val="24"/>
                <w:szCs w:val="24"/>
              </w:rPr>
              <w:t xml:space="preserve">  </w:t>
            </w:r>
          </w:p>
          <w:p w:rsidRDefault="0048447E" w:rsidP="003A6226" w:rsidR="0048447E" w:rsidRPr="003A6226">
            <w:pPr>
              <w:jc w:val="both"/>
              <w:rPr>
                <w:rFonts w:cs="Tahoma"/>
                <w:i/>
                <w:sz w:val="24"/>
                <w:szCs w:val="24"/>
              </w:rPr>
            </w:pPr>
            <w:r w:rsidRPr="003A6226">
              <w:rPr>
                <w:rFonts w:cs="Tahoma"/>
                <w:i/>
                <w:sz w:val="24"/>
                <w:szCs w:val="24"/>
              </w:rPr>
              <w:t xml:space="preserve">U privitku izvješća dostavlja se kopija Odgovora na tužbu tuženika od dana </w:t>
            </w:r>
            <w:smartTag w:element="date" w:uri="urn:schemas-microsoft-com:office:smarttags">
              <w:smartTagPr>
                <w:attr w:val="trans" w:name="ls"/>
                <w:attr w:val="04" w:name="Month"/>
                <w:attr w:val="14" w:name="Day"/>
                <w:attr w:val="2017" w:name="Year"/>
              </w:smartTagPr>
              <w:r w:rsidRPr="003A6226">
                <w:rPr>
                  <w:rFonts w:cs="Tahoma"/>
                  <w:i/>
                  <w:sz w:val="24"/>
                  <w:szCs w:val="24"/>
                </w:rPr>
                <w:t>14.04.2017.</w:t>
              </w:r>
            </w:smartTag>
            <w:r w:rsidRPr="003A6226">
              <w:rPr>
                <w:rFonts w:cs="Tahoma"/>
                <w:i/>
                <w:sz w:val="24"/>
                <w:szCs w:val="24"/>
              </w:rPr>
              <w:t xml:space="preserve"> godine i podnesak tužitelja od dana </w:t>
            </w:r>
            <w:smartTag w:element="date" w:uri="urn:schemas-microsoft-com:office:smarttags">
              <w:smartTagPr>
                <w:attr w:val="trans" w:name="ls"/>
                <w:attr w:val="04" w:name="Month"/>
                <w:attr w:val="18" w:name="Day"/>
                <w:attr w:val="2017" w:name="Year"/>
              </w:smartTagPr>
              <w:r w:rsidRPr="003A6226">
                <w:rPr>
                  <w:rFonts w:cs="Tahoma"/>
                  <w:i/>
                  <w:sz w:val="24"/>
                  <w:szCs w:val="24"/>
                </w:rPr>
                <w:t>18.04.2017.</w:t>
              </w:r>
            </w:smartTag>
            <w:r w:rsidRPr="003A6226">
              <w:rPr>
                <w:rFonts w:cs="Tahoma"/>
                <w:i/>
                <w:sz w:val="24"/>
                <w:szCs w:val="24"/>
              </w:rPr>
              <w:t xml:space="preserve"> godine. </w:t>
            </w:r>
          </w:p>
        </w:tc>
      </w:tr>
    </w:tbl>
    <w:p w:rsidRDefault="0048447E" w:rsidP="000C0492" w:rsidR="0048447E">
      <w:pPr>
        <w:jc w:val="both"/>
        <w:rPr>
          <w:rFonts w:cs="Tahoma"/>
          <w:sz w:val="16"/>
          <w:szCs w:val="16"/>
        </w:rPr>
      </w:pPr>
    </w:p>
    <w:p w:rsidRDefault="00005A17" w:rsidP="000C0492" w:rsidR="00005A17">
      <w:pPr>
        <w:jc w:val="both"/>
        <w:rPr>
          <w:rFonts w:cs="Tahoma"/>
          <w:sz w:val="16"/>
          <w:szCs w:val="16"/>
        </w:rPr>
      </w:pPr>
    </w:p>
    <w:p w:rsidRDefault="00005A17" w:rsidP="000C0492" w:rsidR="00005A17">
      <w:pPr>
        <w:jc w:val="both"/>
        <w:rPr>
          <w:rFonts w:cs="Tahoma"/>
          <w:sz w:val="16"/>
          <w:szCs w:val="16"/>
        </w:rPr>
      </w:pPr>
    </w:p>
    <w:p w:rsidRDefault="00005A17" w:rsidP="000C0492" w:rsidR="00005A17">
      <w:pPr>
        <w:jc w:val="both"/>
        <w:rPr>
          <w:rFonts w:cs="Tahoma"/>
          <w:sz w:val="16"/>
          <w:szCs w:val="16"/>
        </w:rPr>
      </w:pPr>
    </w:p>
    <w:p w:rsidRDefault="00005A17" w:rsidP="000C0492" w:rsidR="00005A17" w:rsidRPr="0048447E">
      <w:pPr>
        <w:jc w:val="both"/>
        <w:rPr>
          <w:rFonts w:cs="Tahoma"/>
          <w:sz w:val="16"/>
          <w:szCs w:val="16"/>
        </w:rPr>
      </w:pPr>
    </w:p>
    <w:tbl>
      <w:tblPr>
        <w:tblW w:type="dxa" w:w="9537"/>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1397"/>
        <w:gridCol w:w="8140"/>
      </w:tblGrid>
      <w:tr w:rsidTr="003A6226" w:rsidR="000C0492" w:rsidRPr="003A6226">
        <w:tc>
          <w:tcPr>
            <w:tcW w:type="dxa" w:w="1397"/>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Predmet:</w:t>
            </w:r>
          </w:p>
        </w:tc>
        <w:tc>
          <w:tcPr>
            <w:tcW w:type="dxa" w:w="8140"/>
            <w:tcBorders>
              <w:top w:val="nil"/>
              <w:left w:val="nil"/>
              <w:bottom w:val="nil"/>
              <w:right w:val="nil"/>
            </w:tcBorders>
            <w:shd w:fill="auto" w:color="auto" w:val="clear"/>
          </w:tcPr>
          <w:p w:rsidRDefault="002A740E" w:rsidP="003A6226" w:rsidR="000C0492" w:rsidRPr="003A6226">
            <w:pPr>
              <w:jc w:val="both"/>
              <w:rPr>
                <w:rFonts w:cs="Tahoma"/>
                <w:i/>
                <w:sz w:val="24"/>
                <w:szCs w:val="24"/>
              </w:rPr>
            </w:pPr>
            <w:r w:rsidRPr="003A6226">
              <w:rPr>
                <w:rFonts w:cs="Tahoma"/>
                <w:b/>
                <w:i/>
                <w:sz w:val="24"/>
                <w:szCs w:val="24"/>
              </w:rPr>
              <w:t>Ovr-6/16</w:t>
            </w:r>
            <w:r w:rsidRPr="003A6226">
              <w:rPr>
                <w:rFonts w:cs="Tahoma"/>
                <w:i/>
                <w:sz w:val="24"/>
                <w:szCs w:val="24"/>
              </w:rPr>
              <w:t xml:space="preserve">    (prije </w:t>
            </w:r>
            <w:r w:rsidR="000C0492" w:rsidRPr="003A6226">
              <w:rPr>
                <w:rFonts w:cs="Tahoma"/>
                <w:i/>
                <w:sz w:val="24"/>
                <w:szCs w:val="24"/>
              </w:rPr>
              <w:t>Ovr-2865/11 spojen Ovr-194/13</w:t>
            </w:r>
            <w:r w:rsidRPr="003A6226">
              <w:rPr>
                <w:rFonts w:cs="Tahoma"/>
                <w:i/>
                <w:sz w:val="24"/>
                <w:szCs w:val="24"/>
              </w:rPr>
              <w:t>)</w:t>
            </w:r>
          </w:p>
        </w:tc>
      </w:tr>
      <w:tr w:rsidTr="003A6226" w:rsidR="000C0492" w:rsidRPr="003A6226">
        <w:tc>
          <w:tcPr>
            <w:tcW w:type="dxa" w:w="1397"/>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Sud:</w:t>
            </w:r>
          </w:p>
        </w:tc>
        <w:tc>
          <w:tcPr>
            <w:tcW w:type="dxa" w:w="8140"/>
            <w:tcBorders>
              <w:top w:val="nil"/>
              <w:left w:val="nil"/>
              <w:bottom w:val="nil"/>
              <w:right w:val="nil"/>
            </w:tcBorders>
            <w:shd w:fill="auto" w:color="auto" w:val="clear"/>
          </w:tcPr>
          <w:p w:rsidRDefault="00AD1BEC" w:rsidP="003A6226" w:rsidR="000C0492" w:rsidRPr="003A6226">
            <w:pPr>
              <w:jc w:val="both"/>
              <w:rPr>
                <w:rFonts w:cs="Tahoma"/>
                <w:sz w:val="24"/>
                <w:szCs w:val="24"/>
              </w:rPr>
            </w:pPr>
            <w:r w:rsidRPr="003A6226">
              <w:rPr>
                <w:rFonts w:cs="Tahoma"/>
                <w:sz w:val="24"/>
                <w:szCs w:val="24"/>
              </w:rPr>
              <w:t>Trgovački</w:t>
            </w:r>
            <w:r w:rsidR="000C0492" w:rsidRPr="003A6226">
              <w:rPr>
                <w:rFonts w:cs="Tahoma"/>
                <w:sz w:val="24"/>
                <w:szCs w:val="24"/>
              </w:rPr>
              <w:t xml:space="preserve"> sud u Zagrebu</w:t>
            </w:r>
          </w:p>
        </w:tc>
      </w:tr>
      <w:tr w:rsidTr="003A6226" w:rsidR="000C0492" w:rsidRPr="003A6226">
        <w:tc>
          <w:tcPr>
            <w:tcW w:type="dxa" w:w="1397"/>
            <w:tcBorders>
              <w:top w:val="nil"/>
              <w:left w:val="nil"/>
              <w:bottom w:val="nil"/>
              <w:right w:val="nil"/>
            </w:tcBorders>
            <w:shd w:fill="auto" w:color="auto" w:val="clear"/>
          </w:tcPr>
          <w:p w:rsidRDefault="000C0492" w:rsidP="003A6226" w:rsidR="000C0492" w:rsidRPr="003A6226">
            <w:pPr>
              <w:ind w:right="-108" w:left="-108"/>
              <w:jc w:val="both"/>
              <w:rPr>
                <w:rFonts w:cs="Tahoma"/>
                <w:sz w:val="24"/>
                <w:szCs w:val="24"/>
              </w:rPr>
            </w:pPr>
            <w:r w:rsidRPr="003A6226">
              <w:rPr>
                <w:rFonts w:cs="Tahoma"/>
                <w:sz w:val="24"/>
                <w:szCs w:val="24"/>
              </w:rPr>
              <w:t>Ovrhovoditelj:</w:t>
            </w:r>
          </w:p>
        </w:tc>
        <w:tc>
          <w:tcPr>
            <w:tcW w:type="dxa" w:w="8140"/>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Antonij</w:t>
            </w:r>
            <w:r w:rsidR="00B161CF" w:rsidRPr="003A6226">
              <w:rPr>
                <w:rFonts w:cs="Tahoma"/>
                <w:sz w:val="24"/>
                <w:szCs w:val="24"/>
              </w:rPr>
              <w:t>a</w:t>
            </w:r>
            <w:r w:rsidRPr="003A6226">
              <w:rPr>
                <w:rFonts w:cs="Tahoma"/>
                <w:sz w:val="24"/>
                <w:szCs w:val="24"/>
              </w:rPr>
              <w:t xml:space="preserve"> Ružić iz Kraljevice, Frankopanska 12, Emil Karabaića iz Zagreba, Veslačka 4</w:t>
            </w:r>
            <w:r w:rsidR="00B161CF" w:rsidRPr="003A6226">
              <w:rPr>
                <w:rFonts w:cs="Tahoma"/>
                <w:sz w:val="24"/>
                <w:szCs w:val="24"/>
              </w:rPr>
              <w:t>,</w:t>
            </w:r>
            <w:r w:rsidRPr="003A6226">
              <w:rPr>
                <w:rFonts w:cs="Tahoma"/>
                <w:sz w:val="24"/>
                <w:szCs w:val="24"/>
              </w:rPr>
              <w:t xml:space="preserve"> Iv</w:t>
            </w:r>
            <w:r w:rsidR="00B161CF" w:rsidRPr="003A6226">
              <w:rPr>
                <w:rFonts w:cs="Tahoma"/>
                <w:sz w:val="24"/>
                <w:szCs w:val="24"/>
              </w:rPr>
              <w:t>o</w:t>
            </w:r>
            <w:r w:rsidRPr="003A6226">
              <w:rPr>
                <w:rFonts w:cs="Tahoma"/>
                <w:sz w:val="24"/>
                <w:szCs w:val="24"/>
              </w:rPr>
              <w:t xml:space="preserve"> Karabaića iz Zagreba, Budakova 18</w:t>
            </w:r>
            <w:r w:rsidR="00B161CF" w:rsidRPr="003A6226">
              <w:rPr>
                <w:rFonts w:cs="Tahoma"/>
                <w:sz w:val="24"/>
                <w:szCs w:val="24"/>
              </w:rPr>
              <w:t xml:space="preserve"> i Marija Biškup iz Zagreba, Harambašićeva 38</w:t>
            </w:r>
            <w:r w:rsidRPr="003A6226">
              <w:rPr>
                <w:rFonts w:cs="Tahoma"/>
                <w:sz w:val="24"/>
                <w:szCs w:val="24"/>
              </w:rPr>
              <w:t>.</w:t>
            </w:r>
          </w:p>
        </w:tc>
      </w:tr>
      <w:tr w:rsidTr="003A6226" w:rsidR="000C0492" w:rsidRPr="003A6226">
        <w:trPr>
          <w:trHeight w:val="233"/>
        </w:trPr>
        <w:tc>
          <w:tcPr>
            <w:tcW w:type="dxa" w:w="1397"/>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Ovršenik:</w:t>
            </w:r>
          </w:p>
        </w:tc>
        <w:tc>
          <w:tcPr>
            <w:tcW w:type="dxa" w:w="8140"/>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 xml:space="preserve">Energetika projekt d.o.o. za  proizvodno tehničke usluge, uvoz-izvoz u stečaju </w:t>
            </w:r>
          </w:p>
        </w:tc>
      </w:tr>
      <w:tr w:rsidTr="003A6226" w:rsidR="000C0492" w:rsidRPr="003A6226">
        <w:tc>
          <w:tcPr>
            <w:tcW w:type="dxa" w:w="1397"/>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Radi :</w:t>
            </w:r>
          </w:p>
        </w:tc>
        <w:tc>
          <w:tcPr>
            <w:tcW w:type="dxa" w:w="8140"/>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utvrđivanjem vrijednosti nekretnine, njenom prodajom i namirenjem ovrhovoditelja</w:t>
            </w:r>
          </w:p>
        </w:tc>
      </w:tr>
      <w:tr w:rsidTr="003A6226" w:rsidR="000C0492" w:rsidRPr="003A6226">
        <w:tc>
          <w:tcPr>
            <w:tcW w:type="dxa" w:w="1397"/>
            <w:tcBorders>
              <w:top w:val="nil"/>
              <w:left w:val="nil"/>
              <w:bottom w:val="nil"/>
              <w:right w:val="nil"/>
            </w:tcBorders>
            <w:shd w:fill="auto" w:color="auto" w:val="clear"/>
          </w:tcPr>
          <w:p w:rsidRDefault="000C0492" w:rsidP="003A6226" w:rsidR="000C0492" w:rsidRPr="003A6226">
            <w:pPr>
              <w:numPr>
                <w:ilvl w:val="0"/>
                <w:numId w:val="4"/>
              </w:numPr>
              <w:jc w:val="both"/>
              <w:rPr>
                <w:rFonts w:cs="Tahoma"/>
                <w:sz w:val="24"/>
                <w:szCs w:val="24"/>
              </w:rPr>
            </w:pPr>
          </w:p>
        </w:tc>
        <w:tc>
          <w:tcPr>
            <w:tcW w:type="dxa" w:w="8140"/>
            <w:tcBorders>
              <w:top w:val="nil"/>
              <w:left w:val="nil"/>
              <w:bottom w:val="nil"/>
              <w:right w:val="nil"/>
            </w:tcBorders>
            <w:shd w:fill="auto" w:color="auto" w:val="clear"/>
          </w:tcPr>
          <w:p w:rsidRDefault="003872DE" w:rsidP="003A6226" w:rsidR="000C0492" w:rsidRPr="003A6226">
            <w:pPr>
              <w:jc w:val="both"/>
              <w:rPr>
                <w:rFonts w:cs="Tahoma"/>
                <w:sz w:val="24"/>
                <w:szCs w:val="24"/>
              </w:rPr>
            </w:pPr>
            <w:r w:rsidRPr="003A6226">
              <w:rPr>
                <w:rFonts w:cs="Tahoma"/>
                <w:sz w:val="24"/>
                <w:szCs w:val="24"/>
              </w:rPr>
              <w:t xml:space="preserve">Dana </w:t>
            </w:r>
            <w:smartTag w:element="date" w:uri="urn:schemas-microsoft-com:office:smarttags">
              <w:smartTagPr>
                <w:attr w:val="2015" w:name="Year"/>
                <w:attr w:val="12" w:name="Day"/>
                <w:attr w:val="03" w:name="Month"/>
                <w:attr w:val="trans" w:name="ls"/>
              </w:smartTagPr>
              <w:r w:rsidRPr="003A6226">
                <w:rPr>
                  <w:rFonts w:cs="Tahoma"/>
                  <w:sz w:val="24"/>
                  <w:szCs w:val="24"/>
                </w:rPr>
                <w:t>12.03.</w:t>
              </w:r>
              <w:r w:rsidR="000C0492" w:rsidRPr="003A6226">
                <w:rPr>
                  <w:rFonts w:cs="Tahoma"/>
                  <w:sz w:val="24"/>
                  <w:szCs w:val="24"/>
                </w:rPr>
                <w:t>2015.</w:t>
              </w:r>
            </w:smartTag>
            <w:r w:rsidR="000C0492" w:rsidRPr="003A6226">
              <w:rPr>
                <w:rFonts w:cs="Tahoma"/>
                <w:sz w:val="24"/>
                <w:szCs w:val="24"/>
              </w:rPr>
              <w:t xml:space="preserve"> godine stečajni upravitelj uputi je Općinskom građanskom sudu u Zagrebu prijedlog za obustavu ovrhe na temelju čl.97 Stečajnog zakona.</w:t>
            </w:r>
          </w:p>
          <w:p w:rsidRDefault="000C0492" w:rsidP="003A6226" w:rsidR="000C0492" w:rsidRPr="003A6226">
            <w:pPr>
              <w:jc w:val="both"/>
              <w:rPr>
                <w:rFonts w:cs="Tahoma"/>
                <w:sz w:val="24"/>
                <w:szCs w:val="24"/>
              </w:rPr>
            </w:pPr>
            <w:r w:rsidRPr="003A6226">
              <w:rPr>
                <w:rFonts w:cs="Tahoma"/>
                <w:sz w:val="24"/>
                <w:szCs w:val="24"/>
              </w:rPr>
              <w:t>Općinski građanski sud u Zagrebu donio je Rješenje o ovrsi bro</w:t>
            </w:r>
            <w:r w:rsidR="003872DE" w:rsidRPr="003A6226">
              <w:rPr>
                <w:rFonts w:cs="Tahoma"/>
                <w:sz w:val="24"/>
                <w:szCs w:val="24"/>
              </w:rPr>
              <w:t xml:space="preserve">j Ovr-2865/2011 od </w:t>
            </w:r>
            <w:smartTag w:element="date" w:uri="urn:schemas-microsoft-com:office:smarttags">
              <w:smartTagPr>
                <w:attr w:val="2011" w:name="Year"/>
                <w:attr w:val="14" w:name="Day"/>
                <w:attr w:val="12" w:name="Month"/>
                <w:attr w:val="trans" w:name="ls"/>
              </w:smartTagPr>
              <w:r w:rsidR="003872DE" w:rsidRPr="003A6226">
                <w:rPr>
                  <w:rFonts w:cs="Tahoma"/>
                  <w:sz w:val="24"/>
                  <w:szCs w:val="24"/>
                </w:rPr>
                <w:t>14.12.</w:t>
              </w:r>
              <w:r w:rsidRPr="003A6226">
                <w:rPr>
                  <w:rFonts w:cs="Tahoma"/>
                  <w:sz w:val="24"/>
                  <w:szCs w:val="24"/>
                </w:rPr>
                <w:t>2011.</w:t>
              </w:r>
            </w:smartTag>
            <w:r w:rsidRPr="003A6226">
              <w:rPr>
                <w:rFonts w:cs="Tahoma"/>
                <w:sz w:val="24"/>
                <w:szCs w:val="24"/>
              </w:rPr>
              <w:t xml:space="preserve">  godine, a koje Rješenje je zaprimljeno na Općinskom građanskom sudu u Zagrebu, Zemljišnokn</w:t>
            </w:r>
            <w:r w:rsidR="003872DE" w:rsidRPr="003A6226">
              <w:rPr>
                <w:rFonts w:cs="Tahoma"/>
                <w:sz w:val="24"/>
                <w:szCs w:val="24"/>
              </w:rPr>
              <w:t xml:space="preserve">jižnom odjelu dana  </w:t>
            </w:r>
            <w:smartTag w:element="date" w:uri="urn:schemas-microsoft-com:office:smarttags">
              <w:smartTagPr>
                <w:attr w:val="2011" w:name="Year"/>
                <w:attr w:val="30" w:name="Day"/>
                <w:attr w:val="12" w:name="Month"/>
                <w:attr w:val="trans" w:name="ls"/>
              </w:smartTagPr>
              <w:r w:rsidR="003872DE" w:rsidRPr="003A6226">
                <w:rPr>
                  <w:rFonts w:cs="Tahoma"/>
                  <w:sz w:val="24"/>
                  <w:szCs w:val="24"/>
                </w:rPr>
                <w:t>30.12.</w:t>
              </w:r>
              <w:r w:rsidRPr="003A6226">
                <w:rPr>
                  <w:rFonts w:cs="Tahoma"/>
                  <w:sz w:val="24"/>
                  <w:szCs w:val="24"/>
                </w:rPr>
                <w:t>2011.</w:t>
              </w:r>
            </w:smartTag>
            <w:r w:rsidRPr="003A6226">
              <w:rPr>
                <w:rFonts w:cs="Tahoma"/>
                <w:sz w:val="24"/>
                <w:szCs w:val="24"/>
              </w:rPr>
              <w:t xml:space="preserve"> godine, te je pod brojem Z-64609/11 zaprimljen prijedlog Antonije Ružić, Kraljevica, Frankopanska 12, Emila Karabaića, Zagreb, Veslačka 4, Ive Karabaića, Zagreb, Budakova 18 c/a ENERGETIKA-PROJEKT d.o.o. za  proizvodno tehničke usluge, uvoz-izvoz u stečaju, slijedećeg sadržaja: zabilježba ovrhe  u zk.ul. 3370, broj poduloška 1, k.č.br. 458/1, k.o. Stenjevec,  Ovr-2865/2011, koji nije konačno riješen.</w:t>
            </w:r>
          </w:p>
          <w:p w:rsidRDefault="000C0492" w:rsidP="003A6226" w:rsidR="000C0492" w:rsidRPr="003A6226">
            <w:pPr>
              <w:jc w:val="both"/>
              <w:rPr>
                <w:rFonts w:cs="Tahoma"/>
                <w:sz w:val="24"/>
                <w:szCs w:val="24"/>
              </w:rPr>
            </w:pPr>
            <w:r w:rsidRPr="003A6226">
              <w:rPr>
                <w:rFonts w:cs="Tahoma"/>
                <w:sz w:val="24"/>
                <w:szCs w:val="24"/>
              </w:rPr>
              <w:t>Predmetna zabilježba upisana je u k.o. Stenjevec, zk.ul. 3370, broj poduloška 1, k.č.br. 458/1.</w:t>
            </w:r>
          </w:p>
          <w:p w:rsidRDefault="000C0492" w:rsidP="003A6226" w:rsidR="000C0492" w:rsidRPr="003A6226">
            <w:pPr>
              <w:jc w:val="both"/>
              <w:rPr>
                <w:rFonts w:cs="Tahoma"/>
                <w:sz w:val="24"/>
                <w:szCs w:val="24"/>
              </w:rPr>
            </w:pPr>
            <w:r w:rsidRPr="003A6226">
              <w:rPr>
                <w:rFonts w:cs="Tahoma"/>
                <w:sz w:val="24"/>
                <w:szCs w:val="24"/>
              </w:rPr>
              <w:t>Međutim protiv ovdje ovršenika podnijet je prijedlog za provođenje skraćenog  stečajnog postupka od strane RH Ministarstvo financija, Porezna uprava, Područni ured Zagreb.  Rješenjem Trgovačkog suda u Zagre</w:t>
            </w:r>
            <w:r w:rsidR="003872DE" w:rsidRPr="003A6226">
              <w:rPr>
                <w:rFonts w:cs="Tahoma"/>
                <w:sz w:val="24"/>
                <w:szCs w:val="24"/>
              </w:rPr>
              <w:t xml:space="preserve">bu broj St-145/11 od </w:t>
            </w:r>
            <w:smartTag w:element="date" w:uri="urn:schemas-microsoft-com:office:smarttags">
              <w:smartTagPr>
                <w:attr w:val="2011" w:name="Year"/>
                <w:attr w:val="18" w:name="Day"/>
                <w:attr w:val="03" w:name="Month"/>
                <w:attr w:val="trans" w:name="ls"/>
              </w:smartTagPr>
              <w:r w:rsidR="003872DE" w:rsidRPr="003A6226">
                <w:rPr>
                  <w:rFonts w:cs="Tahoma"/>
                  <w:sz w:val="24"/>
                  <w:szCs w:val="24"/>
                </w:rPr>
                <w:t>18.03.</w:t>
              </w:r>
              <w:r w:rsidRPr="003A6226">
                <w:rPr>
                  <w:rFonts w:cs="Tahoma"/>
                  <w:sz w:val="24"/>
                  <w:szCs w:val="24"/>
                </w:rPr>
                <w:t>2011.</w:t>
              </w:r>
            </w:smartTag>
            <w:r w:rsidRPr="003A6226">
              <w:rPr>
                <w:rFonts w:cs="Tahoma"/>
                <w:sz w:val="24"/>
                <w:szCs w:val="24"/>
              </w:rPr>
              <w:t xml:space="preserve"> godine pokrenut je skraćeni stečajni postupak nad ENERGETIKA-PROJEKT d.o.o. za  proizvodno tehničke usluge, uvoz-izvoz, Zagreb,  Velimira Škorpika 14/A, OIB:09706150567. </w:t>
            </w:r>
          </w:p>
          <w:p w:rsidRDefault="000C0492" w:rsidP="003A6226" w:rsidR="000C0492" w:rsidRPr="003A6226">
            <w:pPr>
              <w:jc w:val="both"/>
              <w:rPr>
                <w:rFonts w:cs="Tahoma"/>
                <w:sz w:val="24"/>
                <w:szCs w:val="24"/>
              </w:rPr>
            </w:pPr>
            <w:r w:rsidRPr="003A6226">
              <w:rPr>
                <w:rFonts w:cs="Tahoma"/>
                <w:sz w:val="24"/>
                <w:szCs w:val="24"/>
              </w:rPr>
              <w:t xml:space="preserve">Na navedeno rješenje dužnik je podnio žalbu, a ista je odbijena rješenjem Visokog trgovačkog suda Republike Hrvatske pod poslovnim brojem Pž-2644/11 od </w:t>
            </w:r>
            <w:smartTag w:element="date" w:uri="urn:schemas-microsoft-com:office:smarttags">
              <w:smartTagPr>
                <w:attr w:val="2011" w:name="Year"/>
                <w:attr w:val="05" w:name="Day"/>
                <w:attr w:val="07" w:name="Month"/>
                <w:attr w:val="trans" w:name="ls"/>
              </w:smartTagPr>
              <w:r w:rsidRPr="003A6226">
                <w:rPr>
                  <w:rFonts w:cs="Tahoma"/>
                  <w:sz w:val="24"/>
                  <w:szCs w:val="24"/>
                </w:rPr>
                <w:t>05.</w:t>
              </w:r>
              <w:r w:rsidR="003872DE" w:rsidRPr="003A6226">
                <w:rPr>
                  <w:rFonts w:cs="Tahoma"/>
                  <w:sz w:val="24"/>
                  <w:szCs w:val="24"/>
                </w:rPr>
                <w:t>07.</w:t>
              </w:r>
              <w:r w:rsidRPr="003A6226">
                <w:rPr>
                  <w:rFonts w:cs="Tahoma"/>
                  <w:sz w:val="24"/>
                  <w:szCs w:val="24"/>
                </w:rPr>
                <w:t>2011.</w:t>
              </w:r>
            </w:smartTag>
            <w:r w:rsidRPr="003A6226">
              <w:rPr>
                <w:rFonts w:cs="Tahoma"/>
                <w:sz w:val="24"/>
                <w:szCs w:val="24"/>
              </w:rPr>
              <w:t xml:space="preserve"> godine. U navedenome rješenju VTS-a navodi se da je čl. 335.i SZ propisano da ako se ne ispune uvjeti za istovremeno otvaranje i zaključenje stečajnog postupka nad pravnom osobom u smislu odredbe  članka 335.h SZ, sud će obustaviti skraćeni stečajni postupak i donijeti rješenje o pokretanju prethodnog postupka. </w:t>
            </w:r>
          </w:p>
          <w:p w:rsidRDefault="000C0492" w:rsidP="003A6226" w:rsidR="000C0492" w:rsidRPr="003A6226">
            <w:pPr>
              <w:jc w:val="both"/>
              <w:rPr>
                <w:rFonts w:cs="Tahoma"/>
                <w:iCs/>
                <w:sz w:val="24"/>
                <w:szCs w:val="24"/>
              </w:rPr>
            </w:pPr>
            <w:r w:rsidRPr="003A6226">
              <w:rPr>
                <w:rFonts w:cs="Tahoma"/>
                <w:sz w:val="24"/>
                <w:szCs w:val="24"/>
              </w:rPr>
              <w:t xml:space="preserve">Rješenjem Trgovačkog suda u Zagrebu pod brojem St-145/2011 od </w:t>
            </w:r>
            <w:smartTag w:element="date" w:uri="urn:schemas-microsoft-com:office:smarttags">
              <w:smartTagPr>
                <w:attr w:val="2014" w:name="Year"/>
                <w:attr w:val="17" w:name="Day"/>
                <w:attr w:val="3" w:name="Month"/>
                <w:attr w:val="trans" w:name="ls"/>
              </w:smartTagPr>
              <w:r w:rsidRPr="003A6226">
                <w:rPr>
                  <w:rFonts w:cs="Tahoma"/>
                  <w:sz w:val="24"/>
                  <w:szCs w:val="24"/>
                </w:rPr>
                <w:t>17. ožujka 2014</w:t>
              </w:r>
            </w:smartTag>
            <w:r w:rsidRPr="003A6226">
              <w:rPr>
                <w:rFonts w:cs="Tahoma"/>
                <w:sz w:val="24"/>
                <w:szCs w:val="24"/>
              </w:rPr>
              <w:t xml:space="preserve">. godine obustavljen je skraćeni stečajni postupak nad dužnikom, a pokrenut je prethodni postupak radi utvrđivanja uvjeta za otvaranje stečajnog postupka, te je rješenjem Trgovačkog suda u Zagrebu broj 3 St-145/2011 od dana </w:t>
            </w:r>
            <w:smartTag w:element="date" w:uri="urn:schemas-microsoft-com:office:smarttags">
              <w:smartTagPr>
                <w:attr w:val="2014" w:name="Year"/>
                <w:attr w:val="16" w:name="Day"/>
                <w:attr w:val="05" w:name="Month"/>
                <w:attr w:val="trans" w:name="ls"/>
              </w:smartTagPr>
              <w:r w:rsidRPr="003A6226">
                <w:rPr>
                  <w:rFonts w:cs="Tahoma"/>
                  <w:iCs/>
                  <w:sz w:val="24"/>
                  <w:szCs w:val="24"/>
                </w:rPr>
                <w:t>16.</w:t>
              </w:r>
              <w:r w:rsidR="003872DE" w:rsidRPr="003A6226">
                <w:rPr>
                  <w:rFonts w:cs="Tahoma"/>
                  <w:iCs/>
                  <w:sz w:val="24"/>
                  <w:szCs w:val="24"/>
                </w:rPr>
                <w:t>05.</w:t>
              </w:r>
              <w:r w:rsidRPr="003A6226">
                <w:rPr>
                  <w:rFonts w:cs="Tahoma"/>
                  <w:iCs/>
                  <w:sz w:val="24"/>
                  <w:szCs w:val="24"/>
                </w:rPr>
                <w:t>2014.</w:t>
              </w:r>
            </w:smartTag>
            <w:r w:rsidRPr="003A6226">
              <w:rPr>
                <w:rFonts w:cs="Tahoma"/>
                <w:iCs/>
                <w:sz w:val="24"/>
                <w:szCs w:val="24"/>
              </w:rPr>
              <w:t xml:space="preserve"> godine  otvoren je stečajni postupak nad stečajnim dužnikom, ovdje ovršenikom.</w:t>
            </w:r>
          </w:p>
          <w:p w:rsidRDefault="000C0492" w:rsidP="003A6226" w:rsidR="000C0492" w:rsidRPr="003A6226">
            <w:pPr>
              <w:jc w:val="both"/>
              <w:rPr>
                <w:rFonts w:cs="Tahoma"/>
                <w:sz w:val="24"/>
                <w:szCs w:val="24"/>
              </w:rPr>
            </w:pPr>
            <w:r w:rsidRPr="003A6226">
              <w:rPr>
                <w:rFonts w:cs="Tahoma"/>
                <w:sz w:val="24"/>
                <w:szCs w:val="24"/>
              </w:rPr>
              <w:t>Kako je Rješenje o ovrsi broj Ovr-2865/2011 donijeto unutar roka iz čl. 97 Stečajnog zakona, stečajni upravitelj predložio je da Sud donese Rješenje kojim obustavlja postupak ovrhe broj 2865/2011, te da istodobno naloži Zemljišnoknjižnom odjelu Općinskog građanskog suda u Zagrebu da izvrši brisanje zabilježbe broj Z-64609/11 u k.o. Stenjevec, zk.ul. 3370, broj poduloška 1, k.č.br. 458/1.</w:t>
            </w:r>
          </w:p>
        </w:tc>
      </w:tr>
      <w:tr w:rsidTr="003A6226" w:rsidR="000C0492" w:rsidRPr="003A6226">
        <w:tc>
          <w:tcPr>
            <w:tcW w:type="dxa" w:w="1397"/>
            <w:tcBorders>
              <w:top w:val="nil"/>
              <w:left w:val="nil"/>
              <w:bottom w:val="nil"/>
              <w:right w:val="nil"/>
            </w:tcBorders>
            <w:shd w:fill="auto" w:color="auto" w:val="clear"/>
          </w:tcPr>
          <w:p w:rsidRDefault="000C0492" w:rsidP="003A6226" w:rsidR="000C0492" w:rsidRPr="003A6226">
            <w:pPr>
              <w:numPr>
                <w:ilvl w:val="0"/>
                <w:numId w:val="4"/>
              </w:numPr>
              <w:jc w:val="both"/>
              <w:rPr>
                <w:rFonts w:cs="Tahoma"/>
                <w:sz w:val="24"/>
                <w:szCs w:val="24"/>
              </w:rPr>
            </w:pPr>
          </w:p>
        </w:tc>
        <w:tc>
          <w:tcPr>
            <w:tcW w:type="dxa" w:w="8140"/>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 xml:space="preserve">Dana </w:t>
            </w:r>
            <w:smartTag w:element="date" w:uri="urn:schemas-microsoft-com:office:smarttags">
              <w:smartTagPr>
                <w:attr w:val="2015" w:name="Year"/>
                <w:attr w:val="24" w:name="Day"/>
                <w:attr w:val="3" w:name="Month"/>
                <w:attr w:val="trans" w:name="ls"/>
              </w:smartTagPr>
              <w:r w:rsidRPr="003A6226">
                <w:rPr>
                  <w:rFonts w:cs="Tahoma"/>
                  <w:sz w:val="24"/>
                  <w:szCs w:val="24"/>
                </w:rPr>
                <w:t>24. ožujka 2015</w:t>
              </w:r>
            </w:smartTag>
            <w:r w:rsidRPr="003A6226">
              <w:rPr>
                <w:rFonts w:cs="Tahoma"/>
                <w:sz w:val="24"/>
                <w:szCs w:val="24"/>
              </w:rPr>
              <w:t xml:space="preserve">. godine Općinski građanski sud u Zagrebu donio je rješenje kojim se utvrđuje prekid postupka u ovoj pravnoj stvari zbog otvaranja stečajnog </w:t>
            </w:r>
            <w:r w:rsidRPr="003A6226">
              <w:rPr>
                <w:rFonts w:cs="Tahoma"/>
                <w:sz w:val="24"/>
                <w:szCs w:val="24"/>
              </w:rPr>
              <w:lastRenderedPageBreak/>
              <w:t>postupka. Istim rješenjem određeno je da će se postupak nastaviti kada ga stečajni upravitelj preuzme ili kad ga sud na prijedlog protivne strane ili po službenoj dužnosti pozove da to učini.</w:t>
            </w:r>
          </w:p>
        </w:tc>
      </w:tr>
      <w:tr w:rsidTr="003A6226" w:rsidR="000C0492" w:rsidRPr="003A6226">
        <w:tc>
          <w:tcPr>
            <w:tcW w:type="dxa" w:w="1397"/>
            <w:tcBorders>
              <w:top w:val="nil"/>
              <w:left w:val="nil"/>
              <w:bottom w:val="nil"/>
              <w:right w:val="nil"/>
            </w:tcBorders>
            <w:shd w:fill="auto" w:color="auto" w:val="clear"/>
          </w:tcPr>
          <w:p w:rsidRDefault="000C0492" w:rsidP="003A6226" w:rsidR="000C0492" w:rsidRPr="003A6226">
            <w:pPr>
              <w:numPr>
                <w:ilvl w:val="0"/>
                <w:numId w:val="4"/>
              </w:numPr>
              <w:jc w:val="both"/>
              <w:rPr>
                <w:rFonts w:cs="Tahoma"/>
                <w:sz w:val="24"/>
                <w:szCs w:val="24"/>
              </w:rPr>
            </w:pPr>
          </w:p>
        </w:tc>
        <w:tc>
          <w:tcPr>
            <w:tcW w:type="dxa" w:w="8140"/>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 xml:space="preserve">Dana </w:t>
            </w:r>
            <w:smartTag w:element="date" w:uri="urn:schemas-microsoft-com:office:smarttags">
              <w:smartTagPr>
                <w:attr w:val="2015" w:name="Year"/>
                <w:attr w:val="01" w:name="Day"/>
                <w:attr w:val="06" w:name="Month"/>
                <w:attr w:val="trans" w:name="ls"/>
              </w:smartTagPr>
              <w:r w:rsidRPr="003A6226">
                <w:rPr>
                  <w:rFonts w:cs="Tahoma"/>
                  <w:sz w:val="24"/>
                  <w:szCs w:val="24"/>
                </w:rPr>
                <w:t>01.</w:t>
              </w:r>
              <w:r w:rsidR="003872DE" w:rsidRPr="003A6226">
                <w:rPr>
                  <w:rFonts w:cs="Tahoma"/>
                  <w:sz w:val="24"/>
                  <w:szCs w:val="24"/>
                </w:rPr>
                <w:t>06.</w:t>
              </w:r>
              <w:r w:rsidRPr="003A6226">
                <w:rPr>
                  <w:rFonts w:cs="Tahoma"/>
                  <w:sz w:val="24"/>
                  <w:szCs w:val="24"/>
                </w:rPr>
                <w:t>2015.</w:t>
              </w:r>
            </w:smartTag>
            <w:r w:rsidRPr="003A6226">
              <w:rPr>
                <w:rFonts w:cs="Tahoma"/>
                <w:sz w:val="24"/>
                <w:szCs w:val="24"/>
              </w:rPr>
              <w:t xml:space="preserve"> godine stečajni upravitelj zaprimio je Podnesak 4. ovrhovoditeljice Marije Biškup iz Zagreba, a koji je zaprimljen na sudu dana </w:t>
            </w:r>
            <w:smartTag w:element="date" w:uri="urn:schemas-microsoft-com:office:smarttags">
              <w:smartTagPr>
                <w:attr w:val="2015" w:name="Year"/>
                <w:attr w:val="05" w:name="Day"/>
                <w:attr w:val="05" w:name="Month"/>
                <w:attr w:val="trans" w:name="ls"/>
              </w:smartTagPr>
              <w:r w:rsidRPr="003A6226">
                <w:rPr>
                  <w:rFonts w:cs="Tahoma"/>
                  <w:sz w:val="24"/>
                  <w:szCs w:val="24"/>
                </w:rPr>
                <w:t>05.</w:t>
              </w:r>
              <w:r w:rsidR="003872DE" w:rsidRPr="003A6226">
                <w:rPr>
                  <w:rFonts w:cs="Tahoma"/>
                  <w:sz w:val="24"/>
                  <w:szCs w:val="24"/>
                </w:rPr>
                <w:t>05.</w:t>
              </w:r>
              <w:r w:rsidRPr="003A6226">
                <w:rPr>
                  <w:rFonts w:cs="Tahoma"/>
                  <w:sz w:val="24"/>
                  <w:szCs w:val="24"/>
                </w:rPr>
                <w:t>2015.</w:t>
              </w:r>
            </w:smartTag>
            <w:r w:rsidRPr="003A6226">
              <w:rPr>
                <w:rFonts w:cs="Tahoma"/>
                <w:sz w:val="24"/>
                <w:szCs w:val="24"/>
              </w:rPr>
              <w:t xml:space="preserve"> godine. </w:t>
            </w:r>
          </w:p>
          <w:p w:rsidRDefault="000C0492" w:rsidP="003A6226" w:rsidR="000C0492" w:rsidRPr="003A6226">
            <w:pPr>
              <w:jc w:val="both"/>
              <w:rPr>
                <w:rFonts w:cs="Tahoma"/>
                <w:sz w:val="24"/>
                <w:szCs w:val="24"/>
              </w:rPr>
            </w:pPr>
            <w:r w:rsidRPr="003A6226">
              <w:rPr>
                <w:rFonts w:cs="Tahoma"/>
                <w:sz w:val="24"/>
                <w:szCs w:val="24"/>
              </w:rPr>
              <w:t xml:space="preserve">Na navedeni Podnesak  stečajni upravitelj očitovao se Općinskom građanskom sudu u Zagrebu dana </w:t>
            </w:r>
            <w:smartTag w:element="date" w:uri="urn:schemas-microsoft-com:office:smarttags">
              <w:smartTagPr>
                <w:attr w:val="2015" w:name="Year"/>
                <w:attr w:val="03" w:name="Day"/>
                <w:attr w:val="06" w:name="Month"/>
                <w:attr w:val="trans" w:name="ls"/>
              </w:smartTagPr>
              <w:r w:rsidRPr="003A6226">
                <w:rPr>
                  <w:rFonts w:cs="Tahoma"/>
                  <w:sz w:val="24"/>
                  <w:szCs w:val="24"/>
                </w:rPr>
                <w:t>03</w:t>
              </w:r>
              <w:r w:rsidR="003872DE" w:rsidRPr="003A6226">
                <w:rPr>
                  <w:rFonts w:cs="Tahoma"/>
                  <w:sz w:val="24"/>
                  <w:szCs w:val="24"/>
                </w:rPr>
                <w:t>.06.</w:t>
              </w:r>
              <w:r w:rsidRPr="003A6226">
                <w:rPr>
                  <w:rFonts w:cs="Tahoma"/>
                  <w:sz w:val="24"/>
                  <w:szCs w:val="24"/>
                </w:rPr>
                <w:t>2015.</w:t>
              </w:r>
            </w:smartTag>
            <w:r w:rsidRPr="003A6226">
              <w:rPr>
                <w:rFonts w:cs="Tahoma"/>
                <w:sz w:val="24"/>
                <w:szCs w:val="24"/>
              </w:rPr>
              <w:t xml:space="preserve"> godine.</w:t>
            </w:r>
          </w:p>
        </w:tc>
      </w:tr>
      <w:tr w:rsidTr="003A6226" w:rsidR="000C0492" w:rsidRPr="003A6226">
        <w:tc>
          <w:tcPr>
            <w:tcW w:type="dxa" w:w="1397"/>
            <w:tcBorders>
              <w:top w:val="nil"/>
              <w:left w:val="nil"/>
              <w:bottom w:val="nil"/>
              <w:right w:val="nil"/>
            </w:tcBorders>
            <w:shd w:fill="auto" w:color="auto" w:val="clear"/>
          </w:tcPr>
          <w:p w:rsidRDefault="000C0492" w:rsidP="003A6226" w:rsidR="000C0492" w:rsidRPr="003A6226">
            <w:pPr>
              <w:numPr>
                <w:ilvl w:val="0"/>
                <w:numId w:val="4"/>
              </w:numPr>
              <w:jc w:val="both"/>
              <w:rPr>
                <w:rFonts w:cs="Tahoma"/>
                <w:sz w:val="24"/>
                <w:szCs w:val="24"/>
              </w:rPr>
            </w:pPr>
          </w:p>
        </w:tc>
        <w:tc>
          <w:tcPr>
            <w:tcW w:type="dxa" w:w="8140"/>
            <w:tcBorders>
              <w:top w:val="nil"/>
              <w:left w:val="nil"/>
              <w:bottom w:val="nil"/>
              <w:right w:val="nil"/>
            </w:tcBorders>
            <w:shd w:fill="auto" w:color="auto" w:val="clear"/>
          </w:tcPr>
          <w:p w:rsidRDefault="000C0492" w:rsidP="003A6226" w:rsidR="000C0492" w:rsidRPr="003A6226">
            <w:pPr>
              <w:jc w:val="both"/>
              <w:rPr>
                <w:rFonts w:cs="Tahoma"/>
                <w:sz w:val="24"/>
                <w:szCs w:val="24"/>
              </w:rPr>
            </w:pPr>
            <w:r w:rsidRPr="003A6226">
              <w:rPr>
                <w:rFonts w:cs="Tahoma"/>
                <w:sz w:val="24"/>
                <w:szCs w:val="24"/>
              </w:rPr>
              <w:t xml:space="preserve">Dana </w:t>
            </w:r>
            <w:smartTag w:element="date" w:uri="urn:schemas-microsoft-com:office:smarttags">
              <w:smartTagPr>
                <w:attr w:val="trans" w:name="ls"/>
                <w:attr w:val="11" w:name="Month"/>
                <w:attr w:val="06" w:name="Day"/>
                <w:attr w:val="2015" w:name="Year"/>
              </w:smartTagPr>
              <w:r w:rsidRPr="003A6226">
                <w:rPr>
                  <w:rFonts w:cs="Tahoma"/>
                  <w:sz w:val="24"/>
                  <w:szCs w:val="24"/>
                </w:rPr>
                <w:t>06. studenoga 2015</w:t>
              </w:r>
            </w:smartTag>
            <w:r w:rsidRPr="003A6226">
              <w:rPr>
                <w:rFonts w:cs="Tahoma"/>
                <w:sz w:val="24"/>
                <w:szCs w:val="24"/>
              </w:rPr>
              <w:t>. godine Općinski građanski sud u Zagrebu donio je rješenje kojim se isti sud oglašava stvarno nenadležnim za postupanje u ovoj pravnoj stvari, te će se predmet ustupiti Trgovačkom sudu u Zagrebu kao stvarno nadležnom sudu po pravomoćnosti navedenoga rješenja.</w:t>
            </w:r>
          </w:p>
        </w:tc>
      </w:tr>
      <w:tr w:rsidTr="003A6226" w:rsidR="002A740E" w:rsidRPr="003A6226">
        <w:tc>
          <w:tcPr>
            <w:tcW w:type="dxa" w:w="1397"/>
            <w:tcBorders>
              <w:top w:val="nil"/>
              <w:left w:val="nil"/>
              <w:bottom w:val="nil"/>
              <w:right w:val="nil"/>
            </w:tcBorders>
            <w:shd w:fill="auto" w:color="auto" w:val="clear"/>
          </w:tcPr>
          <w:p w:rsidRDefault="002A740E" w:rsidP="003A6226" w:rsidR="002A740E" w:rsidRPr="003A6226">
            <w:pPr>
              <w:numPr>
                <w:ilvl w:val="0"/>
                <w:numId w:val="4"/>
              </w:numPr>
              <w:jc w:val="both"/>
              <w:rPr>
                <w:rFonts w:cs="Tahoma"/>
                <w:sz w:val="24"/>
                <w:szCs w:val="24"/>
              </w:rPr>
            </w:pPr>
          </w:p>
        </w:tc>
        <w:tc>
          <w:tcPr>
            <w:tcW w:type="dxa" w:w="8140"/>
            <w:tcBorders>
              <w:top w:val="nil"/>
              <w:left w:val="nil"/>
              <w:bottom w:val="nil"/>
              <w:right w:val="nil"/>
            </w:tcBorders>
            <w:shd w:fill="auto" w:color="auto" w:val="clear"/>
          </w:tcPr>
          <w:p w:rsidRDefault="002A740E" w:rsidP="003A6226" w:rsidR="002A740E" w:rsidRPr="003A6226">
            <w:pPr>
              <w:jc w:val="both"/>
              <w:rPr>
                <w:rFonts w:cs="Tahoma"/>
                <w:b/>
                <w:i/>
                <w:sz w:val="24"/>
                <w:szCs w:val="24"/>
                <w:u w:val="single"/>
              </w:rPr>
            </w:pPr>
            <w:r w:rsidRPr="003A6226">
              <w:rPr>
                <w:rFonts w:cs="Tahoma"/>
                <w:b/>
                <w:i/>
                <w:sz w:val="24"/>
                <w:szCs w:val="24"/>
                <w:u w:val="single"/>
              </w:rPr>
              <w:t>Predmet se dalje vodi pri Trgovačkom sudu u Zagrebu pod poslovnim brojem spisa Ovr-6/16</w:t>
            </w:r>
          </w:p>
        </w:tc>
      </w:tr>
      <w:tr w:rsidTr="003A6226" w:rsidR="007B2E83" w:rsidRPr="003A6226">
        <w:tc>
          <w:tcPr>
            <w:tcW w:type="dxa" w:w="1397"/>
            <w:tcBorders>
              <w:top w:val="nil"/>
              <w:left w:val="nil"/>
              <w:bottom w:val="nil"/>
              <w:right w:val="nil"/>
            </w:tcBorders>
            <w:shd w:fill="auto" w:color="auto" w:val="clear"/>
          </w:tcPr>
          <w:p w:rsidRDefault="007B2E83" w:rsidP="003A6226" w:rsidR="007B2E83" w:rsidRPr="003A6226">
            <w:pPr>
              <w:numPr>
                <w:ilvl w:val="0"/>
                <w:numId w:val="4"/>
              </w:numPr>
              <w:jc w:val="both"/>
              <w:rPr>
                <w:rFonts w:cs="Tahoma"/>
                <w:sz w:val="24"/>
                <w:szCs w:val="24"/>
              </w:rPr>
            </w:pPr>
          </w:p>
        </w:tc>
        <w:tc>
          <w:tcPr>
            <w:tcW w:type="dxa" w:w="8140"/>
            <w:tcBorders>
              <w:top w:val="nil"/>
              <w:left w:val="nil"/>
              <w:bottom w:val="nil"/>
              <w:right w:val="nil"/>
            </w:tcBorders>
            <w:shd w:fill="auto" w:color="auto" w:val="clear"/>
          </w:tcPr>
          <w:p w:rsidRDefault="007B2E83" w:rsidP="003A6226" w:rsidR="007B2E83" w:rsidRPr="003A6226">
            <w:pPr>
              <w:jc w:val="both"/>
              <w:rPr>
                <w:rFonts w:cs="Tahoma"/>
                <w:sz w:val="24"/>
                <w:szCs w:val="24"/>
              </w:rPr>
            </w:pPr>
            <w:r w:rsidRPr="003A6226">
              <w:rPr>
                <w:rFonts w:cs="Tahoma"/>
                <w:sz w:val="24"/>
                <w:szCs w:val="24"/>
              </w:rPr>
              <w:t xml:space="preserve">Dana </w:t>
            </w:r>
            <w:smartTag w:element="date" w:uri="urn:schemas-microsoft-com:office:smarttags">
              <w:smartTagPr>
                <w:attr w:val="trans" w:name="ls"/>
                <w:attr w:val="06" w:name="Month"/>
                <w:attr w:val="14" w:name="Day"/>
                <w:attr w:val="2016" w:name="Year"/>
              </w:smartTagPr>
              <w:r w:rsidRPr="003A6226">
                <w:rPr>
                  <w:rFonts w:cs="Tahoma"/>
                  <w:sz w:val="24"/>
                  <w:szCs w:val="24"/>
                </w:rPr>
                <w:t>14.06.2016.</w:t>
              </w:r>
            </w:smartTag>
            <w:r w:rsidRPr="003A6226">
              <w:rPr>
                <w:rFonts w:cs="Tahoma"/>
                <w:sz w:val="24"/>
                <w:szCs w:val="24"/>
              </w:rPr>
              <w:t xml:space="preserve"> godine Trgovački sud u Zagrebu donio je Rješen</w:t>
            </w:r>
            <w:r w:rsidR="00A23BFE" w:rsidRPr="003A6226">
              <w:rPr>
                <w:rFonts w:cs="Tahoma"/>
                <w:sz w:val="24"/>
                <w:szCs w:val="24"/>
              </w:rPr>
              <w:t>j</w:t>
            </w:r>
            <w:r w:rsidRPr="003A6226">
              <w:rPr>
                <w:rFonts w:cs="Tahoma"/>
                <w:sz w:val="24"/>
                <w:szCs w:val="24"/>
              </w:rPr>
              <w:t xml:space="preserve">e broj OVR-6/16-5 kojim je pod točkom I. obustavio ovrhu na nekretninama ovršenika, a pod točkom II. naloženo je brisanje zabilježbe ovrhe provedene temeljem rješenja o ovrsi Općindkog građanskog suda u Zagrebu broj Ovr-3865/ 2011 od </w:t>
            </w:r>
            <w:smartTag w:element="date" w:uri="urn:schemas-microsoft-com:office:smarttags">
              <w:smartTagPr>
                <w:attr w:val="trans" w:name="ls"/>
                <w:attr w:val="12" w:name="Month"/>
                <w:attr w:val="14" w:name="Day"/>
                <w:attr w:val="2011" w:name="Year"/>
              </w:smartTagPr>
              <w:r w:rsidRPr="003A6226">
                <w:rPr>
                  <w:rFonts w:cs="Tahoma"/>
                  <w:sz w:val="24"/>
                  <w:szCs w:val="24"/>
                </w:rPr>
                <w:t>14.12.2011.</w:t>
              </w:r>
            </w:smartTag>
            <w:r w:rsidRPr="003A6226">
              <w:rPr>
                <w:rFonts w:cs="Tahoma"/>
                <w:sz w:val="24"/>
                <w:szCs w:val="24"/>
              </w:rPr>
              <w:t xml:space="preserve"> godine provedene pod brojem Z-64609/11 i rješenja o ovrsi podlovni broj Ovr-194/13 od </w:t>
            </w:r>
            <w:smartTag w:element="date" w:uri="urn:schemas-microsoft-com:office:smarttags">
              <w:smartTagPr>
                <w:attr w:val="trans" w:name="ls"/>
                <w:attr w:val="05" w:name="Month"/>
                <w:attr w:val="29" w:name="Day"/>
                <w:attr w:val="2013" w:name="Year"/>
              </w:smartTagPr>
              <w:r w:rsidRPr="003A6226">
                <w:rPr>
                  <w:rFonts w:cs="Tahoma"/>
                  <w:sz w:val="24"/>
                  <w:szCs w:val="24"/>
                </w:rPr>
                <w:t>29.05.2013.</w:t>
              </w:r>
            </w:smartTag>
            <w:r w:rsidRPr="003A6226">
              <w:rPr>
                <w:rFonts w:cs="Tahoma"/>
                <w:sz w:val="24"/>
                <w:szCs w:val="24"/>
              </w:rPr>
              <w:t xml:space="preserve"> godine provedene pod brojem Z-27933/13, a pod točkom III. izreke  određeno je da se provedba upisa brisanja  zabilježbe iz točke II povjerava ZK odjelu Općinskog građanskog suda u Zagrebu.</w:t>
            </w:r>
          </w:p>
          <w:p w:rsidRDefault="007B2E83" w:rsidP="003A6226" w:rsidR="007B2E83" w:rsidRPr="003A6226">
            <w:pPr>
              <w:jc w:val="both"/>
              <w:rPr>
                <w:rFonts w:cs="Tahoma"/>
                <w:sz w:val="24"/>
                <w:szCs w:val="24"/>
              </w:rPr>
            </w:pPr>
            <w:r w:rsidRPr="003A6226">
              <w:rPr>
                <w:rFonts w:cs="Tahoma"/>
                <w:sz w:val="24"/>
                <w:szCs w:val="24"/>
              </w:rPr>
              <w:t xml:space="preserve">Na navedeno rješenje dana </w:t>
            </w:r>
            <w:smartTag w:element="date" w:uri="urn:schemas-microsoft-com:office:smarttags">
              <w:smartTagPr>
                <w:attr w:val="2016" w:name="Year"/>
                <w:attr w:val="28" w:name="Day"/>
                <w:attr w:val="06" w:name="Month"/>
                <w:attr w:val="trans" w:name="ls"/>
              </w:smartTagPr>
              <w:r w:rsidRPr="003A6226">
                <w:rPr>
                  <w:rFonts w:cs="Tahoma"/>
                  <w:sz w:val="24"/>
                  <w:szCs w:val="24"/>
                </w:rPr>
                <w:t>28.06.2016.</w:t>
              </w:r>
            </w:smartTag>
            <w:r w:rsidRPr="003A6226">
              <w:rPr>
                <w:rFonts w:cs="Tahoma"/>
                <w:sz w:val="24"/>
                <w:szCs w:val="24"/>
              </w:rPr>
              <w:t xml:space="preserve"> godine izjavili su žalbu ovrhovoditelji Antonija Ružić iz Kraljevice, Frankopanska 12 i dr. zastupani po punomoćnici Branki Mandić, odvjetnici iz Zagreba, a dana </w:t>
            </w:r>
            <w:smartTag w:element="date" w:uri="urn:schemas-microsoft-com:office:smarttags">
              <w:smartTagPr>
                <w:attr w:val="2016" w:name="Year"/>
                <w:attr w:val="30" w:name="Day"/>
                <w:attr w:val="06" w:name="Month"/>
                <w:attr w:val="trans" w:name="ls"/>
              </w:smartTagPr>
              <w:r w:rsidRPr="003A6226">
                <w:rPr>
                  <w:rFonts w:cs="Tahoma"/>
                  <w:sz w:val="24"/>
                  <w:szCs w:val="24"/>
                </w:rPr>
                <w:t>30.06.2016.</w:t>
              </w:r>
            </w:smartTag>
            <w:r w:rsidRPr="003A6226">
              <w:rPr>
                <w:rFonts w:cs="Tahoma"/>
                <w:sz w:val="24"/>
                <w:szCs w:val="24"/>
              </w:rPr>
              <w:t xml:space="preserve"> godine žalbu je izjavila IV-ovrhovoditeljica Marija Biškup iz Zagreba, Harambašićeva 38, zastupana po punomoćniku Hrvoju Nikoli Cvetkoviću, odvjetniku iz Zagreba. </w:t>
            </w:r>
          </w:p>
        </w:tc>
      </w:tr>
      <w:tr w:rsidTr="003A6226" w:rsidR="007B2E83" w:rsidRPr="003A6226">
        <w:tc>
          <w:tcPr>
            <w:tcW w:type="dxa" w:w="1397"/>
            <w:tcBorders>
              <w:top w:val="nil"/>
              <w:left w:val="nil"/>
              <w:bottom w:val="nil"/>
              <w:right w:val="nil"/>
            </w:tcBorders>
            <w:shd w:fill="auto" w:color="auto" w:val="clear"/>
          </w:tcPr>
          <w:p w:rsidRDefault="007B2E83" w:rsidP="003A6226" w:rsidR="007B2E83" w:rsidRPr="003A6226">
            <w:pPr>
              <w:numPr>
                <w:ilvl w:val="0"/>
                <w:numId w:val="4"/>
              </w:numPr>
              <w:jc w:val="both"/>
              <w:rPr>
                <w:rFonts w:cs="Tahoma"/>
                <w:sz w:val="24"/>
                <w:szCs w:val="24"/>
              </w:rPr>
            </w:pPr>
          </w:p>
        </w:tc>
        <w:tc>
          <w:tcPr>
            <w:tcW w:type="dxa" w:w="8140"/>
            <w:tcBorders>
              <w:top w:val="nil"/>
              <w:left w:val="nil"/>
              <w:bottom w:val="nil"/>
              <w:right w:val="nil"/>
            </w:tcBorders>
            <w:shd w:fill="auto" w:color="auto" w:val="clear"/>
          </w:tcPr>
          <w:p w:rsidRDefault="00A03B88" w:rsidP="003A6226" w:rsidR="00A03B88" w:rsidRPr="003A6226">
            <w:pPr>
              <w:jc w:val="both"/>
              <w:rPr>
                <w:rFonts w:cs="Tahoma"/>
                <w:sz w:val="24"/>
                <w:szCs w:val="24"/>
              </w:rPr>
            </w:pPr>
            <w:r w:rsidRPr="003A6226">
              <w:rPr>
                <w:rFonts w:cs="Tahoma"/>
                <w:sz w:val="24"/>
                <w:szCs w:val="24"/>
              </w:rPr>
              <w:t xml:space="preserve">Dana </w:t>
            </w:r>
            <w:smartTag w:element="date" w:uri="urn:schemas-microsoft-com:office:smarttags">
              <w:smartTagPr>
                <w:attr w:val="2016" w:name="Year"/>
                <w:attr w:val="31" w:name="Day"/>
                <w:attr w:val="08" w:name="Month"/>
                <w:attr w:val="trans" w:name="ls"/>
              </w:smartTagPr>
              <w:r w:rsidRPr="003A6226">
                <w:rPr>
                  <w:rFonts w:cs="Tahoma"/>
                  <w:sz w:val="24"/>
                  <w:szCs w:val="24"/>
                </w:rPr>
                <w:t>31.08.2016.</w:t>
              </w:r>
            </w:smartTag>
            <w:r w:rsidRPr="003A6226">
              <w:rPr>
                <w:rFonts w:cs="Tahoma"/>
                <w:sz w:val="24"/>
                <w:szCs w:val="24"/>
              </w:rPr>
              <w:t xml:space="preserve"> godine stečajni upravitelj zaprimio je podnesak Trgovačkog suda u Zagrebu poslovni broj 3 Ovr-6/16-8 od </w:t>
            </w:r>
            <w:smartTag w:element="date" w:uri="urn:schemas-microsoft-com:office:smarttags">
              <w:smartTagPr>
                <w:attr w:val="2016" w:name="Year"/>
                <w:attr w:val="04" w:name="Day"/>
                <w:attr w:val="07" w:name="Month"/>
                <w:attr w:val="trans" w:name="ls"/>
              </w:smartTagPr>
              <w:r w:rsidRPr="003A6226">
                <w:rPr>
                  <w:rFonts w:cs="Tahoma"/>
                  <w:sz w:val="24"/>
                  <w:szCs w:val="24"/>
                </w:rPr>
                <w:t>04.07.2016.</w:t>
              </w:r>
            </w:smartTag>
            <w:r w:rsidRPr="003A6226">
              <w:rPr>
                <w:rFonts w:cs="Tahoma"/>
                <w:sz w:val="24"/>
                <w:szCs w:val="24"/>
              </w:rPr>
              <w:t xml:space="preserve"> godine kojim se poziva da u roku od 8 dana dostavi odgovor na žalbe ovrhovoditelja.</w:t>
            </w:r>
          </w:p>
          <w:p w:rsidRDefault="00A03B88" w:rsidP="003A6226" w:rsidR="0048447E" w:rsidRPr="003A6226">
            <w:pPr>
              <w:jc w:val="both"/>
              <w:rPr>
                <w:rFonts w:cs="Tahoma"/>
                <w:b/>
                <w:i/>
                <w:sz w:val="24"/>
                <w:szCs w:val="24"/>
              </w:rPr>
            </w:pPr>
            <w:r w:rsidRPr="003A6226">
              <w:rPr>
                <w:rFonts w:cs="Tahoma"/>
                <w:sz w:val="24"/>
                <w:szCs w:val="24"/>
              </w:rPr>
              <w:t xml:space="preserve">Na navedeni Podnesak  stečajni upravitelj očitovao se Trgovačkom sudu u Zagrebu dana </w:t>
            </w:r>
            <w:smartTag w:element="date" w:uri="urn:schemas-microsoft-com:office:smarttags">
              <w:smartTagPr>
                <w:attr w:val="trans" w:name="ls"/>
                <w:attr w:val="09" w:name="Month"/>
                <w:attr w:val="05" w:name="Day"/>
                <w:attr w:val="2016" w:name="Year"/>
              </w:smartTagPr>
              <w:r w:rsidRPr="003A6226">
                <w:rPr>
                  <w:rFonts w:cs="Tahoma"/>
                  <w:sz w:val="24"/>
                  <w:szCs w:val="24"/>
                </w:rPr>
                <w:t>05.09.2016.</w:t>
              </w:r>
            </w:smartTag>
            <w:r w:rsidRPr="003A6226">
              <w:rPr>
                <w:rFonts w:cs="Tahoma"/>
                <w:sz w:val="24"/>
                <w:szCs w:val="24"/>
              </w:rPr>
              <w:t xml:space="preserve"> godine.</w:t>
            </w:r>
          </w:p>
        </w:tc>
      </w:tr>
      <w:tr w:rsidTr="003A6226" w:rsidR="00782888" w:rsidRPr="003A6226">
        <w:tc>
          <w:tcPr>
            <w:tcW w:type="dxa" w:w="1397"/>
            <w:tcBorders>
              <w:top w:val="nil"/>
              <w:left w:val="nil"/>
              <w:bottom w:val="nil"/>
              <w:right w:val="nil"/>
            </w:tcBorders>
            <w:shd w:fill="auto" w:color="auto" w:val="clear"/>
          </w:tcPr>
          <w:p w:rsidRDefault="00782888" w:rsidP="003A6226" w:rsidR="00782888" w:rsidRPr="003A6226">
            <w:pPr>
              <w:ind w:left="360"/>
              <w:jc w:val="both"/>
              <w:rPr>
                <w:rFonts w:cs="Tahoma"/>
                <w:sz w:val="16"/>
                <w:szCs w:val="16"/>
              </w:rPr>
            </w:pPr>
          </w:p>
        </w:tc>
        <w:tc>
          <w:tcPr>
            <w:tcW w:type="dxa" w:w="8140"/>
            <w:tcBorders>
              <w:top w:val="nil"/>
              <w:left w:val="nil"/>
              <w:bottom w:val="nil"/>
              <w:right w:val="nil"/>
            </w:tcBorders>
            <w:shd w:fill="auto" w:color="auto" w:val="clear"/>
          </w:tcPr>
          <w:p w:rsidRDefault="00782888" w:rsidP="003A6226" w:rsidR="00782888" w:rsidRPr="003A6226">
            <w:pPr>
              <w:jc w:val="both"/>
              <w:rPr>
                <w:rFonts w:cs="Tahoma"/>
                <w:sz w:val="16"/>
                <w:szCs w:val="16"/>
              </w:rPr>
            </w:pPr>
          </w:p>
        </w:tc>
      </w:tr>
      <w:tr w:rsidTr="003A6226" w:rsidR="00AD1BEC" w:rsidRPr="003A6226">
        <w:tc>
          <w:tcPr>
            <w:tcW w:type="dxa" w:w="1397"/>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Predmet:</w:t>
            </w:r>
          </w:p>
        </w:tc>
        <w:tc>
          <w:tcPr>
            <w:tcW w:type="dxa" w:w="8140"/>
            <w:tcBorders>
              <w:top w:val="nil"/>
              <w:left w:val="nil"/>
              <w:bottom w:val="nil"/>
              <w:right w:val="nil"/>
            </w:tcBorders>
            <w:shd w:fill="auto" w:color="auto" w:val="clear"/>
          </w:tcPr>
          <w:p w:rsidRDefault="00AD1BEC" w:rsidP="003A6226" w:rsidR="00AD1BEC" w:rsidRPr="003A6226">
            <w:pPr>
              <w:jc w:val="both"/>
              <w:rPr>
                <w:rFonts w:cs="Tahoma"/>
                <w:i/>
                <w:sz w:val="24"/>
                <w:szCs w:val="24"/>
              </w:rPr>
            </w:pPr>
            <w:r w:rsidRPr="003A6226">
              <w:rPr>
                <w:rFonts w:cs="Tahoma"/>
                <w:b/>
                <w:i/>
                <w:sz w:val="24"/>
                <w:szCs w:val="24"/>
              </w:rPr>
              <w:t>P-148/2017</w:t>
            </w:r>
          </w:p>
        </w:tc>
      </w:tr>
      <w:tr w:rsidTr="003A6226" w:rsidR="00AD1BEC" w:rsidRPr="003A6226">
        <w:tc>
          <w:tcPr>
            <w:tcW w:type="dxa" w:w="1397"/>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Sud:</w:t>
            </w:r>
          </w:p>
        </w:tc>
        <w:tc>
          <w:tcPr>
            <w:tcW w:type="dxa" w:w="8140"/>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Općinski građanski sud u Zagrebu</w:t>
            </w:r>
          </w:p>
        </w:tc>
      </w:tr>
      <w:tr w:rsidTr="003A6226" w:rsidR="00AD1BEC" w:rsidRPr="003A6226">
        <w:tc>
          <w:tcPr>
            <w:tcW w:type="dxa" w:w="1397"/>
            <w:tcBorders>
              <w:top w:val="nil"/>
              <w:left w:val="nil"/>
              <w:bottom w:val="nil"/>
              <w:right w:val="nil"/>
            </w:tcBorders>
            <w:shd w:fill="auto" w:color="auto" w:val="clear"/>
          </w:tcPr>
          <w:p w:rsidRDefault="00AD1BEC" w:rsidP="003A6226" w:rsidR="00AD1BEC" w:rsidRPr="003A6226">
            <w:pPr>
              <w:ind w:right="-108" w:left="-108"/>
              <w:jc w:val="both"/>
              <w:rPr>
                <w:rFonts w:cs="Tahoma"/>
                <w:sz w:val="24"/>
                <w:szCs w:val="24"/>
              </w:rPr>
            </w:pPr>
            <w:r w:rsidRPr="003A6226">
              <w:rPr>
                <w:rFonts w:cs="Tahoma"/>
                <w:sz w:val="24"/>
                <w:szCs w:val="24"/>
              </w:rPr>
              <w:t>Tužitelji:</w:t>
            </w:r>
          </w:p>
        </w:tc>
        <w:tc>
          <w:tcPr>
            <w:tcW w:type="dxa" w:w="8140"/>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Antonija Ružić iz Kraljevice, Frankopanska 12, zastupana po punomoćniku Branka Mandić, Marija Biškup iz Zagreba, Harambašićeva 38, zastupana po punomoćniku  Hrvoje-Nikola Cvetković,  Ivo Karabaić iz Zagreba, Budakova 18, zastupanog po punomoćniku Branka Mandić,   Emil Karabaića iz Zagreba, Veslačka 4, zastupanog po punomoćniku Branka Mandić</w:t>
            </w:r>
          </w:p>
        </w:tc>
      </w:tr>
      <w:tr w:rsidTr="003A6226" w:rsidR="00AD1BEC" w:rsidRPr="003A6226">
        <w:trPr>
          <w:trHeight w:val="233"/>
        </w:trPr>
        <w:tc>
          <w:tcPr>
            <w:tcW w:type="dxa" w:w="1397"/>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Tuženik:</w:t>
            </w:r>
          </w:p>
        </w:tc>
        <w:tc>
          <w:tcPr>
            <w:tcW w:type="dxa" w:w="8140"/>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 xml:space="preserve">Energetika projekt d.o.o u stečaju, Velimira Škorpika 14/A, Zagreb </w:t>
            </w:r>
          </w:p>
        </w:tc>
      </w:tr>
      <w:tr w:rsidTr="003A6226" w:rsidR="00AD1BEC" w:rsidRPr="003A6226">
        <w:tc>
          <w:tcPr>
            <w:tcW w:type="dxa" w:w="1397"/>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Radi :</w:t>
            </w:r>
          </w:p>
        </w:tc>
        <w:tc>
          <w:tcPr>
            <w:tcW w:type="dxa" w:w="8140"/>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Obvezno - isplata</w:t>
            </w:r>
          </w:p>
        </w:tc>
      </w:tr>
      <w:tr w:rsidTr="003A6226" w:rsidR="00AD1BEC" w:rsidRPr="003A6226">
        <w:tc>
          <w:tcPr>
            <w:tcW w:type="dxa" w:w="1397"/>
            <w:tcBorders>
              <w:top w:val="nil"/>
              <w:left w:val="nil"/>
              <w:bottom w:val="nil"/>
              <w:right w:val="nil"/>
            </w:tcBorders>
            <w:shd w:fill="auto" w:color="auto" w:val="clear"/>
          </w:tcPr>
          <w:p w:rsidRDefault="00AD1BEC" w:rsidP="003A6226" w:rsidR="00AD1BEC" w:rsidRPr="003A6226">
            <w:pPr>
              <w:jc w:val="both"/>
              <w:rPr>
                <w:rFonts w:cs="Tahoma"/>
                <w:sz w:val="24"/>
                <w:szCs w:val="24"/>
              </w:rPr>
            </w:pPr>
          </w:p>
        </w:tc>
        <w:tc>
          <w:tcPr>
            <w:tcW w:type="dxa" w:w="8140"/>
            <w:tcBorders>
              <w:top w:val="nil"/>
              <w:left w:val="nil"/>
              <w:bottom w:val="nil"/>
              <w:right w:val="nil"/>
            </w:tcBorders>
            <w:shd w:fill="auto" w:color="auto" w:val="clear"/>
          </w:tcPr>
          <w:p w:rsidRDefault="00AD1BEC" w:rsidP="003A6226" w:rsidR="00AD1BEC" w:rsidRPr="003A6226">
            <w:pPr>
              <w:jc w:val="both"/>
              <w:rPr>
                <w:rFonts w:cs="Tahoma"/>
                <w:sz w:val="24"/>
                <w:szCs w:val="24"/>
              </w:rPr>
            </w:pPr>
            <w:r w:rsidRPr="003A6226">
              <w:rPr>
                <w:rFonts w:cs="Tahoma"/>
                <w:sz w:val="24"/>
                <w:szCs w:val="24"/>
              </w:rPr>
              <w:t xml:space="preserve">Dana </w:t>
            </w:r>
            <w:smartTag w:element="date" w:uri="urn:schemas-microsoft-com:office:smarttags">
              <w:smartTagPr>
                <w:attr w:val="trans" w:name="ls"/>
                <w:attr w:val="04" w:name="Month"/>
                <w:attr w:val="18" w:name="Day"/>
                <w:attr w:val="2017" w:name="Year"/>
              </w:smartTagPr>
              <w:r w:rsidRPr="003A6226">
                <w:rPr>
                  <w:rFonts w:cs="Tahoma"/>
                  <w:sz w:val="24"/>
                  <w:szCs w:val="24"/>
                </w:rPr>
                <w:t>18.04.2017.</w:t>
              </w:r>
            </w:smartTag>
            <w:r w:rsidRPr="003A6226">
              <w:rPr>
                <w:rFonts w:cs="Tahoma"/>
                <w:sz w:val="24"/>
                <w:szCs w:val="24"/>
              </w:rPr>
              <w:t xml:space="preserve"> godine u zaprimljen je poziv za glavnu raspravu za dan </w:t>
            </w:r>
            <w:smartTag w:element="date" w:uri="urn:schemas-microsoft-com:office:smarttags">
              <w:smartTagPr>
                <w:attr w:val="trans" w:name="ls"/>
                <w:attr w:val="06" w:name="Month"/>
                <w:attr w:val="07" w:name="Day"/>
                <w:attr w:val="2017" w:name="Year"/>
              </w:smartTagPr>
              <w:r w:rsidRPr="003A6226">
                <w:rPr>
                  <w:rFonts w:cs="Tahoma"/>
                  <w:sz w:val="24"/>
                  <w:szCs w:val="24"/>
                </w:rPr>
                <w:t>07.06.2017.</w:t>
              </w:r>
            </w:smartTag>
            <w:r w:rsidRPr="003A6226">
              <w:rPr>
                <w:rFonts w:cs="Tahoma"/>
                <w:sz w:val="24"/>
                <w:szCs w:val="24"/>
              </w:rPr>
              <w:t xml:space="preserve"> godine  u 12,15 sati.</w:t>
            </w:r>
          </w:p>
          <w:p w:rsidRDefault="000108B4" w:rsidP="003A6226" w:rsidR="000108B4" w:rsidRPr="003A6226">
            <w:pPr>
              <w:jc w:val="both"/>
              <w:rPr>
                <w:rFonts w:cs="Tahoma"/>
                <w:sz w:val="24"/>
                <w:szCs w:val="24"/>
              </w:rPr>
            </w:pPr>
            <w:r w:rsidRPr="003A6226">
              <w:rPr>
                <w:rFonts w:cs="Tahoma"/>
                <w:sz w:val="24"/>
                <w:szCs w:val="24"/>
              </w:rPr>
              <w:t xml:space="preserve">Iz poziva za glavnu raspravu razvidno je da su tužitelji i predmet (radi isplate),  direktno vezani sa ovršnim postupkom  poslovni broj Ovr-6/16,  gore opisanim. Kako je u pozivu navedeno predmet se odnosi na isplatu tražbine koja je tužiteljima vjerovnicima u cjelosti priznata i utvrđena na posebnom ispitnom </w:t>
            </w:r>
            <w:r w:rsidRPr="003A6226">
              <w:rPr>
                <w:rFonts w:cs="Tahoma"/>
                <w:sz w:val="24"/>
                <w:szCs w:val="24"/>
              </w:rPr>
              <w:lastRenderedPageBreak/>
              <w:t>ročištu, te se ne vidi pravni temelj za pokretanje takove parnice. Više o svemu i o poduzimanju slijedećih pravnih koraka moći će se nastaviti, odnosno poduzeti tek nakon uvida u spis.</w:t>
            </w:r>
          </w:p>
        </w:tc>
      </w:tr>
    </w:tbl>
    <w:p w:rsidRDefault="005E7527" w:rsidP="000C0492" w:rsidR="005E7527">
      <w:pPr>
        <w:ind w:firstLine="708"/>
        <w:rPr>
          <w:rFonts w:cs="Tahoma"/>
          <w:b/>
          <w:bCs/>
          <w:lang w:val="pl-PL"/>
        </w:rPr>
      </w:pPr>
    </w:p>
    <w:p w:rsidRDefault="00F133B2" w:rsidP="000C0492" w:rsidR="00F133B2">
      <w:pPr>
        <w:tabs>
          <w:tab w:pos="720" w:val="left"/>
        </w:tabs>
        <w:ind w:left="540"/>
        <w:rPr>
          <w:rFonts w:cs="Tahoma"/>
          <w:b/>
          <w:bCs/>
          <w:sz w:val="20"/>
          <w:szCs w:val="20"/>
        </w:rPr>
      </w:pPr>
    </w:p>
    <w:p w:rsidRDefault="00AD1BEC" w:rsidP="000C0492" w:rsidR="00AD1BEC">
      <w:pPr>
        <w:tabs>
          <w:tab w:pos="720" w:val="left"/>
        </w:tabs>
        <w:ind w:left="540"/>
        <w:rPr>
          <w:rFonts w:cs="Tahoma"/>
          <w:b/>
          <w:bCs/>
          <w:sz w:val="20"/>
          <w:szCs w:val="20"/>
        </w:rPr>
      </w:pPr>
    </w:p>
    <w:p w:rsidRDefault="00AD1BEC" w:rsidP="000C0492" w:rsidR="00AD1BEC">
      <w:pPr>
        <w:tabs>
          <w:tab w:pos="720" w:val="left"/>
        </w:tabs>
        <w:ind w:left="540"/>
        <w:rPr>
          <w:rFonts w:cs="Tahoma"/>
          <w:b/>
          <w:bCs/>
          <w:sz w:val="20"/>
          <w:szCs w:val="20"/>
        </w:rPr>
      </w:pPr>
    </w:p>
    <w:p w:rsidRDefault="000C0492" w:rsidP="00960CE4" w:rsidR="000C0492" w:rsidRPr="008762D9">
      <w:pPr>
        <w:tabs>
          <w:tab w:pos="720" w:val="left"/>
        </w:tabs>
        <w:spacing w:after="0"/>
        <w:ind w:left="547"/>
        <w:rPr>
          <w:rFonts w:cs="Tahoma"/>
          <w:b/>
          <w:bCs/>
          <w:sz w:val="24"/>
          <w:szCs w:val="24"/>
        </w:rPr>
      </w:pPr>
      <w:r w:rsidRPr="008762D9">
        <w:rPr>
          <w:rFonts w:cs="Tahoma"/>
          <w:b/>
          <w:bCs/>
          <w:sz w:val="24"/>
          <w:szCs w:val="24"/>
        </w:rPr>
        <w:t>PRIJEDLOZI STEČAJNOG UPRAVITELJA</w:t>
      </w:r>
    </w:p>
    <w:p w:rsidRDefault="000C0492" w:rsidP="00960CE4" w:rsidR="000C0492" w:rsidRPr="00E41AF1">
      <w:pPr>
        <w:spacing w:after="0"/>
        <w:rPr>
          <w:rFonts w:cs="Tahoma"/>
          <w:sz w:val="16"/>
          <w:szCs w:val="16"/>
          <w:lang w:val="pl-PL"/>
        </w:rPr>
      </w:pPr>
    </w:p>
    <w:p w:rsidRDefault="00F133B2" w:rsidP="00960CE4" w:rsidR="00F133B2" w:rsidRPr="00E41AF1">
      <w:pPr>
        <w:spacing w:after="0"/>
        <w:rPr>
          <w:rFonts w:cs="Tahoma"/>
          <w:sz w:val="16"/>
          <w:szCs w:val="16"/>
          <w:lang w:val="pl-PL"/>
        </w:rPr>
      </w:pPr>
    </w:p>
    <w:p w:rsidRDefault="000C0492" w:rsidP="000C0492" w:rsidR="000C0492" w:rsidRPr="008762D9">
      <w:pPr>
        <w:rPr>
          <w:rFonts w:cs="Tahoma"/>
          <w:sz w:val="24"/>
          <w:szCs w:val="24"/>
          <w:lang w:val="pl-PL"/>
        </w:rPr>
      </w:pPr>
      <w:r w:rsidRPr="008762D9">
        <w:rPr>
          <w:rFonts w:cs="Tahoma"/>
          <w:sz w:val="24"/>
          <w:szCs w:val="24"/>
          <w:lang w:val="pl-PL"/>
        </w:rPr>
        <w:t xml:space="preserve">Shodno svemu iznesenome u ovome izvješću stečajni upravitelj </w:t>
      </w:r>
    </w:p>
    <w:p w:rsidRDefault="000C0492" w:rsidP="000C0492" w:rsidR="000C0492" w:rsidRPr="008762D9">
      <w:pPr>
        <w:jc w:val="center"/>
        <w:rPr>
          <w:rFonts w:cs="Tahoma"/>
          <w:i/>
          <w:iCs/>
          <w:sz w:val="24"/>
          <w:szCs w:val="24"/>
          <w:lang w:val="pl-PL"/>
        </w:rPr>
      </w:pPr>
      <w:r w:rsidRPr="008762D9">
        <w:rPr>
          <w:rFonts w:cs="Tahoma"/>
          <w:i/>
          <w:iCs/>
          <w:sz w:val="24"/>
          <w:szCs w:val="24"/>
          <w:lang w:val="pl-PL"/>
        </w:rPr>
        <w:t>p r e d l a ž e</w:t>
      </w:r>
    </w:p>
    <w:p w:rsidRDefault="000C0492" w:rsidP="000C0492" w:rsidR="000C0492" w:rsidRPr="008762D9">
      <w:pPr>
        <w:numPr>
          <w:ilvl w:val="0"/>
          <w:numId w:val="2"/>
        </w:numPr>
        <w:tabs>
          <w:tab w:pos="720" w:val="clear"/>
        </w:tabs>
        <w:rPr>
          <w:rFonts w:cs="Tahoma"/>
          <w:sz w:val="24"/>
          <w:szCs w:val="24"/>
        </w:rPr>
      </w:pPr>
      <w:r w:rsidRPr="008762D9">
        <w:rPr>
          <w:rFonts w:cs="Tahoma"/>
          <w:sz w:val="24"/>
          <w:szCs w:val="24"/>
        </w:rPr>
        <w:t xml:space="preserve">da stečajni sudac primi na znanje sve radnje koje je stečajni upravitelj poduzeo od u razdoblju od </w:t>
      </w:r>
      <w:smartTag w:element="date" w:uri="urn:schemas-microsoft-com:office:smarttags">
        <w:smartTagPr>
          <w:attr w:val="2017" w:name="Year"/>
          <w:attr w:val="23" w:name="Day"/>
          <w:attr w:val="01" w:name="Month"/>
          <w:attr w:val="trans" w:name="ls"/>
        </w:smartTagPr>
        <w:r w:rsidR="00B0117B">
          <w:rPr>
            <w:rFonts w:cs="Tahoma"/>
            <w:sz w:val="24"/>
            <w:szCs w:val="24"/>
          </w:rPr>
          <w:t>23.01.2017</w:t>
        </w:r>
        <w:r w:rsidRPr="008762D9">
          <w:rPr>
            <w:rFonts w:cs="Tahoma"/>
            <w:sz w:val="24"/>
            <w:szCs w:val="24"/>
          </w:rPr>
          <w:t>.</w:t>
        </w:r>
      </w:smartTag>
      <w:r w:rsidRPr="008762D9">
        <w:rPr>
          <w:rFonts w:cs="Tahoma"/>
          <w:sz w:val="24"/>
          <w:szCs w:val="24"/>
        </w:rPr>
        <w:t xml:space="preserve"> g.  do </w:t>
      </w:r>
      <w:smartTag w:element="date" w:uri="urn:schemas-microsoft-com:office:smarttags">
        <w:smartTagPr>
          <w:attr w:val="2017" w:name="Year"/>
          <w:attr w:val="24" w:name="Day"/>
          <w:attr w:val="04" w:name="Month"/>
          <w:attr w:val="trans" w:name="ls"/>
        </w:smartTagPr>
        <w:r w:rsidR="00B0117B">
          <w:rPr>
            <w:rFonts w:cs="Tahoma"/>
            <w:sz w:val="24"/>
            <w:szCs w:val="24"/>
          </w:rPr>
          <w:t>24.04</w:t>
        </w:r>
        <w:r w:rsidRPr="008762D9">
          <w:rPr>
            <w:rFonts w:cs="Tahoma"/>
            <w:sz w:val="24"/>
            <w:szCs w:val="24"/>
          </w:rPr>
          <w:t>.201</w:t>
        </w:r>
        <w:r w:rsidR="00620435" w:rsidRPr="008762D9">
          <w:rPr>
            <w:rFonts w:cs="Tahoma"/>
            <w:sz w:val="24"/>
            <w:szCs w:val="24"/>
          </w:rPr>
          <w:t>7</w:t>
        </w:r>
        <w:r w:rsidRPr="008762D9">
          <w:rPr>
            <w:rFonts w:cs="Tahoma"/>
            <w:sz w:val="24"/>
            <w:szCs w:val="24"/>
          </w:rPr>
          <w:t>.</w:t>
        </w:r>
      </w:smartTag>
      <w:r w:rsidRPr="008762D9">
        <w:rPr>
          <w:rFonts w:cs="Tahoma"/>
          <w:sz w:val="24"/>
          <w:szCs w:val="24"/>
        </w:rPr>
        <w:t>g.</w:t>
      </w:r>
    </w:p>
    <w:p w:rsidRDefault="000C0492" w:rsidP="000C0492" w:rsidR="000C0492" w:rsidRPr="00E41AF1">
      <w:pPr>
        <w:spacing w:after="0"/>
        <w:ind w:firstLine="360"/>
        <w:rPr>
          <w:rFonts w:cs="Tahoma"/>
          <w:sz w:val="20"/>
          <w:szCs w:val="20"/>
          <w:lang w:val="pl-PL"/>
        </w:rPr>
      </w:pPr>
      <w:r w:rsidRPr="00E41AF1">
        <w:rPr>
          <w:rFonts w:cs="Tahoma"/>
          <w:sz w:val="20"/>
          <w:szCs w:val="20"/>
          <w:lang w:val="pl-PL"/>
        </w:rPr>
        <w:t xml:space="preserve">  </w:t>
      </w:r>
    </w:p>
    <w:p w:rsidRDefault="000C0492" w:rsidP="000C0492" w:rsidR="000C0492">
      <w:pPr>
        <w:spacing w:after="0"/>
        <w:ind w:firstLine="360"/>
        <w:rPr>
          <w:rFonts w:cs="Tahoma"/>
          <w:sz w:val="20"/>
          <w:szCs w:val="20"/>
          <w:lang w:val="pl-PL"/>
        </w:rPr>
      </w:pPr>
    </w:p>
    <w:p w:rsidRDefault="00AD1BEC" w:rsidP="000C0492" w:rsidR="00AD1BEC" w:rsidRPr="00E41AF1">
      <w:pPr>
        <w:spacing w:after="0"/>
        <w:ind w:firstLine="360"/>
        <w:rPr>
          <w:rFonts w:cs="Tahoma"/>
          <w:sz w:val="20"/>
          <w:szCs w:val="20"/>
          <w:lang w:val="pl-PL"/>
        </w:rPr>
      </w:pPr>
    </w:p>
    <w:p w:rsidRDefault="00B0117B" w:rsidP="000C0492" w:rsidR="000C0492" w:rsidRPr="008762D9">
      <w:pPr>
        <w:spacing w:after="0"/>
        <w:ind w:firstLine="360"/>
        <w:rPr>
          <w:rFonts w:cs="Tahoma"/>
          <w:sz w:val="24"/>
          <w:szCs w:val="24"/>
          <w:lang w:val="pl-PL"/>
        </w:rPr>
      </w:pPr>
      <w:r>
        <w:rPr>
          <w:rFonts w:cs="Tahoma"/>
          <w:sz w:val="24"/>
          <w:szCs w:val="24"/>
          <w:lang w:val="pl-PL"/>
        </w:rPr>
        <w:t xml:space="preserve">  Mjesto i datum: </w:t>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r>
      <w:r>
        <w:rPr>
          <w:rFonts w:cs="Tahoma"/>
          <w:sz w:val="24"/>
          <w:szCs w:val="24"/>
          <w:lang w:val="pl-PL"/>
        </w:rPr>
        <w:tab/>
        <w:t>S</w:t>
      </w:r>
      <w:r w:rsidR="000C0492" w:rsidRPr="008762D9">
        <w:rPr>
          <w:rFonts w:cs="Tahoma"/>
          <w:sz w:val="24"/>
          <w:szCs w:val="24"/>
          <w:lang w:val="pl-PL"/>
        </w:rPr>
        <w:t>tečajni upravitelj:</w:t>
      </w:r>
    </w:p>
    <w:p w:rsidRDefault="000C0492" w:rsidP="000C0492" w:rsidR="000C0492" w:rsidRPr="00B0117B">
      <w:pPr>
        <w:spacing w:after="0"/>
        <w:ind w:firstLine="360"/>
        <w:rPr>
          <w:rFonts w:cs="Tahoma"/>
          <w:sz w:val="16"/>
          <w:szCs w:val="16"/>
          <w:lang w:val="pl-PL"/>
        </w:rPr>
      </w:pPr>
    </w:p>
    <w:p w:rsidRDefault="000C0492" w:rsidP="000C0492" w:rsidR="000C0492" w:rsidRPr="008762D9">
      <w:pPr>
        <w:rPr>
          <w:rFonts w:cs="Arial"/>
          <w:b/>
          <w:sz w:val="24"/>
          <w:szCs w:val="24"/>
        </w:rPr>
      </w:pPr>
      <w:r w:rsidRPr="008762D9">
        <w:rPr>
          <w:rFonts w:cs="Tahoma"/>
          <w:sz w:val="24"/>
          <w:szCs w:val="24"/>
          <w:lang w:val="pl-PL"/>
        </w:rPr>
        <w:t xml:space="preserve">Zagreb, </w:t>
      </w:r>
      <w:smartTag w:element="date" w:uri="urn:schemas-microsoft-com:office:smarttags">
        <w:smartTagPr>
          <w:attr w:val="trans" w:name="ls"/>
          <w:attr w:val="04" w:name="Month"/>
          <w:attr w:val="24" w:name="Day"/>
          <w:attr w:val="2017" w:name="Year"/>
        </w:smartTagPr>
        <w:r w:rsidR="00B0117B">
          <w:rPr>
            <w:rFonts w:cs="Tahoma"/>
            <w:sz w:val="24"/>
            <w:szCs w:val="24"/>
            <w:lang w:val="pl-PL"/>
          </w:rPr>
          <w:t>24.04.</w:t>
        </w:r>
        <w:r w:rsidR="00620435" w:rsidRPr="008762D9">
          <w:rPr>
            <w:rFonts w:cs="Tahoma"/>
            <w:sz w:val="24"/>
            <w:szCs w:val="24"/>
            <w:lang w:val="pl-PL"/>
          </w:rPr>
          <w:t>2017</w:t>
        </w:r>
        <w:r w:rsidRPr="008762D9">
          <w:rPr>
            <w:rFonts w:cs="Tahoma"/>
            <w:sz w:val="24"/>
            <w:szCs w:val="24"/>
            <w:lang w:val="pl-PL"/>
          </w:rPr>
          <w:t>.</w:t>
        </w:r>
      </w:smartTag>
      <w:r w:rsidRPr="008762D9">
        <w:rPr>
          <w:rFonts w:cs="Tahoma"/>
          <w:sz w:val="24"/>
          <w:szCs w:val="24"/>
          <w:lang w:val="pl-PL"/>
        </w:rPr>
        <w:t xml:space="preserve"> godine</w:t>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r>
      <w:r w:rsidRPr="008762D9">
        <w:rPr>
          <w:rFonts w:cs="Tahoma"/>
          <w:sz w:val="24"/>
          <w:szCs w:val="24"/>
          <w:lang w:val="pl-PL"/>
        </w:rPr>
        <w:tab/>
        <w:t xml:space="preserve"> Miron Markičević</w:t>
      </w:r>
    </w:p>
    <w:sectPr w:rsidSect="00B0117B" w:rsidR="000C0492" w:rsidRPr="008762D9">
      <w:footerReference w:type="even" r:id="rId9"/>
      <w:footerReference w:type="default" r:id="rId10"/>
      <w:pgSz w:h="16838" w:w="11906"/>
      <w:pgMar w:gutter="0" w:footer="708" w:header="708" w:left="1417" w:bottom="900" w:right="1417" w:top="36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6226" w:rsidR="003A6226">
      <w:r>
        <w:separator/>
      </w:r>
    </w:p>
  </w:endnote>
  <w:endnote w:id="0" w:type="continuationSeparator">
    <w:p w:rsidRDefault="003A6226" w:rsidR="003A62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699" w:rsidP="00BD2EC9" w:rsidR="00E976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699" w:rsidP="00670230" w:rsidR="00E976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699" w:rsidP="00BD2EC9" w:rsidR="00E976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2F0E">
      <w:rPr>
        <w:rStyle w:val="Brojstranice"/>
        <w:noProof/>
      </w:rPr>
      <w:t>6</w:t>
    </w:r>
    <w:r>
      <w:rPr>
        <w:rStyle w:val="Brojstranice"/>
      </w:rPr>
      <w:fldChar w:fldCharType="end"/>
    </w:r>
  </w:p>
  <w:p w:rsidRDefault="00E97699" w:rsidP="00670230" w:rsidR="00E976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6226" w:rsidR="003A6226">
      <w:r>
        <w:separator/>
      </w:r>
    </w:p>
  </w:footnote>
  <w:footnote w:id="0" w:type="continuationSeparator">
    <w:p w:rsidRDefault="003A6226" w:rsidR="003A622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65537B"/>
    <w:multiLevelType w:val="hybridMultilevel"/>
    <w:tmpl w:val="721642EC"/>
    <w:lvl w:tplc="2C949BDE" w:ilvl="0">
      <w:start w:val="13"/>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24161B6B"/>
    <w:multiLevelType w:val="hybridMultilevel"/>
    <w:tmpl w:val="3C96D1EC"/>
    <w:lvl w:tplc="2C949BDE" w:ilvl="0">
      <w:start w:val="13"/>
      <w:numFmt w:val="bullet"/>
      <w:lvlText w:val="-"/>
      <w:lvlJc w:val="left"/>
      <w:pPr>
        <w:tabs>
          <w:tab w:pos="1440" w:val="num"/>
        </w:tabs>
        <w:ind w:hanging="360" w:left="1440"/>
      </w:pPr>
      <w:rPr>
        <w:rFonts w:cs="Arial" w:eastAsia="Times New Roman" w:hAnsi="Arial" w:ascii="Arial" w:hint="default"/>
      </w:rPr>
    </w:lvl>
    <w:lvl w:tentative="true" w:tplc="04090003" w:ilvl="1">
      <w:start w:val="1"/>
      <w:numFmt w:val="bullet"/>
      <w:lvlText w:val="o"/>
      <w:lvlJc w:val="left"/>
      <w:pPr>
        <w:tabs>
          <w:tab w:pos="2160" w:val="num"/>
        </w:tabs>
        <w:ind w:hanging="360" w:left="2160"/>
      </w:pPr>
      <w:rPr>
        <w:rFonts w:cs="Courier New"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cs="Courier New"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cs="Courier New"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2">
    <w:nsid w:val="26C8099D"/>
    <w:multiLevelType w:val="hybridMultilevel"/>
    <w:tmpl w:val="7D3CEFD8"/>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3">
    <w:nsid w:val="2A8204B4"/>
    <w:multiLevelType w:val="hybridMultilevel"/>
    <w:tmpl w:val="4B1CBEEA"/>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C9E6561"/>
    <w:multiLevelType w:val="hybridMultilevel"/>
    <w:tmpl w:val="F6B412F2"/>
    <w:lvl w:tplc="04090001" w:ilvl="0">
      <w:start w:val="1"/>
      <w:numFmt w:val="bullet"/>
      <w:lvlText w:val=""/>
      <w:lvlJc w:val="left"/>
      <w:pPr>
        <w:tabs>
          <w:tab w:pos="720" w:val="num"/>
        </w:tabs>
        <w:ind w:hanging="360" w:left="720"/>
      </w:pPr>
      <w:rPr>
        <w:rFonts w:hAnsi="Symbol" w:ascii="Symbo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6">
    <w:nsid w:val="6DB22772"/>
    <w:multiLevelType w:val="hybridMultilevel"/>
    <w:tmpl w:val="8C482CC8"/>
    <w:lvl w:tplc="0409000F" w:ilvl="0">
      <w:start w:val="1"/>
      <w:numFmt w:val="decimal"/>
      <w:lvlText w:val="%1."/>
      <w:lvlJc w:val="left"/>
      <w:pPr>
        <w:tabs>
          <w:tab w:pos="720" w:val="num"/>
        </w:tabs>
        <w:ind w:hanging="360" w:left="720"/>
      </w:pPr>
    </w:lvl>
    <w:lvl w:tplc="2C949BDE" w:ilvl="1">
      <w:start w:val="13"/>
      <w:numFmt w:val="bullet"/>
      <w:lvlText w:val="-"/>
      <w:lvlJc w:val="left"/>
      <w:pPr>
        <w:tabs>
          <w:tab w:pos="1440" w:val="num"/>
        </w:tabs>
        <w:ind w:hanging="360" w:left="1440"/>
      </w:pPr>
      <w:rPr>
        <w:rFonts w:cs="Arial" w:eastAsia="Times New Roman" w:hAnsi="Arial" w:ascii="Aria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2"/>
  </w:num>
  <w:num w:numId="3">
    <w:abstractNumId w:val="6"/>
  </w:num>
  <w:num w:numId="4">
    <w:abstractNumId w:val="4"/>
  </w:num>
  <w:num w:numId="5">
    <w:abstractNumId w:val="3"/>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0492"/>
    <w:rsid w:val="00005A17"/>
    <w:rsid w:val="000108B4"/>
    <w:rsid w:val="00036622"/>
    <w:rsid w:val="000454E2"/>
    <w:rsid w:val="00047F3E"/>
    <w:rsid w:val="000507FB"/>
    <w:rsid w:val="000C0492"/>
    <w:rsid w:val="00130583"/>
    <w:rsid w:val="00145462"/>
    <w:rsid w:val="00171D33"/>
    <w:rsid w:val="001758A6"/>
    <w:rsid w:val="001C3493"/>
    <w:rsid w:val="00261E4D"/>
    <w:rsid w:val="00262A37"/>
    <w:rsid w:val="002A740E"/>
    <w:rsid w:val="002C70EE"/>
    <w:rsid w:val="002D75DA"/>
    <w:rsid w:val="00326A1B"/>
    <w:rsid w:val="00333232"/>
    <w:rsid w:val="00334D5C"/>
    <w:rsid w:val="00352B7F"/>
    <w:rsid w:val="003872DE"/>
    <w:rsid w:val="003A6226"/>
    <w:rsid w:val="003C5FCA"/>
    <w:rsid w:val="003F51F7"/>
    <w:rsid w:val="004059B1"/>
    <w:rsid w:val="00445E04"/>
    <w:rsid w:val="00467BA8"/>
    <w:rsid w:val="00482DA9"/>
    <w:rsid w:val="0048447E"/>
    <w:rsid w:val="004B006C"/>
    <w:rsid w:val="004B58F7"/>
    <w:rsid w:val="004F42FE"/>
    <w:rsid w:val="005059AC"/>
    <w:rsid w:val="005835AB"/>
    <w:rsid w:val="005A1770"/>
    <w:rsid w:val="005E249B"/>
    <w:rsid w:val="005E7527"/>
    <w:rsid w:val="00620435"/>
    <w:rsid w:val="006443AF"/>
    <w:rsid w:val="00670230"/>
    <w:rsid w:val="006852F4"/>
    <w:rsid w:val="00691034"/>
    <w:rsid w:val="006B4A10"/>
    <w:rsid w:val="006F6B4F"/>
    <w:rsid w:val="0075001E"/>
    <w:rsid w:val="00782888"/>
    <w:rsid w:val="007B00C4"/>
    <w:rsid w:val="007B2E83"/>
    <w:rsid w:val="007C45A5"/>
    <w:rsid w:val="007D12EF"/>
    <w:rsid w:val="007D3AC6"/>
    <w:rsid w:val="007D5E87"/>
    <w:rsid w:val="00820162"/>
    <w:rsid w:val="00825688"/>
    <w:rsid w:val="0083718D"/>
    <w:rsid w:val="00846E52"/>
    <w:rsid w:val="008762D9"/>
    <w:rsid w:val="008F47C2"/>
    <w:rsid w:val="009128D0"/>
    <w:rsid w:val="00916344"/>
    <w:rsid w:val="0094493E"/>
    <w:rsid w:val="00947EAC"/>
    <w:rsid w:val="00955C4D"/>
    <w:rsid w:val="00960CE4"/>
    <w:rsid w:val="009B6492"/>
    <w:rsid w:val="009F5E4E"/>
    <w:rsid w:val="00A03B88"/>
    <w:rsid w:val="00A06737"/>
    <w:rsid w:val="00A23BFE"/>
    <w:rsid w:val="00A33CE9"/>
    <w:rsid w:val="00A36403"/>
    <w:rsid w:val="00A57A54"/>
    <w:rsid w:val="00A628CC"/>
    <w:rsid w:val="00A73D8E"/>
    <w:rsid w:val="00A77FAD"/>
    <w:rsid w:val="00A81846"/>
    <w:rsid w:val="00AB3962"/>
    <w:rsid w:val="00AC7672"/>
    <w:rsid w:val="00AD1BEC"/>
    <w:rsid w:val="00B0117B"/>
    <w:rsid w:val="00B161CF"/>
    <w:rsid w:val="00B36C77"/>
    <w:rsid w:val="00B57644"/>
    <w:rsid w:val="00B8516A"/>
    <w:rsid w:val="00BA2F0E"/>
    <w:rsid w:val="00BB7D81"/>
    <w:rsid w:val="00BD2EC9"/>
    <w:rsid w:val="00C1436A"/>
    <w:rsid w:val="00C6530D"/>
    <w:rsid w:val="00C71B1D"/>
    <w:rsid w:val="00C81FD9"/>
    <w:rsid w:val="00CA3FAA"/>
    <w:rsid w:val="00CF0988"/>
    <w:rsid w:val="00D23C2A"/>
    <w:rsid w:val="00D30A2C"/>
    <w:rsid w:val="00D44D27"/>
    <w:rsid w:val="00D91777"/>
    <w:rsid w:val="00DD11C2"/>
    <w:rsid w:val="00DF18EA"/>
    <w:rsid w:val="00E355BA"/>
    <w:rsid w:val="00E41AF1"/>
    <w:rsid w:val="00E629F4"/>
    <w:rsid w:val="00E75B92"/>
    <w:rsid w:val="00E83A5D"/>
    <w:rsid w:val="00E97699"/>
    <w:rsid w:val="00F133B2"/>
    <w:rsid w:val="00FB3B47"/>
    <w:rsid w:val="00FC76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time" w:namespaceuri="urn:schemas-microsoft-com:office:smarttags"/>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C0492"/>
    <w:pPr>
      <w:spacing w:after="80"/>
    </w:pPr>
    <w:rPr>
      <w:rFonts w:cs="Calibri" w:eastAsia="SimSun"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0C049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670230"/>
    <w:pPr>
      <w:tabs>
        <w:tab w:pos="4703" w:val="center"/>
        <w:tab w:pos="9406" w:val="right"/>
      </w:tabs>
    </w:pPr>
  </w:style>
  <w:style w:styleId="Brojstranice" w:type="character">
    <w:name w:val="page number"/>
    <w:basedOn w:val="Zadanifontodlomka"/>
    <w:rsid w:val="00670230"/>
  </w:style>
  <w:style w:styleId="Tekstrezerviranogmjesta" w:type="character">
    <w:name w:val="Placeholder Text"/>
    <w:basedOn w:val="Zadanifontodlomka"/>
    <w:uiPriority w:val="99"/>
    <w:semiHidden/>
    <w:rsid w:val="00BA2F0E"/>
    <w:rPr>
      <w:color w:val="808080"/>
      <w:bdr w:space="0" w:sz="0" w:color="auto" w:val="none"/>
      <w:shd w:fill="auto" w:color="auto" w:val="clear"/>
    </w:rPr>
  </w:style>
  <w:style w:customStyle="true" w:styleId="eSPISCCParagraphDefaultFont" w:type="character">
    <w:name w:val="eSPIS_CC_Paragraph Default Font"/>
    <w:basedOn w:val="Zadanifontodlomka"/>
    <w:rsid w:val="00BA2F0E"/>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BA2F0E"/>
    <w:rPr>
      <w:rFonts w:cs="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BA2F0E"/>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BA2F0E"/>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C0492"/>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0C04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670230"/>
    <w:pPr>
      <w:tabs>
        <w:tab w:pos="4703" w:val="center"/>
        <w:tab w:pos="9406" w:val="right"/>
      </w:tabs>
    </w:pPr>
  </w:style>
  <w:style w:styleId="Brojstranice" w:type="character">
    <w:name w:val="page number"/>
    <w:basedOn w:val="Zadanifontodlomka"/>
    <w:rsid w:val="00670230"/>
  </w:style>
  <w:style w:styleId="Tekstrezerviranogmjesta" w:type="character">
    <w:name w:val="Placeholder Text"/>
    <w:basedOn w:val="Zadanifontodlomka"/>
    <w:uiPriority w:val="99"/>
    <w:semiHidden/>
    <w:rsid w:val="00BA2F0E"/>
    <w:rPr>
      <w:color w:val="808080"/>
      <w:bdr w:color="auto" w:space="0" w:sz="0" w:val="none"/>
      <w:shd w:color="auto" w:fill="auto" w:val="clear"/>
    </w:rPr>
  </w:style>
  <w:style w:customStyle="1" w:styleId="eSPISCCParagraphDefaultFont" w:type="character">
    <w:name w:val="eSPIS_CC_Paragraph Default Font"/>
    <w:basedOn w:val="Zadanifontodlomka"/>
    <w:rsid w:val="00BA2F0E"/>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BA2F0E"/>
    <w:rPr>
      <w:rFonts w:cs="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BA2F0E"/>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BA2F0E"/>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760988">
      <w:bodyDiv w:val="true"/>
      <w:marLeft w:val="0"/>
      <w:marRight w:val="0"/>
      <w:marTop w:val="0"/>
      <w:marBottom w:val="0"/>
      <w:divBdr>
        <w:top w:space="0" w:sz="0" w:color="auto" w:val="none"/>
        <w:left w:space="0" w:sz="0" w:color="auto" w:val="none"/>
        <w:bottom w:space="0" w:sz="0" w:color="auto" w:val="none"/>
        <w:right w:space="0" w:sz="0" w:color="auto" w:val="none"/>
      </w:divBdr>
    </w:div>
    <w:div w:id="959413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referadi,  2 i 3  dio -kal.31.8.17.</izvorni_sadrzaj>
    <derivirana_varijabla naziv="DomainObject.Predmet.Opis_1">I dio spisa u referadi,  2 i 3  dio -kal.31.8.17.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
I dio spisa u referadi (1-224)</izvorni_sadrzaj>
    <derivirana_varijabla naziv="DomainObject.Predmet.PrimjedbaSuca_1">plaćen oglas
47.St-824/12
I dio spisa u referadi (1-224)</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zvorni_sadrzaj>
    <derivirana_varijabla naziv="DomainObject.Predmet.OstaliListFormated_1">
      <item>Igor Pataky</item>
      <item>Damir Tješinski</item>
      <item>Hrvoje Ljubljanović</item>
      <item>Miron Markičević</item>
    </derivirana_varijabla>
  </DomainObject.Predmet.OstaliListFormated>
  <DomainObject.Predmet.OstaliListFormatedOIB>
    <izvorni_sadrzaj>
      <item>Igor Pataky</item>
      <item>Damir Tješinski</item>
      <item>Hrvoje Ljubljanović</item>
      <item>Miron Markičević, OIB 52797062273</item>
    </izvorni_sadrzaj>
    <derivirana_varijabla naziv="DomainObject.Predmet.OstaliListFormatedOIB_1">
      <item>Igor Pataky</item>
      <item>Damir Tješinski</item>
      <item>Hrvoje Ljubljanović</item>
      <item>Miron Markičević, OIB 52797062273</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derivirana_varijabla>
  </DomainObject.Predmet.OstaliListFormatedWithAdressOIB>
  <DomainObject.Predmet.OstaliListNazivFormated>
    <izvorni_sadrzaj>
      <item>Igor Pataky</item>
      <item>Damir Tješinski</item>
      <item>Hrvoje Ljubljanović</item>
      <item>Miron Markičević</item>
    </izvorni_sadrzaj>
    <derivirana_varijabla naziv="DomainObject.Predmet.OstaliListNazivFormated_1">
      <item>Igor Pataky</item>
      <item>Damir Tješinski</item>
      <item>Hrvoje Ljubljanović</item>
      <item>Miron Markičević</item>
    </derivirana_varijabla>
  </DomainObject.Predmet.OstaliListNazivFormated>
  <DomainObject.Predmet.OstaliListNazivFormatedOIB>
    <izvorni_sadrzaj>
      <item>Igor Pataky</item>
      <item>Damir Tješinski</item>
      <item>Hrvoje Ljubljanović</item>
      <item>Miron Markičević, OIB 52797062273</item>
    </izvorni_sadrzaj>
    <derivirana_varijabla naziv="DomainObject.Predmet.OstaliListNazivFormatedOIB_1">
      <item>Igor Pataky</item>
      <item>Damir Tješinski</item>
      <item>Hrvoje Ljubljanović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Zaharova 3 Zagreb</item>
    </izvorni_sadrzaj>
    <derivirana_varijabla naziv="DomainObject.Predmet.StecajniUpraviteljiListAddressOIB_1">
      <item>Miron Markičević, OIB 52797062273,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6</properties:Pages>
  <properties:Words>1996</properties:Words>
  <properties:Characters>12053</properties:Characters>
  <properties:Lines>302</properties:Lines>
  <properties:Paragraphs>112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14057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2017-05-02T08:27:00Z</dcterms:created>
  <dc:creator>nada</dc:creator>
  <cp:lastModifiedBy>Sonja Pilić</cp:lastModifiedBy>
  <cp:lastPrinted>2017-04-28T09:16:00Z</cp:lastPrinted>
  <dcterms:modified xmlns:xsi="http://www.w3.org/2001/XMLSchema-instance" xsi:type="dcterms:W3CDTF">2017-05-02T08:29:00Z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