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8305e" w14:paraId="c08305e"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D44A63" w:rsidRPr="007F50B0">
        <w:rPr>
          <w:bCs/>
          <w:sz w:val="24"/>
          <w:szCs w:val="24"/>
        </w:rPr>
        <w:t xml:space="preserve"> </w:t>
      </w:r>
      <w:r w:rsidRPr="007F50B0">
        <w:rPr>
          <w:bCs/>
          <w:sz w:val="24"/>
          <w:szCs w:val="24"/>
        </w:rPr>
        <w:t>St-</w:t>
      </w:r>
      <w:r w:rsidR="00FC1337">
        <w:rPr>
          <w:bCs/>
          <w:sz w:val="24"/>
          <w:szCs w:val="24"/>
        </w:rPr>
        <w:t>1009</w:t>
      </w:r>
      <w:r w:rsidR="00562C59">
        <w:rPr>
          <w:bCs/>
          <w:sz w:val="24"/>
          <w:szCs w:val="24"/>
        </w:rPr>
        <w:t>/17</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2306B2">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6601DB">
        <w:rPr>
          <w:rFonts w:hAnsi="Times New Roman" w:ascii="Times New Roman"/>
          <w:szCs w:val="24"/>
        </w:rPr>
        <w:t>12</w:t>
      </w:r>
      <w:r w:rsidR="00882DBB">
        <w:rPr>
          <w:rFonts w:hAnsi="Times New Roman" w:ascii="Times New Roman"/>
          <w:szCs w:val="24"/>
        </w:rPr>
        <w:t>. rujna</w:t>
      </w:r>
      <w:r w:rsidR="004520B8" w:rsidRPr="007F50B0">
        <w:rPr>
          <w:rFonts w:hAnsi="Times New Roman" w:ascii="Times New Roman"/>
          <w:szCs w:val="24"/>
        </w:rPr>
        <w:t xml:space="preserve"> 2017</w:t>
      </w:r>
      <w:r w:rsidRPr="007F50B0">
        <w:rPr>
          <w:rFonts w:hAnsi="Times New Roman" w:ascii="Times New Roman"/>
          <w:szCs w:val="24"/>
        </w:rPr>
        <w:t xml:space="preserve">. u prostorijama suda soba </w:t>
      </w:r>
      <w:r w:rsidR="00A602FE" w:rsidRPr="007F50B0">
        <w:rPr>
          <w:rFonts w:hAnsi="Times New Roman" w:ascii="Times New Roman"/>
          <w:szCs w:val="24"/>
        </w:rPr>
        <w:t>88</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385C13" w:rsidRPr="005029FD">
        <w:rPr>
          <w:rFonts w:hAnsi="Times New Roman" w:ascii="Times New Roman"/>
          <w:szCs w:val="24"/>
        </w:rPr>
        <w:t xml:space="preserve">MARS MEDIA d.o.o. </w:t>
      </w:r>
      <w:r w:rsidR="00385C13">
        <w:rPr>
          <w:rFonts w:hAnsi="Times New Roman" w:ascii="Times New Roman"/>
          <w:szCs w:val="24"/>
        </w:rPr>
        <w:t xml:space="preserve">u stečaju, </w:t>
      </w:r>
      <w:r w:rsidR="00385C13" w:rsidRPr="005029FD">
        <w:rPr>
          <w:rFonts w:hAnsi="Times New Roman" w:ascii="Times New Roman"/>
          <w:szCs w:val="24"/>
        </w:rPr>
        <w:t>Zagreb, Medarska 4,  OIB:70760336701, MBS:080519633</w:t>
      </w:r>
      <w:r w:rsidR="00B54B27" w:rsidRPr="002306B2">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2858DA" w:rsidRPr="007F50B0">
        <w:rPr>
          <w:sz w:val="24"/>
          <w:szCs w:val="24"/>
        </w:rPr>
        <w:t xml:space="preserve">pristupio stečajni upravitelj </w:t>
      </w:r>
      <w:r w:rsidR="00803704">
        <w:rPr>
          <w:sz w:val="24"/>
          <w:szCs w:val="24"/>
        </w:rPr>
        <w:t>Ivan Samac</w:t>
      </w:r>
      <w:r w:rsidR="00A35E12" w:rsidRPr="007F50B0">
        <w:rPr>
          <w:sz w:val="24"/>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Započeto u </w:t>
      </w:r>
      <w:r w:rsidR="00803704">
        <w:rPr>
          <w:bCs/>
          <w:sz w:val="24"/>
          <w:szCs w:val="24"/>
        </w:rPr>
        <w:t>11</w:t>
      </w:r>
      <w:r w:rsidRPr="007F50B0">
        <w:rPr>
          <w:bCs/>
          <w:sz w:val="24"/>
          <w:szCs w:val="24"/>
        </w:rPr>
        <w:t>,</w:t>
      </w:r>
      <w:r w:rsidR="000D566A">
        <w:rPr>
          <w:bCs/>
          <w:sz w:val="24"/>
          <w:szCs w:val="24"/>
        </w:rPr>
        <w:t>00</w:t>
      </w:r>
      <w:r w:rsidRPr="007F50B0">
        <w:rPr>
          <w:bCs/>
          <w:sz w:val="24"/>
          <w:szCs w:val="24"/>
        </w:rPr>
        <w:t xml:space="preserve"> 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FB39F4" w:rsidP="002D3D97" w:rsidR="002D3D97">
      <w:pPr>
        <w:numPr>
          <w:ilvl w:val="0"/>
          <w:numId w:val="2"/>
        </w:numPr>
        <w:jc w:val="both"/>
        <w:rPr>
          <w:bCs/>
          <w:sz w:val="24"/>
          <w:szCs w:val="24"/>
        </w:rPr>
      </w:pPr>
      <w:r w:rsidRPr="00F33EFA">
        <w:rPr>
          <w:bCs/>
          <w:sz w:val="24"/>
          <w:szCs w:val="24"/>
        </w:rPr>
        <w:t xml:space="preserve">za </w:t>
      </w:r>
      <w:r w:rsidR="00031AC5" w:rsidRPr="00F33EFA">
        <w:rPr>
          <w:bCs/>
          <w:sz w:val="24"/>
          <w:szCs w:val="24"/>
        </w:rPr>
        <w:t xml:space="preserve">RH, MINISTARSTVO FINANCIJA, POREZNA UPRAVA - </w:t>
      </w:r>
      <w:r w:rsidR="00F33EFA" w:rsidRPr="00F33EFA">
        <w:rPr>
          <w:bCs/>
          <w:sz w:val="24"/>
          <w:szCs w:val="24"/>
        </w:rPr>
        <w:t>Ivana Preglej, zamjenica ŽDO u Zagrebu</w:t>
      </w:r>
    </w:p>
    <w:p w:rsidRDefault="00F33EFA" w:rsidP="00F33EFA" w:rsidR="00F33EFA" w:rsidRPr="00F33EFA">
      <w:pPr>
        <w:ind w:left="720"/>
        <w:jc w:val="both"/>
        <w:rPr>
          <w:bCs/>
          <w:sz w:val="24"/>
          <w:szCs w:val="24"/>
        </w:rPr>
      </w:pPr>
    </w:p>
    <w:p w:rsidRDefault="00B740E7" w:rsidP="00633A2F" w:rsidR="002937FE" w:rsidRPr="007F50B0">
      <w:pPr>
        <w:jc w:val="both"/>
        <w:rPr>
          <w:bCs/>
          <w:sz w:val="24"/>
          <w:szCs w:val="24"/>
        </w:rPr>
      </w:pPr>
      <w:r w:rsidRPr="007F50B0">
        <w:rPr>
          <w:bCs/>
          <w:sz w:val="24"/>
          <w:szCs w:val="24"/>
        </w:rPr>
        <w:tab/>
      </w:r>
      <w:r w:rsidR="002937FE" w:rsidRPr="007F50B0">
        <w:rPr>
          <w:bCs/>
          <w:sz w:val="24"/>
          <w:szCs w:val="24"/>
        </w:rPr>
        <w:t xml:space="preserve">Stečajni sudac otvara </w:t>
      </w:r>
      <w:r w:rsidR="00D44A63" w:rsidRPr="007F50B0">
        <w:rPr>
          <w:bCs/>
          <w:sz w:val="24"/>
          <w:szCs w:val="24"/>
        </w:rPr>
        <w:t>rasp</w:t>
      </w:r>
      <w:r w:rsidR="002937FE"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002937FE"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4F2A2B" w:rsidRPr="007F50B0">
        <w:rPr>
          <w:bCs/>
          <w:sz w:val="24"/>
          <w:szCs w:val="24"/>
        </w:rPr>
        <w:t xml:space="preserve">na e-oglasnoj ploči suda </w:t>
      </w:r>
      <w:r w:rsidR="00803704">
        <w:rPr>
          <w:bCs/>
          <w:sz w:val="24"/>
          <w:szCs w:val="24"/>
        </w:rPr>
        <w:t>4.</w:t>
      </w:r>
      <w:r w:rsidR="000D566A">
        <w:rPr>
          <w:bCs/>
          <w:sz w:val="24"/>
          <w:szCs w:val="24"/>
        </w:rPr>
        <w:t xml:space="preserve"> rujna</w:t>
      </w:r>
      <w:r w:rsidR="004F2A2B" w:rsidRPr="007F50B0">
        <w:rPr>
          <w:bCs/>
          <w:sz w:val="24"/>
          <w:szCs w:val="24"/>
        </w:rPr>
        <w:t xml:space="preserve"> 2017.</w:t>
      </w:r>
    </w:p>
    <w:p w:rsidRDefault="002858DA" w:rsidP="000D566A" w:rsidR="000D566A">
      <w:pPr>
        <w:jc w:val="both"/>
        <w:rPr>
          <w:sz w:val="24"/>
          <w:szCs w:val="24"/>
        </w:rPr>
      </w:pPr>
      <w:r w:rsidRPr="007F50B0">
        <w:rPr>
          <w:sz w:val="24"/>
          <w:szCs w:val="24"/>
        </w:rPr>
        <w:tab/>
      </w:r>
      <w:r w:rsidR="004A3E09" w:rsidRPr="007F50B0">
        <w:rPr>
          <w:sz w:val="24"/>
          <w:szCs w:val="24"/>
        </w:rPr>
        <w:t>Stečajni upravitelj obavještava stečajne vjerovnike da je sastavio tablicu stečajnih vjerovnika II višeg isplatnog reda:</w:t>
      </w:r>
    </w:p>
    <w:p w:rsidRDefault="00803704" w:rsidP="00803704" w:rsidR="00803704" w:rsidRPr="009C4E8B">
      <w:pPr>
        <w:pStyle w:val="Bezproreda"/>
        <w:ind w:left="-426"/>
        <w:rPr>
          <w:rFonts w:hAnsi="Times New Roman" w:ascii="Times New Roman"/>
          <w:b/>
          <w:sz w:val="24"/>
          <w:szCs w:val="24"/>
        </w:rPr>
      </w:pPr>
    </w:p>
    <w:tbl>
      <w:tblPr>
        <w:tblW w:type="auto" w:w="0"/>
        <w:tblInd w:type="dxa" w:w="-601"/>
        <w:tblLook w:val="04A0" w:noVBand="1" w:noHBand="0" w:lastColumn="0" w:firstColumn="1" w:lastRow="0" w:firstRow="1"/>
      </w:tblPr>
      <w:tblGrid>
        <w:gridCol w:w="745"/>
        <w:gridCol w:w="949"/>
        <w:gridCol w:w="894"/>
        <w:gridCol w:w="477"/>
        <w:gridCol w:w="451"/>
        <w:gridCol w:w="413"/>
        <w:gridCol w:w="413"/>
        <w:gridCol w:w="1165"/>
        <w:gridCol w:w="709"/>
        <w:gridCol w:w="1059"/>
        <w:gridCol w:w="661"/>
        <w:gridCol w:w="812"/>
        <w:gridCol w:w="709"/>
      </w:tblGrid>
      <w:tr w:rsidTr="00644A78" w:rsidR="00803704" w:rsidRPr="002655E0">
        <w:trPr>
          <w:trHeight w:val="1627"/>
        </w:trPr>
        <w:tc>
          <w:tcPr>
            <w:tcW w:type="auto" w:w="0"/>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803704" w:rsidP="00644A78" w:rsidR="00803704" w:rsidRPr="002655E0">
            <w:pPr>
              <w:jc w:val="center"/>
              <w:rPr>
                <w:color w:val="000000"/>
              </w:rPr>
            </w:pPr>
            <w:r w:rsidRPr="002655E0">
              <w:rPr>
                <w:color w:val="000000"/>
              </w:rPr>
              <w:t>Redni broj prijavljene tražbine</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803704" w:rsidP="00644A78" w:rsidR="00803704" w:rsidRPr="002655E0">
            <w:pPr>
              <w:jc w:val="center"/>
              <w:rPr>
                <w:color w:val="000000"/>
              </w:rPr>
            </w:pPr>
            <w:r w:rsidRPr="002655E0">
              <w:rPr>
                <w:color w:val="000000"/>
              </w:rPr>
              <w:t>Ime i prezime / tvrtka  ili naziv vjerovnika</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803704" w:rsidP="00644A78" w:rsidR="00803704" w:rsidRPr="002655E0">
            <w:pPr>
              <w:jc w:val="center"/>
              <w:rPr>
                <w:color w:val="000000"/>
              </w:rPr>
            </w:pPr>
            <w:r w:rsidRPr="002655E0">
              <w:rPr>
                <w:color w:val="000000"/>
              </w:rPr>
              <w:t>OIB vjerovnika</w:t>
            </w:r>
          </w:p>
        </w:tc>
        <w:tc>
          <w:tcPr>
            <w:tcW w:type="auto" w:w="0"/>
            <w:gridSpan w:val="2"/>
            <w:tcBorders>
              <w:top w:space="0" w:sz="4" w:color="auto" w:val="single"/>
              <w:left w:val="nil"/>
              <w:bottom w:space="0" w:sz="4" w:color="auto" w:val="single"/>
              <w:right w:space="0" w:sz="4" w:color="auto" w:val="single"/>
            </w:tcBorders>
            <w:shd w:fill="D9D9D9" w:color="000000" w:val="clear"/>
            <w:vAlign w:val="center"/>
            <w:hideMark/>
          </w:tcPr>
          <w:p w:rsidRDefault="00803704" w:rsidP="00644A78" w:rsidR="00803704" w:rsidRPr="002655E0">
            <w:pPr>
              <w:jc w:val="center"/>
              <w:rPr>
                <w:color w:val="000000"/>
              </w:rPr>
            </w:pPr>
            <w:r w:rsidRPr="002655E0">
              <w:rPr>
                <w:color w:val="000000"/>
              </w:rPr>
              <w:t>Adresa / sjedište vjerovnika</w:t>
            </w:r>
          </w:p>
        </w:tc>
        <w:tc>
          <w:tcPr>
            <w:tcW w:type="auto" w:w="0"/>
            <w:gridSpan w:val="2"/>
            <w:tcBorders>
              <w:top w:space="0" w:sz="4" w:color="auto" w:val="single"/>
              <w:left w:val="nil"/>
              <w:bottom w:space="0" w:sz="4" w:color="auto" w:val="single"/>
              <w:right w:space="0" w:sz="4" w:color="auto" w:val="single"/>
            </w:tcBorders>
            <w:shd w:fill="D9D9D9" w:color="000000" w:val="clear"/>
            <w:vAlign w:val="center"/>
            <w:hideMark/>
          </w:tcPr>
          <w:p w:rsidRDefault="00803704" w:rsidP="00644A78" w:rsidR="00803704" w:rsidRPr="002655E0">
            <w:pPr>
              <w:jc w:val="center"/>
              <w:rPr>
                <w:color w:val="000000"/>
              </w:rPr>
            </w:pPr>
            <w:r w:rsidRPr="002655E0">
              <w:rPr>
                <w:color w:val="000000"/>
              </w:rPr>
              <w:t>Iznos prijavljene tražbine (kn)</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803704" w:rsidP="00644A78" w:rsidR="00803704" w:rsidRPr="002655E0">
            <w:pPr>
              <w:jc w:val="center"/>
              <w:rPr>
                <w:color w:val="000000"/>
              </w:rPr>
            </w:pPr>
            <w:r w:rsidRPr="002655E0">
              <w:rPr>
                <w:color w:val="000000"/>
              </w:rPr>
              <w:t>Pravna osnova prijavljene tražbine</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803704" w:rsidP="00644A78" w:rsidR="00803704" w:rsidRPr="002655E0">
            <w:pPr>
              <w:jc w:val="center"/>
              <w:rPr>
                <w:color w:val="000000"/>
              </w:rPr>
            </w:pPr>
            <w:r w:rsidRPr="002655E0">
              <w:rPr>
                <w:color w:val="000000"/>
              </w:rPr>
              <w:t>Iznos priznate tražbine (kn)</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803704" w:rsidP="00644A78" w:rsidR="00803704" w:rsidRPr="002655E0">
            <w:pPr>
              <w:jc w:val="center"/>
              <w:rPr>
                <w:color w:val="000000"/>
              </w:rPr>
            </w:pPr>
            <w:r w:rsidRPr="002655E0">
              <w:rPr>
                <w:color w:val="000000"/>
              </w:rPr>
              <w:t>Pravna osnova priznate tražbine</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803704" w:rsidP="00644A78" w:rsidR="00803704" w:rsidRPr="002655E0">
            <w:pPr>
              <w:jc w:val="center"/>
              <w:rPr>
                <w:color w:val="000000"/>
              </w:rPr>
            </w:pPr>
            <w:r w:rsidRPr="002655E0">
              <w:rPr>
                <w:color w:val="000000"/>
              </w:rPr>
              <w:t>Iznos osporene tražbine (kn)</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803704" w:rsidP="00644A78" w:rsidR="00803704" w:rsidRPr="002655E0">
            <w:pPr>
              <w:jc w:val="center"/>
              <w:rPr>
                <w:color w:val="000000"/>
              </w:rPr>
            </w:pPr>
            <w:r w:rsidRPr="002655E0">
              <w:rPr>
                <w:color w:val="000000"/>
              </w:rPr>
              <w:t>Razlog osporavanja tražbine</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803704" w:rsidP="00644A78" w:rsidR="00803704" w:rsidRPr="002655E0">
            <w:pPr>
              <w:jc w:val="center"/>
              <w:rPr>
                <w:color w:val="000000"/>
              </w:rPr>
            </w:pPr>
            <w:r w:rsidRPr="002655E0">
              <w:rPr>
                <w:color w:val="000000"/>
              </w:rPr>
              <w:t>Oznaka ovršne isprave ako se tražbina zasniva na ovršnoj ispravi</w:t>
            </w:r>
          </w:p>
        </w:tc>
      </w:tr>
      <w:tr w:rsidTr="00644A78" w:rsidR="00803704" w:rsidRPr="002655E0">
        <w:trPr>
          <w:trHeight w:val="2403"/>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lastRenderedPageBreak/>
              <w:t>1.</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GRAD ZAGREB</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61817894937</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Zagreb, Trg Stjepana Radića 1</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5.909,05</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Komunalna naknada,</w:t>
            </w:r>
          </w:p>
          <w:p w:rsidRDefault="00803704" w:rsidP="00644A78" w:rsidR="00803704" w:rsidRPr="002655E0">
            <w:pPr>
              <w:jc w:val="center"/>
              <w:rPr>
                <w:color w:val="000000"/>
              </w:rPr>
            </w:pPr>
            <w:r>
              <w:rPr>
                <w:color w:val="000000"/>
              </w:rPr>
              <w:t>rješenje o ovrsi UP/I-363-</w:t>
            </w:r>
            <w:r w:rsidRPr="002655E0">
              <w:rPr>
                <w:color w:val="000000"/>
              </w:rPr>
              <w:t>03/2014/08/2715 od 15.12.2014. i Klasa: UP/I-363-03/2010/54/1024 od 12.5.2010.</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5.909,05</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Komunalna naknada,</w:t>
            </w:r>
          </w:p>
          <w:p w:rsidRDefault="00803704" w:rsidP="00644A78" w:rsidR="00803704" w:rsidRPr="002655E0">
            <w:pPr>
              <w:jc w:val="center"/>
              <w:rPr>
                <w:color w:val="000000"/>
              </w:rPr>
            </w:pPr>
            <w:r w:rsidRPr="002655E0">
              <w:rPr>
                <w:color w:val="000000"/>
              </w:rPr>
              <w:t>rješenje o ovrsi UP/I-363-03/2014/08/2715 od 15.12.2014. i Klasa: UP/I-363-03/2010/54/1024 od 12.5.2010.</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4.725,12 kn</w:t>
            </w:r>
          </w:p>
        </w:tc>
      </w:tr>
      <w:tr w:rsidTr="00644A78" w:rsidR="00803704" w:rsidRPr="002655E0">
        <w:trPr>
          <w:trHeight w:val="198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2.</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Zagrebački holding d.o.o.</w:t>
            </w:r>
          </w:p>
          <w:p w:rsidRDefault="00803704" w:rsidP="00644A78" w:rsidR="00803704" w:rsidRPr="002655E0">
            <w:pPr>
              <w:jc w:val="center"/>
              <w:rPr>
                <w:color w:val="000000"/>
              </w:rPr>
            </w:pPr>
            <w:r w:rsidRPr="002655E0">
              <w:rPr>
                <w:color w:val="000000"/>
              </w:rPr>
              <w:t>Podružnica Zagrebparking</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85584865987</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Ulica grada Vukovara 41, Zagreb</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8.306,24</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Rješenje o ovrsi Ovrv-30/16, Ovrv 718/2015, presuda Trgovačkog suda u Zagrebu Povrv-3847/2011</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8.306,24</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Rješenje o ovrsi Ovrv-30/16, Ovrv 718/2015, presuda Trgovačkog suda u Zagrebu Povrv-3847/2011</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8.306,24 kn</w:t>
            </w:r>
          </w:p>
        </w:tc>
      </w:tr>
      <w:tr w:rsidTr="00644A78" w:rsidR="00803704" w:rsidRPr="002655E0">
        <w:trPr>
          <w:trHeight w:val="296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3.</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HEP – Operator distribucijskog sustava d.o.o.</w:t>
            </w:r>
          </w:p>
          <w:p w:rsidRDefault="00803704" w:rsidP="00644A78" w:rsidR="00803704" w:rsidRPr="002655E0">
            <w:pPr>
              <w:jc w:val="center"/>
              <w:rPr>
                <w:color w:val="000000"/>
              </w:rPr>
            </w:pPr>
            <w:r w:rsidRPr="002655E0">
              <w:rPr>
                <w:color w:val="000000"/>
              </w:rPr>
              <w:t>Elektra Zagreb</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46830600751</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Gundulićeva 32, Zagreb</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5.856,22</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Računi, izvod iz poslovnih knjiga,pravomoćna i ovršna rješenja o ovrsi na temelju vjerodostojne isprave: Ovrv-7771/15 od 3.11.2015., Ovrv 1962/16 od 25.5.2016., Ovrv-6351/16 od 21.12.2016.</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5.856,22</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Računi, izvod iz poslovnih knjiga, rješenje o ovrsi na temelju vjerodostojne isprave Ovrv-7771/15 od 3.11.2015., Ovrv 1962/16 od 25.5.2016., Ovrv-6351/16 od 21.12.2016.</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 </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p>
        </w:tc>
      </w:tr>
      <w:tr w:rsidTr="00644A78" w:rsidR="00803704" w:rsidRPr="002655E0">
        <w:trPr>
          <w:trHeight w:val="3223"/>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lastRenderedPageBreak/>
              <w:t>4.</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Hrvatske vode</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28921383001</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Ulica grada Vukovara 220, Zagreb</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368,34</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Izvadak iz poslovnih knjiga, Pravomoćno i ovršno rješenje Klasa: UP/I-363-03/2014-15/2773 od 15.12.2014.,</w:t>
            </w:r>
          </w:p>
          <w:p w:rsidRDefault="00803704" w:rsidP="00644A78" w:rsidR="00803704" w:rsidRPr="002655E0">
            <w:pPr>
              <w:jc w:val="center"/>
              <w:rPr>
                <w:color w:val="000000"/>
              </w:rPr>
            </w:pPr>
            <w:r w:rsidRPr="002655E0">
              <w:rPr>
                <w:color w:val="000000"/>
              </w:rPr>
              <w:t>UP/I-325-08/2011-08/8477</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368,34</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Izvadak iz poslovnih knjiga, Pravomoćno i ovršno rješenje Klasa: UP/I-363-03/2014-15/2773 od 15.12.2014.,</w:t>
            </w:r>
          </w:p>
          <w:p w:rsidRDefault="00803704" w:rsidP="00644A78" w:rsidR="00803704" w:rsidRPr="002655E0">
            <w:pPr>
              <w:jc w:val="center"/>
              <w:rPr>
                <w:color w:val="000000"/>
              </w:rPr>
            </w:pPr>
            <w:r w:rsidRPr="002655E0">
              <w:rPr>
                <w:color w:val="000000"/>
              </w:rPr>
              <w:t>UP/I-325-08/2011-08/8477</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pPr>
            <w:r w:rsidRPr="002655E0">
              <w:rPr>
                <w:color w:val="000000"/>
              </w:rPr>
              <w:t>368,34 kn</w:t>
            </w:r>
          </w:p>
        </w:tc>
      </w:tr>
      <w:tr w:rsidTr="00644A78" w:rsidR="00803704" w:rsidRPr="002655E0">
        <w:trPr>
          <w:trHeight w:val="3561"/>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5.</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Croatia osiguranje d.d.</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26187994862</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Vatroslava Jagića 33, Zagreb</w:t>
            </w:r>
          </w:p>
        </w:tc>
        <w:tc>
          <w:tcPr>
            <w:tcW w:type="auto" w:w="0"/>
            <w:gridSpan w:val="2"/>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20.276,12</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Pravomoćno i ovršno rješenje,  Ovrv-73/2013 od 4.4.2013., Ovrv-51/16 od 01.02.2016., izvadak iz poslovnih knjiga, kamatni račun</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20.276,12</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Pravomoćno i ovršno rješenje, Ovrv-73/2013 OD 4.4.2013., Ovrv-51/16 od 01.02.2016., izvadak iz poslovnih knjiga, kamatni račun</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20.276,12 kn</w:t>
            </w:r>
          </w:p>
        </w:tc>
      </w:tr>
      <w:tr w:rsidTr="00644A78" w:rsidR="00803704" w:rsidRPr="002655E0">
        <w:trPr>
          <w:trHeight w:val="3678"/>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6.</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Republika Hrvatska, Ministarstvo financija, Porezna uprava, Područni ured Zagreb, zastupano po ŽDO, Zagreb</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18683136487</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Savska cesta 41, Zagreb</w:t>
            </w:r>
          </w:p>
        </w:tc>
        <w:tc>
          <w:tcPr>
            <w:tcW w:type="auto" w:w="0"/>
            <w:gridSpan w:val="2"/>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4.903,43</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Porezi, doprinosi, javna davanja (rješenje Klasa: UP/I-410-12/14-01/01981, UP/I-410-12/15-01/06841, UP/I-410-12/16-01/04529, rješenje Trgovačkog suda Povrv-5323/2012-4, Povrv-902/13, Povrv-5323/12-22</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4.903,43</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Porezi, doprinosi, javna davanja (rješenje Klasa: UP/I-410-12/14-01/01981, UP/I-410-12/15-01/06841, UP/I-410-12/16-01/04529, rješenje Trgovačkog suda Povrv-5323/2012-4, Povrv-902/13, Povrv-5323/12-</w:t>
            </w:r>
            <w:r w:rsidRPr="002655E0">
              <w:rPr>
                <w:color w:val="000000"/>
              </w:rPr>
              <w:lastRenderedPageBreak/>
              <w:t>22</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rPr>
                <w:color w:val="000000"/>
              </w:rPr>
            </w:pPr>
            <w:r w:rsidRPr="002655E0">
              <w:rPr>
                <w:color w:val="000000"/>
              </w:rPr>
              <w:t> </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803704" w:rsidP="00644A78" w:rsidR="00803704" w:rsidRPr="002655E0">
            <w:pPr>
              <w:jc w:val="center"/>
            </w:pPr>
            <w:r w:rsidRPr="002655E0">
              <w:t>2.845,10 kn</w:t>
            </w:r>
          </w:p>
          <w:p w:rsidRDefault="00803704" w:rsidP="00644A78" w:rsidR="00803704" w:rsidRPr="002655E0">
            <w:pPr>
              <w:jc w:val="center"/>
            </w:pPr>
          </w:p>
        </w:tc>
      </w:tr>
      <w:tr w:rsidTr="00644A78" w:rsidR="00803704" w:rsidRPr="002655E0">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Ex>
        <w:trPr>
          <w:trHeight w:val="4808"/>
        </w:trPr>
        <w:tc>
          <w:tcPr>
            <w:tcW w:type="auto" w:w="0"/>
            <w:vAlign w:val="center"/>
          </w:tcPr>
          <w:p w:rsidRDefault="00803704" w:rsidP="00644A78" w:rsidR="00803704" w:rsidRPr="002655E0">
            <w:pPr>
              <w:pStyle w:val="Bezproreda"/>
              <w:jc w:val="center"/>
              <w:rPr>
                <w:rFonts w:hAnsi="Times New Roman" w:ascii="Times New Roman"/>
                <w:b/>
                <w:sz w:val="20"/>
                <w:szCs w:val="20"/>
              </w:rPr>
            </w:pPr>
          </w:p>
          <w:p w:rsidRDefault="00803704" w:rsidP="00644A78" w:rsidR="00803704" w:rsidRPr="002655E0">
            <w:pPr>
              <w:pStyle w:val="Bezproreda"/>
              <w:jc w:val="center"/>
              <w:rPr>
                <w:rFonts w:hAnsi="Times New Roman" w:ascii="Times New Roman"/>
                <w:b/>
                <w:sz w:val="20"/>
                <w:szCs w:val="20"/>
              </w:rPr>
            </w:pPr>
          </w:p>
          <w:p w:rsidRDefault="00803704" w:rsidP="00644A78" w:rsidR="00803704" w:rsidRPr="002655E0">
            <w:pPr>
              <w:pStyle w:val="Bezproreda"/>
              <w:jc w:val="center"/>
              <w:rPr>
                <w:rFonts w:hAnsi="Times New Roman" w:ascii="Times New Roman"/>
                <w:b/>
                <w:sz w:val="20"/>
                <w:szCs w:val="20"/>
              </w:rPr>
            </w:pPr>
          </w:p>
          <w:p w:rsidRDefault="00803704" w:rsidP="00644A78" w:rsidR="00803704" w:rsidRPr="002655E0">
            <w:pPr>
              <w:pStyle w:val="Bezproreda"/>
              <w:jc w:val="center"/>
              <w:rPr>
                <w:rFonts w:hAnsi="Times New Roman" w:ascii="Times New Roman"/>
                <w:b/>
                <w:sz w:val="20"/>
                <w:szCs w:val="20"/>
              </w:rPr>
            </w:pPr>
          </w:p>
          <w:p w:rsidRDefault="00803704" w:rsidP="00644A78" w:rsidR="00803704" w:rsidRPr="002655E0">
            <w:pPr>
              <w:pStyle w:val="Bezproreda"/>
              <w:jc w:val="center"/>
              <w:rPr>
                <w:rFonts w:hAnsi="Times New Roman" w:ascii="Times New Roman"/>
                <w:b/>
                <w:sz w:val="20"/>
                <w:szCs w:val="20"/>
              </w:rPr>
            </w:pPr>
          </w:p>
          <w:p w:rsidRDefault="00803704" w:rsidP="00644A78" w:rsidR="00803704" w:rsidRPr="002655E0">
            <w:pPr>
              <w:pStyle w:val="Bezproreda"/>
              <w:jc w:val="center"/>
              <w:rPr>
                <w:rFonts w:hAnsi="Times New Roman" w:ascii="Times New Roman"/>
                <w:b/>
                <w:sz w:val="20"/>
                <w:szCs w:val="20"/>
              </w:rPr>
            </w:pPr>
          </w:p>
          <w:p w:rsidRDefault="00803704" w:rsidP="00644A78" w:rsidR="00803704" w:rsidRPr="002655E0">
            <w:pPr>
              <w:pStyle w:val="Bezproreda"/>
              <w:jc w:val="center"/>
              <w:rPr>
                <w:rFonts w:hAnsi="Times New Roman" w:ascii="Times New Roman"/>
                <w:b/>
                <w:sz w:val="20"/>
                <w:szCs w:val="20"/>
              </w:rPr>
            </w:pPr>
          </w:p>
          <w:p w:rsidRDefault="00803704" w:rsidP="00644A78" w:rsidR="00803704" w:rsidRPr="002655E0">
            <w:pPr>
              <w:pStyle w:val="Bezproreda"/>
              <w:jc w:val="center"/>
              <w:rPr>
                <w:rFonts w:hAnsi="Times New Roman" w:ascii="Times New Roman"/>
                <w:b/>
                <w:sz w:val="20"/>
                <w:szCs w:val="20"/>
              </w:rPr>
            </w:pPr>
          </w:p>
          <w:p w:rsidRDefault="00803704" w:rsidP="00644A78" w:rsidR="00803704" w:rsidRPr="002655E0">
            <w:pPr>
              <w:pStyle w:val="Bezproreda"/>
              <w:jc w:val="center"/>
              <w:rPr>
                <w:rFonts w:hAnsi="Times New Roman" w:ascii="Times New Roman"/>
                <w:sz w:val="20"/>
                <w:szCs w:val="20"/>
              </w:rPr>
            </w:pPr>
          </w:p>
          <w:p w:rsidRDefault="00803704" w:rsidP="00644A78" w:rsidR="00803704" w:rsidRPr="002655E0">
            <w:pPr>
              <w:pStyle w:val="Bezproreda"/>
              <w:jc w:val="center"/>
              <w:rPr>
                <w:rFonts w:hAnsi="Times New Roman" w:ascii="Times New Roman"/>
                <w:sz w:val="20"/>
                <w:szCs w:val="20"/>
              </w:rPr>
            </w:pPr>
            <w:r w:rsidRPr="002655E0">
              <w:rPr>
                <w:rFonts w:hAnsi="Times New Roman" w:ascii="Times New Roman"/>
                <w:sz w:val="20"/>
                <w:szCs w:val="20"/>
              </w:rPr>
              <w:t>7.</w:t>
            </w:r>
          </w:p>
          <w:p w:rsidRDefault="00803704" w:rsidP="00644A78" w:rsidR="00803704" w:rsidRPr="002655E0">
            <w:pPr>
              <w:pStyle w:val="Bezproreda"/>
              <w:jc w:val="center"/>
              <w:rPr>
                <w:rFonts w:hAnsi="Times New Roman" w:ascii="Times New Roman"/>
                <w:b/>
                <w:sz w:val="20"/>
                <w:szCs w:val="20"/>
              </w:rPr>
            </w:pPr>
          </w:p>
          <w:p w:rsidRDefault="00803704" w:rsidP="00644A78" w:rsidR="00803704" w:rsidRPr="002655E0">
            <w:pPr>
              <w:pStyle w:val="Bezproreda"/>
              <w:jc w:val="center"/>
              <w:rPr>
                <w:rFonts w:hAnsi="Times New Roman" w:ascii="Times New Roman"/>
                <w:b/>
                <w:sz w:val="20"/>
                <w:szCs w:val="20"/>
              </w:rPr>
            </w:pPr>
          </w:p>
          <w:p w:rsidRDefault="00803704" w:rsidP="00644A78" w:rsidR="00803704" w:rsidRPr="002655E0">
            <w:pPr>
              <w:pStyle w:val="Bezproreda"/>
              <w:jc w:val="center"/>
              <w:rPr>
                <w:rFonts w:hAnsi="Times New Roman" w:ascii="Times New Roman"/>
                <w:b/>
                <w:sz w:val="20"/>
                <w:szCs w:val="20"/>
              </w:rPr>
            </w:pPr>
          </w:p>
          <w:p w:rsidRDefault="00803704" w:rsidP="00644A78" w:rsidR="00803704" w:rsidRPr="002655E0">
            <w:pPr>
              <w:pStyle w:val="Bezproreda"/>
              <w:jc w:val="center"/>
              <w:rPr>
                <w:rFonts w:hAnsi="Times New Roman" w:ascii="Times New Roman"/>
                <w:b/>
                <w:sz w:val="20"/>
                <w:szCs w:val="20"/>
              </w:rPr>
            </w:pPr>
          </w:p>
        </w:tc>
        <w:tc>
          <w:tcPr>
            <w:tcW w:type="auto" w:w="0"/>
            <w:vAlign w:val="center"/>
          </w:tcPr>
          <w:p w:rsidRDefault="00803704" w:rsidP="00644A78" w:rsidR="00803704">
            <w:pPr>
              <w:spacing w:lineRule="auto" w:line="276" w:after="200"/>
              <w:jc w:val="center"/>
              <w:rPr>
                <w:b/>
              </w:rPr>
            </w:pPr>
          </w:p>
          <w:p w:rsidRDefault="00803704" w:rsidP="00644A78" w:rsidR="00803704" w:rsidRPr="002655E0">
            <w:pPr>
              <w:spacing w:lineRule="auto" w:line="276" w:after="200"/>
              <w:jc w:val="center"/>
            </w:pPr>
            <w:r w:rsidRPr="002655E0">
              <w:t>Hrvatska radiotelevizija zastupana po odvjetničkom društvu Hanžeković i partneri d.o.o., Zagreb, Radnička cesta 22</w:t>
            </w: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pStyle w:val="Bezproreda"/>
              <w:jc w:val="center"/>
              <w:rPr>
                <w:rFonts w:hAnsi="Times New Roman" w:ascii="Times New Roman"/>
                <w:b/>
                <w:sz w:val="20"/>
                <w:szCs w:val="20"/>
              </w:rPr>
            </w:pPr>
          </w:p>
        </w:tc>
        <w:tc>
          <w:tcPr>
            <w:tcW w:type="auto" w:w="0"/>
            <w:vAlign w:val="center"/>
          </w:tcPr>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pPr>
            <w:r w:rsidRPr="002655E0">
              <w:t>68419124305</w:t>
            </w: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pStyle w:val="Bezproreda"/>
              <w:jc w:val="center"/>
              <w:rPr>
                <w:rFonts w:hAnsi="Times New Roman" w:ascii="Times New Roman"/>
                <w:b/>
                <w:sz w:val="20"/>
                <w:szCs w:val="20"/>
              </w:rPr>
            </w:pPr>
          </w:p>
        </w:tc>
        <w:tc>
          <w:tcPr>
            <w:tcW w:type="auto" w:w="0"/>
            <w:gridSpan w:val="2"/>
            <w:vAlign w:val="center"/>
          </w:tcPr>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pPr>
            <w:r w:rsidRPr="002655E0">
              <w:t>Prisavlje 3, Zagreb</w:t>
            </w:r>
          </w:p>
          <w:p w:rsidRDefault="00803704" w:rsidP="00644A78" w:rsidR="00803704" w:rsidRPr="002655E0">
            <w:pPr>
              <w:spacing w:lineRule="auto" w:line="276" w:after="200"/>
              <w:jc w:val="center"/>
              <w:rPr>
                <w:b/>
              </w:rPr>
            </w:pPr>
          </w:p>
          <w:p w:rsidRDefault="00803704" w:rsidP="00644A78" w:rsidR="00803704" w:rsidRPr="002655E0">
            <w:pPr>
              <w:pStyle w:val="Bezproreda"/>
              <w:jc w:val="center"/>
              <w:rPr>
                <w:rFonts w:hAnsi="Times New Roman" w:ascii="Times New Roman"/>
                <w:b/>
                <w:sz w:val="20"/>
                <w:szCs w:val="20"/>
              </w:rPr>
            </w:pPr>
          </w:p>
        </w:tc>
        <w:tc>
          <w:tcPr>
            <w:tcW w:type="auto" w:w="0"/>
            <w:gridSpan w:val="2"/>
            <w:vAlign w:val="center"/>
          </w:tcPr>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pPr>
            <w:r w:rsidRPr="002655E0">
              <w:t>18.035,34</w:t>
            </w:r>
          </w:p>
          <w:p w:rsidRDefault="00803704" w:rsidP="00644A78" w:rsidR="00803704" w:rsidRPr="002655E0">
            <w:pPr>
              <w:spacing w:lineRule="auto" w:line="276" w:after="200"/>
              <w:jc w:val="center"/>
              <w:rPr>
                <w:b/>
              </w:rPr>
            </w:pPr>
          </w:p>
          <w:p w:rsidRDefault="00803704" w:rsidP="00644A78" w:rsidR="00803704" w:rsidRPr="002655E0">
            <w:pPr>
              <w:pStyle w:val="Bezproreda"/>
              <w:jc w:val="center"/>
              <w:rPr>
                <w:rFonts w:hAnsi="Times New Roman" w:ascii="Times New Roman"/>
                <w:b/>
                <w:sz w:val="20"/>
                <w:szCs w:val="20"/>
              </w:rPr>
            </w:pPr>
          </w:p>
        </w:tc>
        <w:tc>
          <w:tcPr>
            <w:tcW w:type="auto" w:w="0"/>
            <w:vAlign w:val="center"/>
          </w:tcPr>
          <w:p w:rsidRDefault="00803704" w:rsidP="00644A78" w:rsidR="00803704" w:rsidRPr="002655E0">
            <w:pPr>
              <w:spacing w:lineRule="auto" w:line="276"/>
              <w:jc w:val="center"/>
            </w:pPr>
            <w:r w:rsidRPr="002655E0">
              <w:t>Izvadak iz evidencije, salda konti kartica za šifru preplatnika 4352147, rješenja o ovrsi: Ovrv-29656/15, Ovrv-13362/15, Ovrv-4098/14, Ovrv-27826/14, Ovrv-4744/16, Ovrv-34284/16, Ovrv -35983/10, presude Trgovačkog suda u Zagrebu Povrv-1408/13, Povrv-5219/12</w:t>
            </w:r>
          </w:p>
          <w:p w:rsidRDefault="00803704" w:rsidP="00644A78" w:rsidR="00803704" w:rsidRPr="002655E0">
            <w:pPr>
              <w:pStyle w:val="Bezproreda"/>
              <w:jc w:val="center"/>
              <w:rPr>
                <w:rFonts w:hAnsi="Times New Roman" w:ascii="Times New Roman"/>
                <w:b/>
                <w:sz w:val="20"/>
                <w:szCs w:val="20"/>
              </w:rPr>
            </w:pPr>
          </w:p>
        </w:tc>
        <w:tc>
          <w:tcPr>
            <w:tcW w:type="auto" w:w="0"/>
            <w:tcBorders>
              <w:right w:space="0" w:sz="4" w:color="auto" w:val="single"/>
            </w:tcBorders>
            <w:vAlign w:val="center"/>
          </w:tcPr>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pPr>
            <w:r w:rsidRPr="002655E0">
              <w:t>18.035,34</w:t>
            </w: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pStyle w:val="Bezproreda"/>
              <w:jc w:val="center"/>
              <w:rPr>
                <w:rFonts w:hAnsi="Times New Roman" w:ascii="Times New Roman"/>
                <w:b/>
                <w:sz w:val="20"/>
                <w:szCs w:val="20"/>
              </w:rPr>
            </w:pPr>
          </w:p>
        </w:tc>
        <w:tc>
          <w:tcPr>
            <w:tcW w:type="auto" w:w="0"/>
            <w:tcBorders>
              <w:left w:space="0" w:sz="4" w:color="auto" w:val="single"/>
            </w:tcBorders>
            <w:vAlign w:val="center"/>
          </w:tcPr>
          <w:p w:rsidRDefault="00803704" w:rsidP="00644A78" w:rsidR="00803704" w:rsidRPr="002655E0">
            <w:pPr>
              <w:spacing w:lineRule="auto" w:line="276"/>
              <w:jc w:val="center"/>
            </w:pPr>
            <w:r w:rsidRPr="002655E0">
              <w:t>Izvadak iz evidencije, salda konti kartica za šifru preplatnika 4352147, rješenja o ovrsi: Ovrv-29656/15, Ovrv-13362/15, Ovrv-4098/14, Ovrv-27826/14, Ovrv-4744/16, Ovrv-34284/16, Ovrv -35983/10, presude Trgovačkog suda u Zagrebu Povrv-1408/13, Povrv-5219/12</w:t>
            </w:r>
          </w:p>
          <w:p w:rsidRDefault="00803704" w:rsidP="00644A78" w:rsidR="00803704" w:rsidRPr="002655E0">
            <w:pPr>
              <w:spacing w:lineRule="auto" w:line="276" w:after="200"/>
              <w:jc w:val="center"/>
              <w:rPr>
                <w:b/>
              </w:rPr>
            </w:pPr>
          </w:p>
          <w:p w:rsidRDefault="00803704" w:rsidP="00644A78" w:rsidR="00803704" w:rsidRPr="002655E0">
            <w:pPr>
              <w:pStyle w:val="Bezproreda"/>
              <w:jc w:val="center"/>
              <w:rPr>
                <w:rFonts w:hAnsi="Times New Roman" w:ascii="Times New Roman"/>
                <w:sz w:val="20"/>
                <w:szCs w:val="20"/>
              </w:rPr>
            </w:pPr>
          </w:p>
        </w:tc>
        <w:tc>
          <w:tcPr>
            <w:tcW w:type="auto" w:w="0"/>
            <w:vAlign w:val="center"/>
          </w:tcPr>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pStyle w:val="Bezproreda"/>
              <w:jc w:val="center"/>
              <w:rPr>
                <w:rFonts w:hAnsi="Times New Roman" w:ascii="Times New Roman"/>
                <w:b/>
                <w:sz w:val="20"/>
                <w:szCs w:val="20"/>
              </w:rPr>
            </w:pPr>
          </w:p>
        </w:tc>
        <w:tc>
          <w:tcPr>
            <w:tcW w:type="auto" w:w="0"/>
          </w:tcPr>
          <w:p w:rsidRDefault="00803704" w:rsidP="00644A78" w:rsidR="00803704" w:rsidRPr="002655E0">
            <w:pPr>
              <w:spacing w:lineRule="auto" w:line="276" w:after="200"/>
              <w:rPr>
                <w:b/>
              </w:rPr>
            </w:pPr>
          </w:p>
          <w:p w:rsidRDefault="00803704" w:rsidP="00644A78" w:rsidR="00803704" w:rsidRPr="002655E0">
            <w:pPr>
              <w:spacing w:lineRule="auto" w:line="276" w:after="200"/>
              <w:rPr>
                <w:b/>
              </w:rPr>
            </w:pPr>
          </w:p>
          <w:p w:rsidRDefault="00803704" w:rsidP="00644A78" w:rsidR="00803704" w:rsidRPr="002655E0">
            <w:pPr>
              <w:spacing w:lineRule="auto" w:line="276" w:after="200"/>
              <w:rPr>
                <w:b/>
              </w:rPr>
            </w:pPr>
          </w:p>
          <w:p w:rsidRDefault="00803704" w:rsidP="00644A78" w:rsidR="00803704" w:rsidRPr="002655E0">
            <w:pPr>
              <w:spacing w:lineRule="auto" w:line="276" w:after="200"/>
              <w:rPr>
                <w:b/>
              </w:rPr>
            </w:pPr>
          </w:p>
          <w:p w:rsidRDefault="00803704" w:rsidP="00644A78" w:rsidR="00803704" w:rsidRPr="002655E0">
            <w:pPr>
              <w:spacing w:lineRule="auto" w:line="276" w:after="200"/>
              <w:rPr>
                <w:b/>
              </w:rPr>
            </w:pPr>
          </w:p>
          <w:p w:rsidRDefault="00803704" w:rsidP="00644A78" w:rsidR="00803704" w:rsidRPr="002655E0">
            <w:pPr>
              <w:spacing w:lineRule="auto" w:line="276" w:after="200"/>
              <w:rPr>
                <w:b/>
              </w:rPr>
            </w:pPr>
          </w:p>
          <w:p w:rsidRDefault="00803704" w:rsidP="00644A78" w:rsidR="00803704" w:rsidRPr="002655E0">
            <w:pPr>
              <w:spacing w:lineRule="auto" w:line="276" w:after="200"/>
              <w:rPr>
                <w:b/>
              </w:rPr>
            </w:pPr>
          </w:p>
          <w:p w:rsidRDefault="00803704" w:rsidP="00644A78" w:rsidR="00803704" w:rsidRPr="002655E0">
            <w:pPr>
              <w:pStyle w:val="Bezproreda"/>
              <w:rPr>
                <w:rFonts w:hAnsi="Times New Roman" w:ascii="Times New Roman"/>
                <w:b/>
                <w:sz w:val="20"/>
                <w:szCs w:val="20"/>
              </w:rPr>
            </w:pPr>
          </w:p>
        </w:tc>
        <w:tc>
          <w:tcPr>
            <w:tcW w:type="auto" w:w="0"/>
            <w:vAlign w:val="center"/>
          </w:tcPr>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spacing w:lineRule="auto" w:line="276" w:after="200"/>
              <w:jc w:val="center"/>
              <w:rPr>
                <w:b/>
              </w:rPr>
            </w:pPr>
          </w:p>
          <w:p w:rsidRDefault="00803704" w:rsidP="00644A78" w:rsidR="00803704" w:rsidRPr="002655E0">
            <w:pPr>
              <w:pStyle w:val="Bezproreda"/>
              <w:jc w:val="center"/>
              <w:rPr>
                <w:rFonts w:hAnsi="Times New Roman" w:ascii="Times New Roman"/>
                <w:b/>
                <w:sz w:val="20"/>
                <w:szCs w:val="20"/>
              </w:rPr>
            </w:pPr>
          </w:p>
        </w:tc>
      </w:tr>
      <w:tr w:rsidTr="00644A78" w:rsidR="00803704" w:rsidRPr="002655E0">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Ex>
        <w:trPr>
          <w:trHeight w:val="395"/>
        </w:trPr>
        <w:tc>
          <w:tcPr>
            <w:tcW w:type="auto" w:w="0"/>
            <w:gridSpan w:val="2"/>
            <w:vAlign w:val="center"/>
          </w:tcPr>
          <w:p w:rsidRDefault="00803704" w:rsidP="00644A78" w:rsidR="00803704" w:rsidRPr="002655E0">
            <w:pPr>
              <w:pStyle w:val="Bezproreda"/>
              <w:jc w:val="center"/>
              <w:rPr>
                <w:rFonts w:hAnsi="Times New Roman" w:ascii="Times New Roman"/>
                <w:sz w:val="20"/>
                <w:szCs w:val="20"/>
              </w:rPr>
            </w:pPr>
            <w:r w:rsidRPr="002655E0">
              <w:rPr>
                <w:rFonts w:hAnsi="Times New Roman" w:ascii="Times New Roman"/>
                <w:sz w:val="20"/>
                <w:szCs w:val="20"/>
              </w:rPr>
              <w:t>UKUPNO</w:t>
            </w:r>
          </w:p>
        </w:tc>
        <w:tc>
          <w:tcPr>
            <w:tcW w:type="auto" w:w="0"/>
            <w:gridSpan w:val="2"/>
            <w:vAlign w:val="center"/>
          </w:tcPr>
          <w:p w:rsidRDefault="00803704" w:rsidP="00644A78" w:rsidR="00803704" w:rsidRPr="002655E0">
            <w:pPr>
              <w:pStyle w:val="Bezproreda"/>
              <w:jc w:val="center"/>
              <w:rPr>
                <w:rFonts w:hAnsi="Times New Roman" w:ascii="Times New Roman"/>
                <w:sz w:val="20"/>
                <w:szCs w:val="20"/>
              </w:rPr>
            </w:pPr>
          </w:p>
        </w:tc>
        <w:tc>
          <w:tcPr>
            <w:tcW w:type="auto" w:w="0"/>
            <w:gridSpan w:val="2"/>
            <w:vAlign w:val="center"/>
          </w:tcPr>
          <w:p w:rsidRDefault="00803704" w:rsidP="00644A78" w:rsidR="00803704" w:rsidRPr="002655E0">
            <w:pPr>
              <w:pStyle w:val="Bezproreda"/>
              <w:jc w:val="center"/>
              <w:rPr>
                <w:rFonts w:hAnsi="Times New Roman" w:ascii="Times New Roman"/>
                <w:sz w:val="20"/>
                <w:szCs w:val="20"/>
              </w:rPr>
            </w:pPr>
            <w:r>
              <w:rPr>
                <w:rFonts w:hAnsi="Times New Roman" w:ascii="Times New Roman"/>
                <w:sz w:val="20"/>
                <w:szCs w:val="20"/>
              </w:rPr>
              <w:t>63.654,74</w:t>
            </w:r>
          </w:p>
        </w:tc>
        <w:tc>
          <w:tcPr>
            <w:tcW w:type="auto" w:w="0"/>
            <w:gridSpan w:val="2"/>
            <w:vAlign w:val="center"/>
          </w:tcPr>
          <w:p w:rsidRDefault="00803704" w:rsidP="00644A78" w:rsidR="00803704" w:rsidRPr="002655E0">
            <w:pPr>
              <w:pStyle w:val="Bezproreda"/>
              <w:jc w:val="center"/>
              <w:rPr>
                <w:rFonts w:hAnsi="Times New Roman" w:ascii="Times New Roman"/>
                <w:sz w:val="20"/>
                <w:szCs w:val="20"/>
              </w:rPr>
            </w:pPr>
          </w:p>
        </w:tc>
        <w:tc>
          <w:tcPr>
            <w:tcW w:type="auto" w:w="0"/>
            <w:vAlign w:val="center"/>
          </w:tcPr>
          <w:p w:rsidRDefault="00803704" w:rsidP="00644A78" w:rsidR="00803704" w:rsidRPr="002655E0">
            <w:pPr>
              <w:pStyle w:val="Bezproreda"/>
              <w:jc w:val="center"/>
              <w:rPr>
                <w:rFonts w:hAnsi="Times New Roman" w:ascii="Times New Roman"/>
                <w:sz w:val="20"/>
                <w:szCs w:val="20"/>
              </w:rPr>
            </w:pPr>
            <w:r w:rsidRPr="002655E0">
              <w:rPr>
                <w:rFonts w:hAnsi="Times New Roman" w:ascii="Times New Roman"/>
                <w:sz w:val="20"/>
                <w:szCs w:val="20"/>
              </w:rPr>
              <w:t>63.654,74</w:t>
            </w:r>
          </w:p>
        </w:tc>
        <w:tc>
          <w:tcPr>
            <w:tcW w:type="auto" w:w="0"/>
            <w:gridSpan w:val="3"/>
            <w:vAlign w:val="center"/>
          </w:tcPr>
          <w:p w:rsidRDefault="00803704" w:rsidP="00644A78" w:rsidR="00803704" w:rsidRPr="002655E0">
            <w:pPr>
              <w:pStyle w:val="Bezproreda"/>
              <w:jc w:val="center"/>
              <w:rPr>
                <w:rFonts w:hAnsi="Times New Roman" w:ascii="Times New Roman"/>
                <w:sz w:val="20"/>
                <w:szCs w:val="20"/>
              </w:rPr>
            </w:pPr>
          </w:p>
        </w:tc>
        <w:tc>
          <w:tcPr>
            <w:tcW w:type="auto" w:w="0"/>
            <w:vAlign w:val="center"/>
          </w:tcPr>
          <w:p w:rsidRDefault="00803704" w:rsidP="00644A78" w:rsidR="00803704" w:rsidRPr="002655E0">
            <w:pPr>
              <w:pStyle w:val="Bezproreda"/>
              <w:jc w:val="center"/>
              <w:rPr>
                <w:rFonts w:hAnsi="Times New Roman" w:ascii="Times New Roman"/>
                <w:sz w:val="20"/>
                <w:szCs w:val="20"/>
              </w:rPr>
            </w:pPr>
            <w:r w:rsidRPr="002655E0">
              <w:rPr>
                <w:rFonts w:hAnsi="Times New Roman" w:ascii="Times New Roman"/>
                <w:sz w:val="20"/>
                <w:szCs w:val="20"/>
              </w:rPr>
              <w:t xml:space="preserve">36.520,92 </w:t>
            </w:r>
            <w:r w:rsidRPr="002655E0">
              <w:rPr>
                <w:rFonts w:hAnsi="Times New Roman" w:ascii="Times New Roman"/>
                <w:sz w:val="20"/>
                <w:szCs w:val="20"/>
              </w:rPr>
              <w:lastRenderedPageBreak/>
              <w:t>kn</w:t>
            </w:r>
          </w:p>
        </w:tc>
      </w:tr>
    </w:tbl>
    <w:p w:rsidRDefault="00925140" w:rsidP="00313D9A" w:rsidR="00925140">
      <w:pPr>
        <w:jc w:val="both"/>
        <w:rPr>
          <w:bCs/>
          <w:sz w:val="24"/>
          <w:szCs w:val="24"/>
        </w:rPr>
      </w:pPr>
    </w:p>
    <w:p w:rsidRDefault="00313D9A" w:rsidP="00313D9A" w:rsidR="002937FE" w:rsidRPr="007F50B0">
      <w:pPr>
        <w:jc w:val="both"/>
        <w:rPr>
          <w:bCs/>
          <w:sz w:val="24"/>
          <w:szCs w:val="24"/>
        </w:rPr>
      </w:pPr>
      <w:r w:rsidRPr="007F50B0">
        <w:rPr>
          <w:bCs/>
          <w:sz w:val="24"/>
          <w:szCs w:val="24"/>
        </w:rPr>
        <w:tab/>
      </w:r>
      <w:r w:rsidR="002937FE" w:rsidRPr="007F50B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rsidRPr="007F50B0">
      <w:pPr>
        <w:numPr>
          <w:ilvl w:val="12"/>
          <w:numId w:val="0"/>
        </w:numPr>
        <w:ind w:firstLine="720"/>
        <w:jc w:val="both"/>
        <w:rPr>
          <w:bCs/>
          <w:sz w:val="24"/>
          <w:szCs w:val="24"/>
        </w:rPr>
      </w:pPr>
      <w:r w:rsidRPr="007F50B0">
        <w:rPr>
          <w:bCs/>
          <w:sz w:val="24"/>
          <w:szCs w:val="24"/>
        </w:rPr>
        <w:t>Stečajni upravitelj određeno se izjašnjava o svakoj prijavljenoj tražbini vjerovnika upisanoj u tab</w:t>
      </w:r>
      <w:r w:rsidR="00D50178" w:rsidRPr="007F50B0">
        <w:rPr>
          <w:bCs/>
          <w:sz w:val="24"/>
          <w:szCs w:val="24"/>
        </w:rPr>
        <w:t>lici</w:t>
      </w:r>
      <w:r w:rsidR="00B123EA" w:rsidRPr="007F50B0">
        <w:rPr>
          <w:bCs/>
          <w:sz w:val="24"/>
          <w:szCs w:val="24"/>
        </w:rPr>
        <w:t xml:space="preserve">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803704">
        <w:rPr>
          <w:bCs/>
          <w:sz w:val="24"/>
          <w:szCs w:val="24"/>
        </w:rPr>
        <w:t xml:space="preserve"> </w:t>
      </w:r>
      <w:r w:rsidR="001A6FC8" w:rsidRPr="007F50B0">
        <w:rPr>
          <w:bCs/>
          <w:sz w:val="24"/>
          <w:szCs w:val="24"/>
        </w:rPr>
        <w:t>II višem isplatnom redu.</w:t>
      </w:r>
    </w:p>
    <w:p w:rsidRDefault="001D1D51" w:rsidP="00B16170" w:rsidR="00632C10" w:rsidRPr="007F50B0">
      <w:pPr>
        <w:numPr>
          <w:ilvl w:val="12"/>
          <w:numId w:val="0"/>
        </w:numPr>
        <w:ind w:firstLine="720"/>
        <w:jc w:val="both"/>
        <w:rPr>
          <w:bCs/>
          <w:sz w:val="24"/>
          <w:szCs w:val="24"/>
        </w:rPr>
      </w:pPr>
      <w:r w:rsidRPr="007F50B0">
        <w:rPr>
          <w:bCs/>
          <w:sz w:val="24"/>
          <w:szCs w:val="24"/>
        </w:rPr>
        <w:t>Stečajni vjerovnici nisu osporili tražbine koje je priznao stečajni upravitelj te se iste smatraju utvrđenima.</w:t>
      </w:r>
      <w:r w:rsidR="00E84901" w:rsidRPr="007F50B0">
        <w:rPr>
          <w:bCs/>
          <w:sz w:val="24"/>
          <w:szCs w:val="24"/>
        </w:rPr>
        <w:tab/>
      </w:r>
    </w:p>
    <w:p w:rsidRDefault="00AD6A8F" w:rsidP="00B16170" w:rsidR="00AD6A8F" w:rsidRPr="007F50B0">
      <w:pPr>
        <w:numPr>
          <w:ilvl w:val="12"/>
          <w:numId w:val="0"/>
        </w:numPr>
        <w:ind w:firstLine="720"/>
        <w:jc w:val="both"/>
        <w:rPr>
          <w:bCs/>
          <w:sz w:val="24"/>
          <w:szCs w:val="24"/>
        </w:rPr>
      </w:pPr>
      <w:r w:rsidRPr="007F50B0">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7F50B0">
      <w:pPr>
        <w:numPr>
          <w:ilvl w:val="12"/>
          <w:numId w:val="0"/>
        </w:numPr>
        <w:jc w:val="center"/>
        <w:rPr>
          <w:bCs/>
          <w:sz w:val="24"/>
          <w:szCs w:val="24"/>
        </w:rPr>
      </w:pPr>
    </w:p>
    <w:p w:rsidRDefault="00942FFB" w:rsidP="001B3FBA" w:rsidR="002937FE" w:rsidRPr="007F50B0">
      <w:pPr>
        <w:numPr>
          <w:ilvl w:val="12"/>
          <w:numId w:val="0"/>
        </w:numPr>
        <w:jc w:val="center"/>
        <w:rPr>
          <w:bCs/>
          <w:sz w:val="24"/>
          <w:szCs w:val="24"/>
        </w:rPr>
      </w:pPr>
      <w:r w:rsidRPr="007F50B0">
        <w:rPr>
          <w:bCs/>
          <w:sz w:val="24"/>
          <w:szCs w:val="24"/>
        </w:rPr>
        <w:t>Dovršeno u</w:t>
      </w:r>
      <w:r w:rsidR="002937FE" w:rsidRPr="007F50B0">
        <w:rPr>
          <w:bCs/>
          <w:sz w:val="24"/>
          <w:szCs w:val="24"/>
        </w:rPr>
        <w:t xml:space="preserve"> </w:t>
      </w:r>
      <w:r w:rsidR="00F33EFA">
        <w:rPr>
          <w:bCs/>
          <w:sz w:val="24"/>
          <w:szCs w:val="24"/>
        </w:rPr>
        <w:t>11,05</w:t>
      </w:r>
      <w:r w:rsidR="00632C10" w:rsidRPr="007F50B0">
        <w:rPr>
          <w:bCs/>
          <w:sz w:val="24"/>
          <w:szCs w:val="24"/>
        </w:rPr>
        <w:t xml:space="preserve"> </w:t>
      </w:r>
      <w:r w:rsidR="002937FE" w:rsidRPr="007F50B0">
        <w:rPr>
          <w:bCs/>
          <w:sz w:val="24"/>
          <w:szCs w:val="24"/>
        </w:rPr>
        <w:t>sati.</w:t>
      </w:r>
    </w:p>
    <w:p w:rsidRDefault="00854E27" w:rsidP="001B3FBA" w:rsidR="00854E27" w:rsidRPr="007F50B0">
      <w:pPr>
        <w:numPr>
          <w:ilvl w:val="12"/>
          <w:numId w:val="0"/>
        </w:numPr>
        <w:jc w:val="center"/>
        <w:rPr>
          <w:bCs/>
          <w:sz w:val="24"/>
          <w:szCs w:val="24"/>
        </w:rPr>
      </w:pPr>
    </w:p>
    <w:p w:rsidRDefault="002937FE" w:rsidP="00A5058B" w:rsidR="002937FE" w:rsidRPr="007F50B0">
      <w:pPr>
        <w:numPr>
          <w:ilvl w:val="12"/>
          <w:numId w:val="0"/>
        </w:numPr>
        <w:jc w:val="both"/>
        <w:rPr>
          <w:bCs/>
          <w:sz w:val="24"/>
          <w:szCs w:val="24"/>
        </w:rPr>
      </w:pPr>
      <w:r w:rsidRPr="007F50B0">
        <w:rPr>
          <w:bCs/>
          <w:sz w:val="24"/>
          <w:szCs w:val="24"/>
        </w:rPr>
        <w:tab/>
        <w:t xml:space="preserve">Temeljem čl. </w:t>
      </w:r>
      <w:smartTag w:element="metricconverter" w:uri="urn:schemas-microsoft-com:office:smarttags">
        <w:smartTagPr>
          <w:attr w:val="55. st" w:name="ProductID"/>
        </w:smartTagPr>
        <w:r w:rsidRPr="007F50B0">
          <w:rPr>
            <w:bCs/>
            <w:sz w:val="24"/>
            <w:szCs w:val="24"/>
          </w:rPr>
          <w:t>55. st</w:t>
        </w:r>
      </w:smartTag>
      <w:r w:rsidRPr="007F50B0">
        <w:rPr>
          <w:bCs/>
          <w:sz w:val="24"/>
          <w:szCs w:val="24"/>
        </w:rPr>
        <w:t>. 2. Stečajnog zakona, spajaju se ispitno i izvještajno ročište te se prelazi na:</w:t>
      </w:r>
    </w:p>
    <w:p w:rsidRDefault="002937FE" w:rsidP="002937FE" w:rsidR="002937FE" w:rsidRPr="007F50B0">
      <w:pPr>
        <w:numPr>
          <w:ilvl w:val="12"/>
          <w:numId w:val="0"/>
        </w:numPr>
        <w:rPr>
          <w:bCs/>
          <w:sz w:val="24"/>
          <w:szCs w:val="24"/>
        </w:rPr>
      </w:pPr>
    </w:p>
    <w:p w:rsidRDefault="002937FE" w:rsidP="002937FE" w:rsidR="002937FE" w:rsidRPr="007F50B0">
      <w:pPr>
        <w:numPr>
          <w:ilvl w:val="12"/>
          <w:numId w:val="0"/>
        </w:numPr>
        <w:jc w:val="center"/>
        <w:rPr>
          <w:bCs/>
          <w:sz w:val="24"/>
          <w:szCs w:val="24"/>
        </w:rPr>
      </w:pPr>
      <w:r w:rsidRPr="007F50B0">
        <w:rPr>
          <w:bCs/>
          <w:sz w:val="24"/>
          <w:szCs w:val="24"/>
        </w:rPr>
        <w:t>SKUPŠTINU VJEROVNIKA S</w:t>
      </w:r>
    </w:p>
    <w:p w:rsidRDefault="002937FE" w:rsidP="002937FE" w:rsidR="002937FE" w:rsidRPr="007F50B0">
      <w:pPr>
        <w:numPr>
          <w:ilvl w:val="12"/>
          <w:numId w:val="0"/>
        </w:numPr>
        <w:jc w:val="center"/>
        <w:rPr>
          <w:bCs/>
          <w:sz w:val="24"/>
          <w:szCs w:val="24"/>
        </w:rPr>
      </w:pPr>
      <w:r w:rsidRPr="007F50B0">
        <w:rPr>
          <w:bCs/>
          <w:sz w:val="24"/>
          <w:szCs w:val="24"/>
        </w:rPr>
        <w:t xml:space="preserve">IZVJEŠTAJOG ROČIŠTA </w:t>
      </w:r>
    </w:p>
    <w:p w:rsidRDefault="002937FE" w:rsidP="002937FE" w:rsidR="002937FE" w:rsidRPr="007F50B0">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7F50B0">
        <w:rPr>
          <w:bCs/>
          <w:sz w:val="24"/>
          <w:szCs w:val="24"/>
        </w:rPr>
        <w:t>Utvrđuje se da su na izvještajnom ročištu nazočni vjerovnici koji su b</w:t>
      </w:r>
      <w:r w:rsidR="009F1D27" w:rsidRPr="007F50B0">
        <w:rPr>
          <w:bCs/>
          <w:sz w:val="24"/>
          <w:szCs w:val="24"/>
        </w:rPr>
        <w:t>ili nazočni na is</w:t>
      </w:r>
      <w:r w:rsidR="00B77001" w:rsidRPr="007F50B0">
        <w:rPr>
          <w:bCs/>
          <w:sz w:val="24"/>
          <w:szCs w:val="24"/>
        </w:rPr>
        <w:t>pitnom r</w:t>
      </w:r>
      <w:r w:rsidR="00B16170" w:rsidRPr="007F50B0">
        <w:rPr>
          <w:bCs/>
          <w:sz w:val="24"/>
          <w:szCs w:val="24"/>
        </w:rPr>
        <w:t>očištu:</w:t>
      </w:r>
    </w:p>
    <w:p w:rsidRDefault="00F33EFA" w:rsidP="00B16170" w:rsidR="00F33EFA">
      <w:pPr>
        <w:numPr>
          <w:ilvl w:val="12"/>
          <w:numId w:val="0"/>
        </w:numPr>
        <w:ind w:firstLine="720"/>
        <w:jc w:val="both"/>
        <w:rPr>
          <w:bCs/>
          <w:sz w:val="24"/>
          <w:szCs w:val="24"/>
        </w:rPr>
      </w:pPr>
      <w:r w:rsidRPr="00F33EFA">
        <w:rPr>
          <w:bCs/>
          <w:sz w:val="24"/>
          <w:szCs w:val="24"/>
        </w:rPr>
        <w:t>-</w:t>
      </w:r>
      <w:r w:rsidRPr="00F33EFA">
        <w:rPr>
          <w:bCs/>
          <w:sz w:val="24"/>
          <w:szCs w:val="24"/>
        </w:rPr>
        <w:tab/>
        <w:t>za RH, MINISTARSTVO FINANCIJA, POREZNA UPRAVA - Ivana Preglej, zamjenica ŽDO u Zagrebu</w:t>
      </w:r>
      <w:r>
        <w:rPr>
          <w:bCs/>
          <w:sz w:val="24"/>
          <w:szCs w:val="24"/>
        </w:rPr>
        <w:t>.</w:t>
      </w:r>
    </w:p>
    <w:p w:rsidRDefault="00F33EFA" w:rsidP="00B16170" w:rsidR="00C24D1F">
      <w:pPr>
        <w:numPr>
          <w:ilvl w:val="12"/>
          <w:numId w:val="0"/>
        </w:numPr>
        <w:ind w:firstLine="720"/>
        <w:jc w:val="both"/>
        <w:rPr>
          <w:bCs/>
          <w:sz w:val="24"/>
          <w:szCs w:val="24"/>
        </w:rPr>
      </w:pPr>
      <w:r>
        <w:rPr>
          <w:bCs/>
          <w:sz w:val="24"/>
          <w:szCs w:val="24"/>
        </w:rPr>
        <w:t xml:space="preserve"> </w:t>
      </w:r>
    </w:p>
    <w:p w:rsidRDefault="002937FE" w:rsidP="00B16170" w:rsidR="002937FE" w:rsidRPr="007F50B0">
      <w:pPr>
        <w:numPr>
          <w:ilvl w:val="12"/>
          <w:numId w:val="0"/>
        </w:numPr>
        <w:ind w:firstLine="720"/>
        <w:jc w:val="both"/>
        <w:rPr>
          <w:bCs/>
          <w:sz w:val="24"/>
          <w:szCs w:val="24"/>
        </w:rPr>
      </w:pPr>
      <w:r w:rsidRPr="007F50B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7F50B0">
      <w:pPr>
        <w:numPr>
          <w:ilvl w:val="12"/>
          <w:numId w:val="0"/>
        </w:numPr>
        <w:ind w:firstLine="720"/>
        <w:jc w:val="both"/>
        <w:rPr>
          <w:sz w:val="24"/>
          <w:szCs w:val="24"/>
        </w:rPr>
      </w:pPr>
      <w:r w:rsidRPr="007F50B0">
        <w:rPr>
          <w:bCs/>
          <w:sz w:val="24"/>
          <w:szCs w:val="24"/>
        </w:rPr>
        <w:t>Poziv za skupštinu vjerovnika obja</w:t>
      </w:r>
      <w:r w:rsidR="00942FFB" w:rsidRPr="007F50B0">
        <w:rPr>
          <w:bCs/>
          <w:sz w:val="24"/>
          <w:szCs w:val="24"/>
        </w:rPr>
        <w:t xml:space="preserve">vljen je </w:t>
      </w:r>
      <w:r w:rsidR="00B21E56" w:rsidRPr="007F50B0">
        <w:rPr>
          <w:bCs/>
          <w:sz w:val="24"/>
          <w:szCs w:val="24"/>
        </w:rPr>
        <w:t xml:space="preserve">na e-oglasnoj ploči suda </w:t>
      </w:r>
      <w:r w:rsidR="00C24D1F">
        <w:rPr>
          <w:bCs/>
          <w:sz w:val="24"/>
          <w:szCs w:val="24"/>
        </w:rPr>
        <w:t>26</w:t>
      </w:r>
      <w:r w:rsidR="006B317D">
        <w:rPr>
          <w:bCs/>
          <w:sz w:val="24"/>
          <w:szCs w:val="24"/>
        </w:rPr>
        <w:t>. travnja 2017.</w:t>
      </w:r>
    </w:p>
    <w:p w:rsidRDefault="002937FE" w:rsidP="00CA5D6A" w:rsidR="002937FE" w:rsidRPr="007F50B0">
      <w:pPr>
        <w:numPr>
          <w:ilvl w:val="12"/>
          <w:numId w:val="0"/>
        </w:numPr>
        <w:ind w:firstLine="720"/>
        <w:jc w:val="both"/>
        <w:rPr>
          <w:bCs/>
          <w:sz w:val="24"/>
          <w:szCs w:val="24"/>
        </w:rPr>
      </w:pPr>
      <w:r w:rsidRPr="007F50B0">
        <w:rPr>
          <w:bCs/>
          <w:sz w:val="24"/>
          <w:szCs w:val="24"/>
        </w:rPr>
        <w:t>Ročište je javno.</w:t>
      </w:r>
    </w:p>
    <w:p w:rsidRDefault="002937FE" w:rsidP="00B16170" w:rsidR="002937FE" w:rsidRPr="007F50B0">
      <w:pPr>
        <w:numPr>
          <w:ilvl w:val="12"/>
          <w:numId w:val="0"/>
        </w:numPr>
        <w:ind w:firstLine="720"/>
        <w:jc w:val="both"/>
        <w:rPr>
          <w:bCs/>
          <w:sz w:val="24"/>
          <w:szCs w:val="24"/>
        </w:rPr>
      </w:pPr>
      <w:r w:rsidRPr="007F50B0">
        <w:rPr>
          <w:bCs/>
          <w:sz w:val="24"/>
          <w:szCs w:val="24"/>
        </w:rPr>
        <w:t xml:space="preserve">Radi održavanja reda na ovom ročištu </w:t>
      </w:r>
      <w:r w:rsidR="003635C6" w:rsidRPr="007F50B0">
        <w:rPr>
          <w:bCs/>
          <w:sz w:val="24"/>
          <w:szCs w:val="24"/>
        </w:rPr>
        <w:t xml:space="preserve">sud </w:t>
      </w:r>
      <w:r w:rsidRPr="007F50B0">
        <w:rPr>
          <w:bCs/>
          <w:sz w:val="24"/>
          <w:szCs w:val="24"/>
        </w:rPr>
        <w:t>može izricati kazne predviđene čl. 318. ZPP</w:t>
      </w:r>
      <w:r w:rsidR="00065174" w:rsidRPr="007F50B0">
        <w:rPr>
          <w:bCs/>
          <w:sz w:val="24"/>
          <w:szCs w:val="24"/>
        </w:rPr>
        <w:t>-</w:t>
      </w:r>
      <w:r w:rsidRPr="007F50B0">
        <w:rPr>
          <w:bCs/>
          <w:sz w:val="24"/>
          <w:szCs w:val="24"/>
        </w:rPr>
        <w:t>a.</w:t>
      </w:r>
    </w:p>
    <w:p w:rsidRDefault="002937FE" w:rsidP="00A5058B" w:rsidR="002937FE" w:rsidRPr="007F50B0">
      <w:pPr>
        <w:pStyle w:val="Tijeloteksta"/>
        <w:numPr>
          <w:ilvl w:val="12"/>
          <w:numId w:val="0"/>
        </w:numPr>
        <w:ind w:firstLine="720"/>
        <w:rPr>
          <w:bCs/>
          <w:szCs w:val="24"/>
        </w:rPr>
      </w:pPr>
      <w:r w:rsidRPr="007F50B0">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7F50B0">
      <w:pPr>
        <w:numPr>
          <w:ilvl w:val="12"/>
          <w:numId w:val="0"/>
        </w:numPr>
        <w:ind w:firstLine="720"/>
        <w:jc w:val="both"/>
        <w:rPr>
          <w:bCs/>
          <w:sz w:val="24"/>
          <w:szCs w:val="24"/>
        </w:rPr>
      </w:pPr>
      <w:r w:rsidRPr="007F50B0">
        <w:rPr>
          <w:bCs/>
          <w:sz w:val="24"/>
          <w:szCs w:val="24"/>
        </w:rPr>
        <w:t>Poziva se stečajni upravitelj podnijeti izvješće o gospodarskom položaju stečajnog dužnika i uzrocima tog položaja te izgledu i nastavku poslovanja.</w:t>
      </w:r>
    </w:p>
    <w:p w:rsidRDefault="007F50B0" w:rsidP="00B16170" w:rsidR="007F50B0" w:rsidRPr="00803704">
      <w:pPr>
        <w:numPr>
          <w:ilvl w:val="12"/>
          <w:numId w:val="0"/>
        </w:numPr>
        <w:ind w:firstLine="720"/>
        <w:jc w:val="both"/>
        <w:rPr>
          <w:bCs/>
          <w:sz w:val="24"/>
          <w:szCs w:val="24"/>
        </w:rPr>
      </w:pPr>
    </w:p>
    <w:p w:rsidRDefault="002937FE" w:rsidP="00B16170" w:rsidR="00A35E12" w:rsidRPr="00803704">
      <w:pPr>
        <w:ind w:firstLine="720"/>
        <w:jc w:val="both"/>
        <w:rPr>
          <w:bCs/>
          <w:sz w:val="24"/>
          <w:szCs w:val="24"/>
        </w:rPr>
      </w:pPr>
      <w:r w:rsidRPr="00803704">
        <w:rPr>
          <w:bCs/>
          <w:sz w:val="24"/>
          <w:szCs w:val="24"/>
        </w:rPr>
        <w:t xml:space="preserve">Stečajni upravitelj izjavljuje kao u pisanom </w:t>
      </w:r>
      <w:r w:rsidR="00BD6429" w:rsidRPr="00803704">
        <w:rPr>
          <w:bCs/>
          <w:sz w:val="24"/>
          <w:szCs w:val="24"/>
        </w:rPr>
        <w:t>izvje</w:t>
      </w:r>
      <w:r w:rsidR="00AD6A8F" w:rsidRPr="00803704">
        <w:rPr>
          <w:bCs/>
          <w:sz w:val="24"/>
          <w:szCs w:val="24"/>
        </w:rPr>
        <w:t>šću koje prileži spi</w:t>
      </w:r>
      <w:r w:rsidR="00C06CD6" w:rsidRPr="00803704">
        <w:rPr>
          <w:bCs/>
          <w:sz w:val="24"/>
          <w:szCs w:val="24"/>
        </w:rPr>
        <w:t>su predmeta</w:t>
      </w:r>
      <w:r w:rsidR="00A35E12" w:rsidRPr="00803704">
        <w:rPr>
          <w:bCs/>
          <w:sz w:val="24"/>
          <w:szCs w:val="24"/>
        </w:rPr>
        <w:t>:</w:t>
      </w:r>
    </w:p>
    <w:p w:rsidRDefault="00803704" w:rsidP="00803704" w:rsidR="00803704" w:rsidRPr="00803704">
      <w:pPr>
        <w:rPr>
          <w:sz w:val="24"/>
          <w:szCs w:val="24"/>
        </w:rPr>
      </w:pPr>
      <w:r>
        <w:rPr>
          <w:sz w:val="24"/>
          <w:szCs w:val="24"/>
        </w:rPr>
        <w:tab/>
      </w:r>
      <w:r w:rsidRPr="00803704">
        <w:rPr>
          <w:sz w:val="24"/>
          <w:szCs w:val="24"/>
        </w:rPr>
        <w:t>1. UVOD</w:t>
      </w:r>
    </w:p>
    <w:p w:rsidRDefault="00803704" w:rsidP="00803704" w:rsidR="00803704" w:rsidRPr="00803704">
      <w:pPr>
        <w:jc w:val="both"/>
        <w:rPr>
          <w:sz w:val="24"/>
          <w:szCs w:val="24"/>
          <w:lang w:eastAsia="en-US"/>
        </w:rPr>
      </w:pPr>
      <w:r>
        <w:rPr>
          <w:sz w:val="24"/>
          <w:szCs w:val="24"/>
        </w:rPr>
        <w:tab/>
      </w:r>
      <w:r w:rsidRPr="00803704">
        <w:rPr>
          <w:sz w:val="24"/>
          <w:szCs w:val="24"/>
        </w:rPr>
        <w:t xml:space="preserve">Stečajni postupak nad stečajnim dužnikom </w:t>
      </w:r>
      <w:r w:rsidRPr="00803704">
        <w:rPr>
          <w:sz w:val="24"/>
          <w:szCs w:val="24"/>
          <w:lang w:eastAsia="en-US"/>
        </w:rPr>
        <w:t>MARS MEDIA d.o.o. u stečaju</w:t>
      </w:r>
      <w:r w:rsidRPr="00803704">
        <w:rPr>
          <w:sz w:val="24"/>
          <w:szCs w:val="24"/>
        </w:rPr>
        <w:t xml:space="preserve"> otvoren je rješenjem Trgovačkog suda u Zagrebu broj St-1009/17  dana 26.4.2017. godine, a temeljem prijedloga koji je sudu podnijela RH Ministarstvo Financija, Porezna uprava, kao vjerovnik.</w:t>
      </w:r>
    </w:p>
    <w:p w:rsidRDefault="00803704" w:rsidP="00803704" w:rsidR="00803704" w:rsidRPr="00803704">
      <w:pPr>
        <w:jc w:val="both"/>
        <w:rPr>
          <w:sz w:val="24"/>
          <w:szCs w:val="24"/>
        </w:rPr>
      </w:pPr>
      <w:r>
        <w:rPr>
          <w:sz w:val="24"/>
          <w:szCs w:val="24"/>
        </w:rPr>
        <w:lastRenderedPageBreak/>
        <w:tab/>
      </w:r>
      <w:r w:rsidRPr="00803704">
        <w:rPr>
          <w:sz w:val="24"/>
          <w:szCs w:val="24"/>
        </w:rPr>
        <w:t>Stečajni dužnik imao je  otvoren žiro račun kod Raiffeisen bank d.d. Zagreb,  pod brojem HR 2484008-1102970960, koji je zatvoren 08.05.2017. godine.</w:t>
      </w:r>
    </w:p>
    <w:p w:rsidRDefault="00803704" w:rsidP="00803704" w:rsidR="00803704" w:rsidRPr="00803704">
      <w:pPr>
        <w:jc w:val="both"/>
        <w:rPr>
          <w:sz w:val="24"/>
          <w:szCs w:val="24"/>
        </w:rPr>
      </w:pPr>
      <w:r w:rsidRPr="00803704">
        <w:rPr>
          <w:sz w:val="24"/>
          <w:szCs w:val="24"/>
        </w:rPr>
        <w:t xml:space="preserve">Nakon otvaranja stečajnog postupka otvoren je žiro račun stečajnog dužnika pod brojem HR 0523900011101008951 kod Hrvatske poštanske banke d.d. Zagreb. </w:t>
      </w:r>
      <w:r w:rsidRPr="00803704">
        <w:rPr>
          <w:b/>
          <w:sz w:val="24"/>
          <w:szCs w:val="24"/>
        </w:rPr>
        <w:t xml:space="preserve"> </w:t>
      </w:r>
    </w:p>
    <w:p w:rsidRDefault="00803704" w:rsidP="00803704" w:rsidR="00803704" w:rsidRPr="00803704">
      <w:pPr>
        <w:jc w:val="both"/>
        <w:rPr>
          <w:sz w:val="24"/>
          <w:szCs w:val="24"/>
        </w:rPr>
      </w:pPr>
      <w:r>
        <w:rPr>
          <w:sz w:val="24"/>
          <w:szCs w:val="24"/>
        </w:rPr>
        <w:tab/>
      </w:r>
      <w:r w:rsidRPr="00803704">
        <w:rPr>
          <w:sz w:val="24"/>
          <w:szCs w:val="24"/>
        </w:rPr>
        <w:t>Stečajni upravitelj nakon što je otvoren stečajni postupak, zakonskom zastupniku stečajnog dužnika do otvaranja stečajnog postupka Marku Maroviću uputio je nalog radi dostave poslovne dokumentacije. Poslovnu dokumentaciju stečajnom upravitelju dostavio je   knjigovodstveni servis LIPIĆ d.o.o. vl. Vera Lipić, iz Varaždina, Ive Režeka 4C, koji je za stečajnog dužnika vodio poslovne knjige do otvaranja stečajnog postupka.</w:t>
      </w:r>
    </w:p>
    <w:p w:rsidRDefault="00803704" w:rsidP="00803704" w:rsidR="00803704" w:rsidRPr="00803704">
      <w:pPr>
        <w:jc w:val="both"/>
        <w:rPr>
          <w:sz w:val="24"/>
          <w:szCs w:val="24"/>
        </w:rPr>
      </w:pPr>
      <w:r w:rsidRPr="00803704">
        <w:rPr>
          <w:sz w:val="24"/>
          <w:szCs w:val="24"/>
        </w:rPr>
        <w:t xml:space="preserve">  </w:t>
      </w:r>
    </w:p>
    <w:p w:rsidRDefault="00803704" w:rsidP="00803704" w:rsidR="00803704" w:rsidRPr="00803704">
      <w:pPr>
        <w:jc w:val="both"/>
        <w:rPr>
          <w:sz w:val="24"/>
          <w:szCs w:val="24"/>
        </w:rPr>
      </w:pPr>
      <w:r>
        <w:rPr>
          <w:sz w:val="24"/>
          <w:szCs w:val="24"/>
        </w:rPr>
        <w:tab/>
      </w:r>
      <w:r w:rsidRPr="00803704">
        <w:rPr>
          <w:sz w:val="24"/>
          <w:szCs w:val="24"/>
        </w:rPr>
        <w:t xml:space="preserve">2.   IMOVINA I POSLOVANJE STEČAJNOG DUŽNIKA   </w:t>
      </w:r>
    </w:p>
    <w:p w:rsidRDefault="00803704" w:rsidP="00F33EFA" w:rsidR="00803704" w:rsidRPr="00803704">
      <w:pPr>
        <w:pStyle w:val="Odlomakpopisa"/>
        <w:ind w:left="1080"/>
        <w:jc w:val="both"/>
      </w:pPr>
      <w:r w:rsidRPr="00803704">
        <w:t xml:space="preserve">Uvidom u poslovne knjige koje je stečajnom upravitelju dostavio punomoćnik stečajnog dužnika (bruto bilanca, spisak dugotrajne imovine) proizlazi da stečajni dužnik nema u vlasništvu pokretne i nepokretne imovine. </w:t>
      </w:r>
    </w:p>
    <w:p w:rsidRDefault="00803704" w:rsidP="00803704" w:rsidR="00803704" w:rsidRPr="00803704">
      <w:pPr>
        <w:jc w:val="both"/>
        <w:rPr>
          <w:sz w:val="24"/>
          <w:szCs w:val="24"/>
        </w:rPr>
      </w:pPr>
      <w:r>
        <w:rPr>
          <w:sz w:val="24"/>
          <w:szCs w:val="24"/>
        </w:rPr>
        <w:tab/>
      </w:r>
      <w:r w:rsidRPr="00803704">
        <w:rPr>
          <w:sz w:val="24"/>
          <w:szCs w:val="24"/>
        </w:rPr>
        <w:t xml:space="preserve">Uvidom u službenu evidenciju registriranih cestovnih vozila kod Policijske uprave Zagrebačke utvrđeno je da je stečajni dužnik evidentiran kao vlasnik cestovnih vozila:  </w:t>
      </w:r>
    </w:p>
    <w:p w:rsidRDefault="00803704" w:rsidP="00803704" w:rsidR="00803704" w:rsidRPr="00803704">
      <w:pPr>
        <w:pStyle w:val="Odlomakpopisa"/>
        <w:numPr>
          <w:ilvl w:val="0"/>
          <w:numId w:val="12"/>
        </w:numPr>
        <w:contextualSpacing/>
        <w:jc w:val="both"/>
      </w:pPr>
      <w:r w:rsidRPr="00803704">
        <w:t xml:space="preserve">L1, marke GILERA RUNNER 50 SP, godina proizvodnje 1999, broj šasije ZAPC1400003028976, reg oznaka ZG440 1bL, odjavljeno 9.7.2012. </w:t>
      </w:r>
    </w:p>
    <w:p w:rsidRDefault="00803704" w:rsidP="00803704" w:rsidR="00803704" w:rsidRPr="00803704">
      <w:pPr>
        <w:pStyle w:val="Odlomakpopisa"/>
        <w:numPr>
          <w:ilvl w:val="0"/>
          <w:numId w:val="12"/>
        </w:numPr>
        <w:contextualSpacing/>
        <w:jc w:val="both"/>
      </w:pPr>
      <w:r w:rsidRPr="00803704">
        <w:t>M1, marke CITROEN SAXO 1,1I 3V FURIO, godina proizvodnje 2002, broj šasije:VFSOHFXB57876193, reg oznaka ZG8500EZ, odjavljeno 24.6.2016.</w:t>
      </w:r>
    </w:p>
    <w:p w:rsidRDefault="00803704" w:rsidP="00803704" w:rsidR="00803704" w:rsidRPr="00803704">
      <w:pPr>
        <w:pStyle w:val="Odlomakpopisa"/>
        <w:ind w:left="644"/>
        <w:jc w:val="both"/>
      </w:pPr>
      <w:r w:rsidRPr="00803704">
        <w:t>Dokaz: Uvjerenje policijske uprave Zagrebačke broj: 511-19-22/4-66-4268/2017 od 14.07.2017</w:t>
      </w:r>
      <w:r>
        <w:t>.</w:t>
      </w:r>
    </w:p>
    <w:p w:rsidRDefault="00803704" w:rsidP="00803704" w:rsidR="00803704" w:rsidRPr="00803704">
      <w:pPr>
        <w:jc w:val="both"/>
        <w:rPr>
          <w:sz w:val="24"/>
          <w:szCs w:val="24"/>
        </w:rPr>
      </w:pPr>
      <w:r>
        <w:rPr>
          <w:sz w:val="24"/>
          <w:szCs w:val="24"/>
        </w:rPr>
        <w:tab/>
      </w:r>
      <w:r w:rsidRPr="00803704">
        <w:rPr>
          <w:sz w:val="24"/>
          <w:szCs w:val="24"/>
        </w:rPr>
        <w:t>Iz dostavljenog uvjerenja proizlazi da na navedenim vozilima nema upisanog tereta, te da su ista odjavljena. Stečajnom upravitelju dostavljena je dokumentacija iz koje proizlazi da je stečajni dužnik navedena vozila pod rednim brojem 1 i 2 prodao i to za vozilo pod rednim brojem 1- račun br. 2016/12/01 od 01.12.2016 na iznos od 1,25 kn i za vozilo pod rednim brojem 2 račun br. 2016/12/02 od 01.12.2016 na iznos od 12,50 kn.</w:t>
      </w:r>
    </w:p>
    <w:p w:rsidRDefault="00803704" w:rsidP="00803704" w:rsidR="00803704" w:rsidRPr="00803704">
      <w:pPr>
        <w:jc w:val="both"/>
        <w:rPr>
          <w:sz w:val="24"/>
          <w:szCs w:val="24"/>
        </w:rPr>
      </w:pPr>
    </w:p>
    <w:p w:rsidRDefault="00803704" w:rsidP="00803704" w:rsidR="00803704" w:rsidRPr="00803704">
      <w:pPr>
        <w:jc w:val="both"/>
        <w:rPr>
          <w:color w:val="FF0000"/>
          <w:sz w:val="24"/>
          <w:szCs w:val="24"/>
        </w:rPr>
      </w:pPr>
      <w:r>
        <w:rPr>
          <w:sz w:val="24"/>
          <w:szCs w:val="24"/>
        </w:rPr>
        <w:tab/>
      </w:r>
      <w:r w:rsidRPr="00803704">
        <w:rPr>
          <w:sz w:val="24"/>
          <w:szCs w:val="24"/>
        </w:rPr>
        <w:t>3</w:t>
      </w:r>
      <w:r w:rsidRPr="00803704">
        <w:rPr>
          <w:b/>
          <w:sz w:val="24"/>
          <w:szCs w:val="24"/>
        </w:rPr>
        <w:t xml:space="preserve">.     </w:t>
      </w:r>
      <w:r w:rsidRPr="00803704">
        <w:rPr>
          <w:sz w:val="24"/>
          <w:szCs w:val="24"/>
        </w:rPr>
        <w:t>FINANCIJSKI IZVJEŠTAJI</w:t>
      </w:r>
    </w:p>
    <w:p w:rsidRDefault="00803704" w:rsidP="00803704" w:rsidR="00803704" w:rsidRPr="00803704">
      <w:pPr>
        <w:jc w:val="center"/>
        <w:rPr>
          <w:sz w:val="24"/>
          <w:szCs w:val="24"/>
        </w:rPr>
      </w:pPr>
      <w:r w:rsidRPr="00803704">
        <w:rPr>
          <w:sz w:val="24"/>
          <w:szCs w:val="24"/>
        </w:rPr>
        <w:t>BILANCA</w:t>
      </w:r>
    </w:p>
    <w:p w:rsidRDefault="00803704" w:rsidP="00803704" w:rsidR="00803704" w:rsidRPr="00803704">
      <w:pPr>
        <w:jc w:val="center"/>
        <w:rPr>
          <w:sz w:val="24"/>
          <w:szCs w:val="24"/>
        </w:rPr>
      </w:pPr>
      <w:r w:rsidRPr="00803704">
        <w:rPr>
          <w:sz w:val="24"/>
          <w:szCs w:val="24"/>
        </w:rPr>
        <w:t>na dan 25.04.2017. godine</w:t>
      </w:r>
    </w:p>
    <w:p w:rsidRDefault="00803704" w:rsidP="00803704" w:rsidR="00803704" w:rsidRPr="00803704">
      <w:pPr>
        <w:tabs>
          <w:tab w:pos="8080" w:val="right"/>
        </w:tabs>
        <w:rPr>
          <w:sz w:val="24"/>
          <w:szCs w:val="24"/>
        </w:rPr>
      </w:pPr>
      <w:r w:rsidRPr="00803704">
        <w:rPr>
          <w:sz w:val="24"/>
          <w:szCs w:val="24"/>
        </w:rPr>
        <w:tab/>
        <w:t>u kn</w:t>
      </w:r>
    </w:p>
    <w:tbl>
      <w:tblPr>
        <w:tblW w:type="dxa" w:w="7160"/>
        <w:jc w:val="center"/>
        <w:tblLook w:val="04A0" w:noVBand="1" w:noHBand="0" w:lastColumn="0" w:firstColumn="1" w:lastRow="0" w:firstRow="1"/>
      </w:tblPr>
      <w:tblGrid>
        <w:gridCol w:w="3620"/>
        <w:gridCol w:w="2076"/>
        <w:gridCol w:w="1820"/>
      </w:tblGrid>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center"/>
              <w:rPr>
                <w:bCs/>
                <w:sz w:val="24"/>
                <w:szCs w:val="24"/>
                <w:lang w:eastAsia="en-US" w:val="en-US"/>
              </w:rPr>
            </w:pPr>
            <w:r w:rsidRPr="00803704">
              <w:rPr>
                <w:bCs/>
                <w:sz w:val="24"/>
                <w:szCs w:val="24"/>
                <w:lang w:eastAsia="en-US" w:val="en-US"/>
              </w:rPr>
              <w:t>POZICIJA</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center"/>
              <w:rPr>
                <w:bCs/>
                <w:sz w:val="24"/>
                <w:szCs w:val="24"/>
                <w:lang w:eastAsia="en-US" w:val="en-US"/>
              </w:rPr>
            </w:pPr>
            <w:r w:rsidRPr="00803704">
              <w:rPr>
                <w:bCs/>
                <w:sz w:val="24"/>
                <w:szCs w:val="24"/>
                <w:lang w:eastAsia="en-US" w:val="en-US"/>
              </w:rPr>
              <w:t>31.12.2016.</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center"/>
              <w:rPr>
                <w:bCs/>
                <w:sz w:val="24"/>
                <w:szCs w:val="24"/>
                <w:lang w:eastAsia="en-US" w:val="en-US"/>
              </w:rPr>
            </w:pPr>
            <w:r w:rsidRPr="00803704">
              <w:rPr>
                <w:bCs/>
                <w:sz w:val="24"/>
                <w:szCs w:val="24"/>
                <w:lang w:eastAsia="en-US" w:val="en-US"/>
              </w:rPr>
              <w:t>25.04.2017.</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AKTIVA</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I. Dugotrajna imovina</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 xml:space="preserve">  0,00 </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1. Nematerijalna imovina</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2. Materijalna imovina</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3. Potraživanja</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4. Financijska imovina</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center"/>
              <w:rPr>
                <w:sz w:val="24"/>
                <w:szCs w:val="24"/>
                <w:lang w:eastAsia="en-US" w:val="en-US"/>
              </w:rPr>
            </w:pPr>
            <w:r w:rsidRPr="00803704">
              <w:rPr>
                <w:sz w:val="24"/>
                <w:szCs w:val="24"/>
                <w:lang w:eastAsia="en-US" w:val="en-US"/>
              </w:rPr>
              <w:t>Ukupno dugotrajna imovia</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II: Kratkotrajna imovina</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1. Zalihe</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2. Vrijednosno usklađenje potraživanja</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55.384,00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55.384,00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3. Financijska imovina</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lastRenderedPageBreak/>
              <w:t>4. Novac na računu i u  blagajni</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center"/>
              <w:rPr>
                <w:sz w:val="24"/>
                <w:szCs w:val="24"/>
                <w:lang w:eastAsia="en-US" w:val="en-US"/>
              </w:rPr>
            </w:pPr>
            <w:r w:rsidRPr="00803704">
              <w:rPr>
                <w:sz w:val="24"/>
                <w:szCs w:val="24"/>
                <w:lang w:eastAsia="en-US" w:val="en-US"/>
              </w:rPr>
              <w:t>Ukupno kratkotrajna imovina</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55.384,00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55.384,00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III. Aktivna vremenska razgraničenja</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center"/>
              <w:rPr>
                <w:bCs/>
                <w:sz w:val="24"/>
                <w:szCs w:val="24"/>
                <w:lang w:eastAsia="en-US" w:val="en-US"/>
              </w:rPr>
            </w:pPr>
            <w:r w:rsidRPr="00803704">
              <w:rPr>
                <w:bCs/>
                <w:sz w:val="24"/>
                <w:szCs w:val="24"/>
                <w:lang w:eastAsia="en-US" w:val="en-US"/>
              </w:rPr>
              <w:t>Ukupno aktiva</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55.384,00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55.384,00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PASIVA</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IV. Kapital i rezerve</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Upsani kapital</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20.000,00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20.000,00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Zadržana dobit</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Preneseni gubitak</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35.384,00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35.384,00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Rezultat razdoblja</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center"/>
              <w:rPr>
                <w:sz w:val="24"/>
                <w:szCs w:val="24"/>
                <w:lang w:eastAsia="en-US" w:val="en-US"/>
              </w:rPr>
            </w:pPr>
            <w:r w:rsidRPr="00803704">
              <w:rPr>
                <w:sz w:val="24"/>
                <w:szCs w:val="24"/>
                <w:lang w:eastAsia="en-US" w:val="en-US"/>
              </w:rPr>
              <w:t>Ukupno kapital i rezerve</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55.384,00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55,384,00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V. Dugoročne obveze</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VI. Kratkoročne obveze</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1. Kratkoročne pozajmice</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tcPr>
          <w:p w:rsidRDefault="00803704" w:rsidP="00644A78" w:rsidR="00803704" w:rsidRPr="00803704">
            <w:pPr>
              <w:rPr>
                <w:sz w:val="24"/>
                <w:szCs w:val="24"/>
                <w:lang w:eastAsia="en-US" w:val="en-US"/>
              </w:rPr>
            </w:pPr>
            <w:r w:rsidRPr="00803704">
              <w:rPr>
                <w:sz w:val="24"/>
                <w:szCs w:val="24"/>
                <w:lang w:eastAsia="en-US" w:val="en-US"/>
              </w:rPr>
              <w:t>2. Dobavljači</w:t>
            </w:r>
          </w:p>
          <w:p w:rsidRDefault="00803704" w:rsidP="00644A78" w:rsidR="00803704" w:rsidRPr="00803704">
            <w:pPr>
              <w:rPr>
                <w:sz w:val="24"/>
                <w:szCs w:val="24"/>
                <w:lang w:eastAsia="en-US" w:val="en-US"/>
              </w:rPr>
            </w:pP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3. Obveze za poreze i doprinose</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4. Ostale obveze</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center"/>
              <w:rPr>
                <w:sz w:val="24"/>
                <w:szCs w:val="24"/>
                <w:lang w:eastAsia="en-US" w:val="en-US"/>
              </w:rPr>
            </w:pPr>
            <w:r w:rsidRPr="00803704">
              <w:rPr>
                <w:sz w:val="24"/>
                <w:szCs w:val="24"/>
                <w:lang w:eastAsia="en-US" w:val="en-US"/>
              </w:rPr>
              <w:t>Ukupno kratkoročne obveze</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0,00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rPr>
                <w:sz w:val="24"/>
                <w:szCs w:val="24"/>
                <w:lang w:eastAsia="en-US" w:val="en-US"/>
              </w:rPr>
            </w:pPr>
            <w:r w:rsidRPr="00803704">
              <w:rPr>
                <w:sz w:val="24"/>
                <w:szCs w:val="24"/>
                <w:lang w:eastAsia="en-US" w:val="en-US"/>
              </w:rPr>
              <w:t> </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center"/>
              <w:rPr>
                <w:bCs/>
                <w:sz w:val="24"/>
                <w:szCs w:val="24"/>
                <w:lang w:eastAsia="en-US" w:val="en-US"/>
              </w:rPr>
            </w:pPr>
            <w:r w:rsidRPr="00803704">
              <w:rPr>
                <w:bCs/>
                <w:sz w:val="24"/>
                <w:szCs w:val="24"/>
                <w:lang w:eastAsia="en-US" w:val="en-US"/>
              </w:rPr>
              <w:t>Ukupno pasiva</w:t>
            </w:r>
          </w:p>
        </w:tc>
        <w:tc>
          <w:tcPr>
            <w:tcW w:type="dxa" w:w="17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55.384,00</w:t>
            </w:r>
          </w:p>
        </w:tc>
        <w:tc>
          <w:tcPr>
            <w:tcW w:type="dxa" w:w="1820"/>
            <w:tcBorders>
              <w:top w:space="0" w:sz="4" w:color="auto" w:val="single"/>
              <w:left w:space="0" w:sz="4" w:color="auto" w:val="single"/>
              <w:bottom w:space="0" w:sz="4" w:color="auto" w:val="single"/>
              <w:right w:space="0" w:sz="4" w:color="auto" w:val="single"/>
            </w:tcBorders>
            <w:noWrap/>
            <w:vAlign w:val="bottom"/>
            <w:hideMark/>
          </w:tcPr>
          <w:p w:rsidRDefault="00803704" w:rsidP="00644A78" w:rsidR="00803704" w:rsidRPr="00803704">
            <w:pPr>
              <w:jc w:val="right"/>
              <w:rPr>
                <w:sz w:val="24"/>
                <w:szCs w:val="24"/>
                <w:lang w:eastAsia="en-US" w:val="en-US"/>
              </w:rPr>
            </w:pPr>
            <w:r w:rsidRPr="00803704">
              <w:rPr>
                <w:sz w:val="24"/>
                <w:szCs w:val="24"/>
                <w:lang w:eastAsia="en-US" w:val="en-US"/>
              </w:rPr>
              <w:t>55,384,00</w:t>
            </w:r>
          </w:p>
        </w:tc>
      </w:tr>
      <w:tr w:rsidTr="00644A78" w:rsidR="00803704" w:rsidRPr="00803704">
        <w:trPr>
          <w:trHeight w:val="240"/>
          <w:jc w:val="center"/>
        </w:trPr>
        <w:tc>
          <w:tcPr>
            <w:tcW w:type="dxa" w:w="3620"/>
            <w:tcBorders>
              <w:top w:space="0" w:sz="4" w:color="auto" w:val="single"/>
              <w:left w:space="0" w:sz="4" w:color="auto" w:val="single"/>
              <w:bottom w:space="0" w:sz="4" w:color="auto" w:val="single"/>
              <w:right w:space="0" w:sz="4" w:color="auto" w:val="single"/>
            </w:tcBorders>
            <w:noWrap/>
            <w:vAlign w:val="bottom"/>
          </w:tcPr>
          <w:p w:rsidRDefault="00803704" w:rsidP="00644A78" w:rsidR="00803704" w:rsidRPr="00803704">
            <w:pPr>
              <w:rPr>
                <w:b/>
                <w:bCs/>
                <w:sz w:val="24"/>
                <w:szCs w:val="24"/>
                <w:lang w:eastAsia="en-US" w:val="en-US"/>
              </w:rPr>
            </w:pPr>
          </w:p>
        </w:tc>
        <w:tc>
          <w:tcPr>
            <w:tcW w:type="dxa" w:w="1720"/>
            <w:tcBorders>
              <w:top w:space="0" w:sz="4" w:color="auto" w:val="single"/>
              <w:left w:space="0" w:sz="4" w:color="auto" w:val="single"/>
              <w:bottom w:space="0" w:sz="4" w:color="auto" w:val="single"/>
              <w:right w:space="0" w:sz="4" w:color="auto" w:val="single"/>
            </w:tcBorders>
            <w:noWrap/>
            <w:vAlign w:val="bottom"/>
          </w:tcPr>
          <w:p w:rsidRDefault="00803704" w:rsidP="00644A78" w:rsidR="00803704" w:rsidRPr="00803704">
            <w:pPr>
              <w:jc w:val="right"/>
              <w:rPr>
                <w:b/>
                <w:sz w:val="24"/>
                <w:szCs w:val="24"/>
                <w:lang w:eastAsia="en-US" w:val="en-US"/>
              </w:rPr>
            </w:pPr>
          </w:p>
        </w:tc>
        <w:tc>
          <w:tcPr>
            <w:tcW w:type="dxa" w:w="1820"/>
            <w:tcBorders>
              <w:top w:space="0" w:sz="4" w:color="auto" w:val="single"/>
              <w:left w:space="0" w:sz="4" w:color="auto" w:val="single"/>
              <w:bottom w:space="0" w:sz="4" w:color="auto" w:val="single"/>
              <w:right w:space="0" w:sz="4" w:color="auto" w:val="single"/>
            </w:tcBorders>
            <w:noWrap/>
            <w:vAlign w:val="bottom"/>
          </w:tcPr>
          <w:p w:rsidRDefault="00803704" w:rsidP="00644A78" w:rsidR="00803704" w:rsidRPr="00803704">
            <w:pPr>
              <w:jc w:val="right"/>
              <w:rPr>
                <w:b/>
                <w:sz w:val="24"/>
                <w:szCs w:val="24"/>
                <w:lang w:eastAsia="en-US" w:val="en-US"/>
              </w:rPr>
            </w:pPr>
          </w:p>
        </w:tc>
      </w:tr>
    </w:tbl>
    <w:p w:rsidRDefault="00803704" w:rsidP="00803704" w:rsidR="00803704" w:rsidRPr="00803704">
      <w:pPr>
        <w:jc w:val="both"/>
        <w:rPr>
          <w:sz w:val="24"/>
          <w:szCs w:val="24"/>
        </w:rPr>
      </w:pPr>
    </w:p>
    <w:p w:rsidRDefault="00803704" w:rsidP="00803704" w:rsidR="00803704" w:rsidRPr="00803704">
      <w:pPr>
        <w:jc w:val="both"/>
        <w:rPr>
          <w:sz w:val="24"/>
          <w:szCs w:val="24"/>
        </w:rPr>
      </w:pPr>
      <w:r>
        <w:rPr>
          <w:sz w:val="24"/>
          <w:szCs w:val="24"/>
        </w:rPr>
        <w:tab/>
      </w:r>
      <w:r w:rsidRPr="00803704">
        <w:rPr>
          <w:sz w:val="24"/>
          <w:szCs w:val="24"/>
        </w:rPr>
        <w:t xml:space="preserve">4.  POTRAŽIVANJA  STEČAJNOG DUŽNIKA </w:t>
      </w:r>
    </w:p>
    <w:p w:rsidRDefault="00803704" w:rsidP="00803704" w:rsidR="00803704" w:rsidRPr="00803704">
      <w:pPr>
        <w:jc w:val="both"/>
        <w:rPr>
          <w:sz w:val="24"/>
          <w:szCs w:val="24"/>
        </w:rPr>
      </w:pPr>
      <w:r>
        <w:rPr>
          <w:sz w:val="24"/>
          <w:szCs w:val="24"/>
        </w:rPr>
        <w:tab/>
      </w:r>
      <w:r w:rsidRPr="00803704">
        <w:rPr>
          <w:sz w:val="24"/>
          <w:szCs w:val="24"/>
        </w:rPr>
        <w:t>Uvidom u poslovne knjige  stečajnog dužnika na dan otvaranja stečajnog postupka  ne postoji dokumentacija iz koje bi proizlazilo da stečajni dužnik ima dospjela, a nenaplaćena potraživanja.</w:t>
      </w:r>
    </w:p>
    <w:p w:rsidRDefault="00803704" w:rsidP="00803704" w:rsidR="00803704" w:rsidRPr="00803704">
      <w:pPr>
        <w:jc w:val="both"/>
        <w:rPr>
          <w:sz w:val="24"/>
          <w:szCs w:val="24"/>
        </w:rPr>
      </w:pPr>
    </w:p>
    <w:p w:rsidRDefault="00803704" w:rsidP="00803704" w:rsidR="00803704" w:rsidRPr="00803704">
      <w:pPr>
        <w:jc w:val="both"/>
        <w:rPr>
          <w:sz w:val="24"/>
          <w:szCs w:val="24"/>
        </w:rPr>
      </w:pPr>
      <w:r>
        <w:rPr>
          <w:sz w:val="24"/>
          <w:szCs w:val="24"/>
        </w:rPr>
        <w:tab/>
      </w:r>
      <w:r w:rsidRPr="00803704">
        <w:rPr>
          <w:sz w:val="24"/>
          <w:szCs w:val="24"/>
        </w:rPr>
        <w:t xml:space="preserve">5.   POSTUPCI U TIJEKU  </w:t>
      </w:r>
    </w:p>
    <w:p w:rsidRDefault="00803704" w:rsidP="00803704" w:rsidR="00803704" w:rsidRPr="00803704">
      <w:pPr>
        <w:jc w:val="both"/>
        <w:rPr>
          <w:sz w:val="24"/>
          <w:szCs w:val="24"/>
        </w:rPr>
      </w:pPr>
      <w:r w:rsidRPr="00803704">
        <w:rPr>
          <w:sz w:val="24"/>
          <w:szCs w:val="24"/>
        </w:rPr>
        <w:t xml:space="preserve">Prema stanju poslovnih knjiga i podacima dostupnim stečajnom upravitelju nema u tijeku sudskih postupaka. </w:t>
      </w:r>
    </w:p>
    <w:p w:rsidRDefault="00803704" w:rsidP="00803704" w:rsidR="00803704" w:rsidRPr="00803704">
      <w:pPr>
        <w:jc w:val="both"/>
        <w:rPr>
          <w:sz w:val="24"/>
          <w:szCs w:val="24"/>
        </w:rPr>
      </w:pPr>
    </w:p>
    <w:p w:rsidRDefault="00803704" w:rsidP="00803704" w:rsidR="00803704" w:rsidRPr="00803704">
      <w:pPr>
        <w:tabs>
          <w:tab w:pos="1701" w:val="left"/>
          <w:tab w:pos="7088" w:val="right"/>
        </w:tabs>
        <w:jc w:val="both"/>
        <w:rPr>
          <w:color w:val="FF0000"/>
          <w:sz w:val="24"/>
          <w:szCs w:val="24"/>
        </w:rPr>
      </w:pPr>
      <w:r>
        <w:rPr>
          <w:sz w:val="24"/>
          <w:szCs w:val="24"/>
        </w:rPr>
        <w:t xml:space="preserve">             </w:t>
      </w:r>
      <w:r w:rsidRPr="00803704">
        <w:rPr>
          <w:sz w:val="24"/>
          <w:szCs w:val="24"/>
        </w:rPr>
        <w:t xml:space="preserve">6.     PRIJEDLOG STEČAJNOG UPRAVITELJA </w:t>
      </w:r>
    </w:p>
    <w:p w:rsidRDefault="00803704" w:rsidP="00803704" w:rsidR="00803704" w:rsidRPr="00803704">
      <w:pPr>
        <w:jc w:val="both"/>
        <w:rPr>
          <w:sz w:val="24"/>
          <w:szCs w:val="24"/>
        </w:rPr>
      </w:pPr>
      <w:r>
        <w:rPr>
          <w:sz w:val="24"/>
          <w:szCs w:val="24"/>
        </w:rPr>
        <w:tab/>
      </w:r>
      <w:r w:rsidRPr="00803704">
        <w:rPr>
          <w:sz w:val="24"/>
          <w:szCs w:val="24"/>
        </w:rPr>
        <w:t xml:space="preserve">Slijedom svega naprijed navedenog stečajni upravitelj predlaže da vjerovnici na izvještajnom ročištu donesu slijedeće odluke: </w:t>
      </w:r>
    </w:p>
    <w:p w:rsidRDefault="00803704" w:rsidP="00803704" w:rsidR="00803704" w:rsidRPr="00C30336">
      <w:pPr>
        <w:pStyle w:val="Odlomakpopisa"/>
        <w:numPr>
          <w:ilvl w:val="0"/>
          <w:numId w:val="11"/>
        </w:numPr>
        <w:contextualSpacing/>
        <w:jc w:val="both"/>
        <w:rPr>
          <w:b/>
        </w:rPr>
      </w:pPr>
      <w:r>
        <w:t>Prihvaća se izvješće stečajnog upravitelja o stanju imovine i obveza stečajnog dužnika, te utvrđuje da je poslovanje stečajnog dužnika obustavljeno prije otvaranja stečajnog postupka te da ne postoje izgledi da stečajni dužnik nastavi poslovanje,</w:t>
      </w:r>
    </w:p>
    <w:p w:rsidRDefault="00803704" w:rsidP="00803704" w:rsidR="00803704">
      <w:pPr>
        <w:pStyle w:val="Odlomakpopisa"/>
        <w:numPr>
          <w:ilvl w:val="0"/>
          <w:numId w:val="11"/>
        </w:numPr>
        <w:contextualSpacing/>
        <w:jc w:val="both"/>
      </w:pPr>
      <w:r>
        <w:t>Obustavlja se i zaključuje stečajni postupak, budući stečajni dužnik nema imovine iz koje bi se mogli namiriti troškovi stečajnog postupka.</w:t>
      </w:r>
    </w:p>
    <w:p w:rsidRDefault="00803704" w:rsidP="00B16170" w:rsidR="00803704">
      <w:pPr>
        <w:ind w:firstLine="720"/>
        <w:jc w:val="both"/>
        <w:rPr>
          <w:bCs/>
          <w:sz w:val="24"/>
          <w:szCs w:val="24"/>
        </w:rPr>
      </w:pPr>
    </w:p>
    <w:p w:rsidRDefault="00C24D1F" w:rsidP="00803704" w:rsidR="008F0A37" w:rsidRPr="00803704">
      <w:pPr>
        <w:pStyle w:val="Bezproreda"/>
        <w:rPr>
          <w:rFonts w:hAnsi="Times New Roman" w:ascii="Times New Roman"/>
          <w:bCs/>
          <w:sz w:val="24"/>
          <w:szCs w:val="24"/>
        </w:rPr>
      </w:pPr>
      <w:r>
        <w:rPr>
          <w:rFonts w:hAnsi="Times New Roman" w:ascii="Times New Roman"/>
          <w:sz w:val="24"/>
          <w:szCs w:val="24"/>
        </w:rPr>
        <w:lastRenderedPageBreak/>
        <w:tab/>
      </w:r>
      <w:r w:rsidR="008F0A37" w:rsidRPr="00803704">
        <w:rPr>
          <w:rFonts w:hAnsi="Times New Roman" w:ascii="Times New Roman"/>
          <w:bCs/>
          <w:sz w:val="24"/>
          <w:szCs w:val="24"/>
        </w:rPr>
        <w:t xml:space="preserve">Stečajni sudac upoznaje nazočne da prema čl. </w:t>
      </w:r>
      <w:smartTag w:element="metricconverter" w:uri="urn:schemas-microsoft-com:office:smarttags">
        <w:smartTagPr>
          <w:attr w:val="38 a" w:name="ProductID"/>
        </w:smartTagPr>
        <w:r w:rsidR="008F0A37" w:rsidRPr="00803704">
          <w:rPr>
            <w:rFonts w:hAnsi="Times New Roman" w:ascii="Times New Roman"/>
            <w:bCs/>
            <w:sz w:val="24"/>
            <w:szCs w:val="24"/>
          </w:rPr>
          <w:t>38 a</w:t>
        </w:r>
      </w:smartTag>
      <w:r w:rsidR="008F0A37" w:rsidRPr="00803704">
        <w:rPr>
          <w:rFonts w:hAnsi="Times New Roman" w:ascii="Times New Roman"/>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8F0A37" w:rsidR="008F0A37">
      <w:pPr>
        <w:numPr>
          <w:ilvl w:val="12"/>
          <w:numId w:val="0"/>
        </w:numPr>
        <w:ind w:firstLine="360"/>
        <w:jc w:val="both"/>
        <w:rPr>
          <w:bCs/>
          <w:sz w:val="24"/>
          <w:szCs w:val="24"/>
        </w:rPr>
      </w:pPr>
      <w:r>
        <w:rPr>
          <w:bCs/>
          <w:sz w:val="24"/>
          <w:szCs w:val="24"/>
        </w:rPr>
        <w:tab/>
      </w:r>
      <w:r w:rsidR="008F0A37" w:rsidRPr="007F50B0">
        <w:rPr>
          <w:bCs/>
          <w:sz w:val="24"/>
          <w:szCs w:val="24"/>
        </w:rPr>
        <w:t xml:space="preserve">Stečajni sudac utvrđuje da </w:t>
      </w:r>
      <w:r w:rsidR="00B85BAA" w:rsidRPr="007F50B0">
        <w:rPr>
          <w:bCs/>
          <w:sz w:val="24"/>
          <w:szCs w:val="24"/>
        </w:rPr>
        <w:t xml:space="preserve">je na ročištu </w:t>
      </w:r>
      <w:r w:rsidR="001C3902">
        <w:rPr>
          <w:bCs/>
          <w:sz w:val="24"/>
          <w:szCs w:val="24"/>
        </w:rPr>
        <w:t xml:space="preserve">nazočan </w:t>
      </w:r>
      <w:r w:rsidR="00F33EFA">
        <w:rPr>
          <w:bCs/>
          <w:sz w:val="24"/>
          <w:szCs w:val="24"/>
        </w:rPr>
        <w:t>jedan</w:t>
      </w:r>
      <w:r w:rsidR="001C3902">
        <w:rPr>
          <w:bCs/>
          <w:sz w:val="24"/>
          <w:szCs w:val="24"/>
        </w:rPr>
        <w:t xml:space="preserve"> stečajni vjerovnik</w:t>
      </w:r>
      <w:r w:rsidR="008F0A37" w:rsidRPr="007F50B0">
        <w:rPr>
          <w:bCs/>
          <w:sz w:val="24"/>
          <w:szCs w:val="24"/>
        </w:rPr>
        <w:t xml:space="preserve"> </w:t>
      </w:r>
      <w:r w:rsidR="001C3902">
        <w:rPr>
          <w:bCs/>
          <w:sz w:val="24"/>
          <w:szCs w:val="24"/>
        </w:rPr>
        <w:t>čija je tražbina utvrđena i koji može</w:t>
      </w:r>
      <w:r w:rsidR="008F0A37" w:rsidRPr="007F50B0">
        <w:rPr>
          <w:bCs/>
          <w:sz w:val="24"/>
          <w:szCs w:val="24"/>
        </w:rPr>
        <w:t xml:space="preserve"> glasov</w:t>
      </w:r>
      <w:r w:rsidR="00B85BAA" w:rsidRPr="007F50B0">
        <w:rPr>
          <w:bCs/>
          <w:sz w:val="24"/>
          <w:szCs w:val="24"/>
        </w:rPr>
        <w:t>ati te donositi odluke  i to sl</w:t>
      </w:r>
      <w:r w:rsidR="008F0A37" w:rsidRPr="007F50B0">
        <w:rPr>
          <w:bCs/>
          <w:sz w:val="24"/>
          <w:szCs w:val="24"/>
        </w:rPr>
        <w:t xml:space="preserve">jedeći </w:t>
      </w:r>
      <w:r w:rsidR="001C3902">
        <w:rPr>
          <w:bCs/>
          <w:sz w:val="24"/>
          <w:szCs w:val="24"/>
        </w:rPr>
        <w:t>vjerovnik</w:t>
      </w:r>
      <w:r w:rsidR="008F0A37" w:rsidRPr="007F50B0">
        <w:rPr>
          <w:bCs/>
          <w:sz w:val="24"/>
          <w:szCs w:val="24"/>
        </w:rPr>
        <w:t>:</w:t>
      </w:r>
    </w:p>
    <w:p w:rsidRDefault="00F33EFA" w:rsidP="008F0A37" w:rsidR="00F33EFA">
      <w:pPr>
        <w:numPr>
          <w:ilvl w:val="12"/>
          <w:numId w:val="0"/>
        </w:numPr>
        <w:ind w:firstLine="360"/>
        <w:jc w:val="both"/>
        <w:rPr>
          <w:bCs/>
          <w:sz w:val="24"/>
          <w:szCs w:val="24"/>
        </w:rPr>
      </w:pPr>
      <w:r w:rsidRPr="00F33EFA">
        <w:rPr>
          <w:bCs/>
          <w:sz w:val="24"/>
          <w:szCs w:val="24"/>
        </w:rPr>
        <w:t>-</w:t>
      </w:r>
      <w:r w:rsidRPr="00F33EFA">
        <w:rPr>
          <w:bCs/>
          <w:sz w:val="24"/>
          <w:szCs w:val="24"/>
        </w:rPr>
        <w:tab/>
        <w:t>za RH, MINISTARSTVO FINANCIJA, POREZNA UPRAVA - Ivana Preglej, zamjenica ŽDO u Zagrebu</w:t>
      </w:r>
      <w:r>
        <w:rPr>
          <w:bCs/>
          <w:sz w:val="24"/>
          <w:szCs w:val="24"/>
        </w:rPr>
        <w:t>.</w:t>
      </w:r>
    </w:p>
    <w:p w:rsidRDefault="00F33EFA" w:rsidP="00324A56" w:rsidR="00F33EFA">
      <w:pPr>
        <w:ind w:firstLine="360"/>
        <w:jc w:val="both"/>
        <w:rPr>
          <w:bCs/>
          <w:sz w:val="24"/>
          <w:szCs w:val="24"/>
        </w:rPr>
      </w:pPr>
    </w:p>
    <w:p w:rsidRDefault="008D16DA" w:rsidP="00324A56" w:rsidR="008F0A37">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8038C2" w:rsidP="00324A56" w:rsidR="008038C2" w:rsidRPr="007F50B0">
      <w:pPr>
        <w:ind w:firstLine="360"/>
        <w:jc w:val="both"/>
        <w:rPr>
          <w:bCs/>
          <w:sz w:val="24"/>
          <w:szCs w:val="24"/>
        </w:rPr>
      </w:pPr>
    </w:p>
    <w:p w:rsidRDefault="002937FE" w:rsidP="00D30574" w:rsidR="002937FE" w:rsidRPr="007F50B0">
      <w:pPr>
        <w:ind w:firstLine="720"/>
        <w:jc w:val="both"/>
        <w:rPr>
          <w:bCs/>
          <w:sz w:val="24"/>
          <w:szCs w:val="24"/>
        </w:rPr>
      </w:pPr>
      <w:r w:rsidRPr="007F50B0">
        <w:rPr>
          <w:bCs/>
          <w:sz w:val="24"/>
          <w:szCs w:val="24"/>
        </w:rPr>
        <w:t xml:space="preserve">Temeljem čl. 38. e. i čl. 159 SZ-a vjerovnici (100%) jednoglasno donose slijedeće </w:t>
      </w:r>
    </w:p>
    <w:p w:rsidRDefault="00C77A5D" w:rsidP="002937FE" w:rsidR="00C77A5D" w:rsidRPr="007F50B0">
      <w:pPr>
        <w:jc w:val="center"/>
        <w:rPr>
          <w:bCs/>
          <w:sz w:val="24"/>
          <w:szCs w:val="24"/>
        </w:rPr>
      </w:pPr>
    </w:p>
    <w:p w:rsidRDefault="002937FE" w:rsidP="002937FE" w:rsidR="002937FE">
      <w:pPr>
        <w:jc w:val="center"/>
        <w:rPr>
          <w:bCs/>
          <w:sz w:val="24"/>
          <w:szCs w:val="24"/>
        </w:rPr>
      </w:pPr>
      <w:r w:rsidRPr="007F50B0">
        <w:rPr>
          <w:bCs/>
          <w:sz w:val="24"/>
          <w:szCs w:val="24"/>
        </w:rPr>
        <w:t xml:space="preserve">O D L U K E </w:t>
      </w:r>
    </w:p>
    <w:p w:rsidRDefault="002306B2" w:rsidP="002937FE" w:rsidR="002306B2" w:rsidRPr="007F50B0">
      <w:pPr>
        <w:jc w:val="center"/>
        <w:rPr>
          <w:bCs/>
          <w:sz w:val="24"/>
          <w:szCs w:val="24"/>
        </w:rPr>
      </w:pPr>
    </w:p>
    <w:p w:rsidRDefault="00803704" w:rsidP="00803704" w:rsidR="00803704" w:rsidRPr="00C30336">
      <w:pPr>
        <w:pStyle w:val="Odlomakpopisa"/>
        <w:numPr>
          <w:ilvl w:val="0"/>
          <w:numId w:val="13"/>
        </w:numPr>
        <w:contextualSpacing/>
        <w:jc w:val="both"/>
        <w:rPr>
          <w:b/>
        </w:rPr>
      </w:pPr>
      <w:r>
        <w:t>Prihvaća se izvješće stečajnog upravitelja o stanju imovine i obveza stečajnog dužnika te utvrđuje da je poslovanje stečajnog dužnika obustavljeno prije otvaranja stečajnog postupka te da ne postoje izgledi da stečajni dužnik nastavi poslovanje.</w:t>
      </w:r>
    </w:p>
    <w:p w:rsidRDefault="00EB54CF" w:rsidP="00313D9A" w:rsidR="00EB54CF">
      <w:pPr>
        <w:tabs>
          <w:tab w:pos="1440" w:val="left"/>
        </w:tabs>
        <w:jc w:val="both"/>
        <w:rPr>
          <w:sz w:val="24"/>
          <w:szCs w:val="24"/>
        </w:rPr>
      </w:pPr>
    </w:p>
    <w:p w:rsidRDefault="008D16DA" w:rsidP="00313D9A" w:rsidR="00315707">
      <w:pPr>
        <w:tabs>
          <w:tab w:pos="1440" w:val="left"/>
        </w:tabs>
        <w:jc w:val="both"/>
        <w:rPr>
          <w:sz w:val="24"/>
          <w:szCs w:val="24"/>
        </w:rPr>
      </w:pPr>
      <w:r>
        <w:rPr>
          <w:sz w:val="24"/>
          <w:szCs w:val="24"/>
        </w:rPr>
        <w:t xml:space="preserve">            </w:t>
      </w:r>
      <w:r w:rsidR="00315707" w:rsidRPr="007F50B0">
        <w:rPr>
          <w:sz w:val="24"/>
          <w:szCs w:val="24"/>
        </w:rPr>
        <w:t>Zapisnik se dostavlja prisutnima putem e-oglasne ploče.</w:t>
      </w:r>
    </w:p>
    <w:p w:rsidRDefault="008038C2" w:rsidP="00313D9A" w:rsidR="008038C2">
      <w:pPr>
        <w:tabs>
          <w:tab w:pos="1440" w:val="left"/>
        </w:tabs>
        <w:jc w:val="both"/>
        <w:rPr>
          <w:sz w:val="24"/>
          <w:szCs w:val="24"/>
        </w:rPr>
      </w:pPr>
    </w:p>
    <w:p w:rsidRDefault="002937FE" w:rsidP="00B1095D" w:rsidR="002937FE" w:rsidRPr="007F50B0">
      <w:pPr>
        <w:ind w:firstLine="720"/>
        <w:jc w:val="both"/>
        <w:rPr>
          <w:bCs/>
          <w:sz w:val="24"/>
          <w:szCs w:val="24"/>
        </w:rPr>
      </w:pPr>
      <w:r w:rsidRPr="007F50B0">
        <w:rPr>
          <w:bCs/>
          <w:sz w:val="24"/>
          <w:szCs w:val="24"/>
        </w:rPr>
        <w:t>Nakon što su donesene sve odluke, stečajni sudac objavljuje da je ročište dovršeno</w:t>
      </w:r>
      <w:r w:rsidR="00942FFB" w:rsidRPr="007F50B0">
        <w:rPr>
          <w:bCs/>
          <w:sz w:val="24"/>
          <w:szCs w:val="24"/>
        </w:rPr>
        <w:t xml:space="preserve"> u </w:t>
      </w:r>
      <w:r w:rsidR="00F33EFA">
        <w:rPr>
          <w:bCs/>
          <w:sz w:val="24"/>
          <w:szCs w:val="24"/>
        </w:rPr>
        <w:t>11,10</w:t>
      </w:r>
      <w:r w:rsidR="00AA1DC9" w:rsidRPr="007F50B0">
        <w:rPr>
          <w:bCs/>
          <w:sz w:val="24"/>
          <w:szCs w:val="24"/>
        </w:rPr>
        <w:t xml:space="preserve"> </w:t>
      </w:r>
      <w:r w:rsidRPr="007F50B0">
        <w:rPr>
          <w:bCs/>
          <w:sz w:val="24"/>
          <w:szCs w:val="24"/>
        </w:rPr>
        <w:t>sati.</w:t>
      </w:r>
    </w:p>
    <w:p w:rsidRDefault="002937FE" w:rsidP="002937FE" w:rsidR="002937FE" w:rsidRPr="007F50B0">
      <w:pPr>
        <w:jc w:val="both"/>
        <w:rPr>
          <w:bCs/>
          <w:sz w:val="24"/>
          <w:szCs w:val="24"/>
        </w:rPr>
      </w:pP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9"/>
      <w:headerReference w:type="default" r:id="rId10"/>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566A" w:rsidR="000D566A">
      <w:r>
        <w:separator/>
      </w:r>
    </w:p>
  </w:endnote>
  <w:endnote w:id="0" w:type="continuationSeparator">
    <w:p w:rsidRDefault="000D566A" w:rsidR="000D56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566A" w:rsidR="000D566A">
      <w:r>
        <w:separator/>
      </w:r>
    </w:p>
  </w:footnote>
  <w:footnote w:id="0" w:type="continuationSeparator">
    <w:p w:rsidRDefault="000D566A" w:rsidR="000D56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66A" w:rsidP="009200D8" w:rsidR="000D56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566A" w:rsidR="000D566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66A" w:rsidP="009200D8" w:rsidR="000D56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0920">
      <w:rPr>
        <w:rStyle w:val="Brojstranice"/>
        <w:noProof/>
      </w:rPr>
      <w:t>8</w:t>
    </w:r>
    <w:r>
      <w:rPr>
        <w:rStyle w:val="Brojstranice"/>
      </w:rPr>
      <w:fldChar w:fldCharType="end"/>
    </w:r>
  </w:p>
  <w:p w:rsidRDefault="000D566A" w:rsidP="00B01808" w:rsidR="000D566A" w:rsidRPr="0095162B">
    <w:pPr>
      <w:ind w:firstLine="720" w:left="6480"/>
      <w:rPr>
        <w:bCs/>
        <w:sz w:val="24"/>
        <w:szCs w:val="24"/>
      </w:rPr>
    </w:pPr>
    <w:r w:rsidRPr="0095162B">
      <w:rPr>
        <w:bCs/>
        <w:sz w:val="24"/>
        <w:szCs w:val="24"/>
      </w:rPr>
      <w:t>St-</w:t>
    </w:r>
    <w:r w:rsidR="00803704">
      <w:rPr>
        <w:bCs/>
        <w:sz w:val="24"/>
        <w:szCs w:val="24"/>
      </w:rPr>
      <w:t>1009</w:t>
    </w:r>
    <w:r w:rsidR="00C24D1F">
      <w:rPr>
        <w:bCs/>
        <w:sz w:val="24"/>
        <w:szCs w:val="24"/>
      </w:rPr>
      <w:t>/17</w:t>
    </w:r>
  </w:p>
  <w:p w:rsidRDefault="000D566A" w:rsidP="00B01808" w:rsidR="000D566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5E0D"/>
    <w:multiLevelType w:val="hybridMultilevel"/>
    <w:tmpl w:val="3F587096"/>
    <w:lvl w:tplc="041A0001" w:ilvl="0">
      <w:start w:val="1"/>
      <w:numFmt w:val="bullet"/>
      <w:lvlText w:val=""/>
      <w:lvlJc w:val="left"/>
      <w:pPr>
        <w:ind w:hanging="360" w:left="1080"/>
      </w:pPr>
      <w:rPr>
        <w:rFonts w:hAnsi="Symbol" w:ascii="Symbol"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2">
    <w:nsid w:val="0D203774"/>
    <w:multiLevelType w:val="hybridMultilevel"/>
    <w:tmpl w:val="A2DEB19A"/>
    <w:lvl w:tplc="D76E5042" w:ilvl="0">
      <w:start w:val="1"/>
      <w:numFmt w:val="decimal"/>
      <w:lvlText w:val="%1."/>
      <w:lvlJc w:val="left"/>
      <w:pPr>
        <w:ind w:hanging="360" w:left="720"/>
      </w:pPr>
      <w:rPr>
        <w:rFonts w:cstheme="minorHAnsi" w:hAnsiTheme="minorHAnsi" w:ascii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4">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5">
    <w:nsid w:val="4B6D4B04"/>
    <w:multiLevelType w:val="hybridMultilevel"/>
    <w:tmpl w:val="E9F063FC"/>
    <w:lvl w:tplc="800238D0" w:ilvl="0">
      <w:start w:val="1"/>
      <w:numFmt w:val="decimal"/>
      <w:lvlText w:val="%1."/>
      <w:lvlJc w:val="left"/>
      <w:pPr>
        <w:ind w:hanging="360" w:left="720"/>
      </w:pPr>
      <w:rPr>
        <w:rFonts w:cs="Times New Roman" w:hAnsi="Calibri" w:ascii="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B805BD"/>
    <w:multiLevelType w:val="hybridMultilevel"/>
    <w:tmpl w:val="A2DEB19A"/>
    <w:lvl w:tplc="D76E5042" w:ilvl="0">
      <w:start w:val="1"/>
      <w:numFmt w:val="decimal"/>
      <w:lvlText w:val="%1."/>
      <w:lvlJc w:val="left"/>
      <w:pPr>
        <w:ind w:hanging="360" w:left="720"/>
      </w:pPr>
      <w:rPr>
        <w:rFonts w:cstheme="minorHAnsi" w:hAnsiTheme="minorHAnsi" w:ascii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3904FC2"/>
    <w:multiLevelType w:val="hybridMultilevel"/>
    <w:tmpl w:val="ABC087AC"/>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39A4564"/>
    <w:multiLevelType w:val="hybridMultilevel"/>
    <w:tmpl w:val="28D6EA0E"/>
    <w:lvl w:tplc="7A4C2CE8" w:ilvl="0">
      <w:numFmt w:val="bullet"/>
      <w:lvlText w:val="-"/>
      <w:lvlJc w:val="left"/>
      <w:pPr>
        <w:tabs>
          <w:tab w:pos="644" w:val="num"/>
        </w:tabs>
        <w:ind w:hanging="360" w:left="644"/>
      </w:pPr>
      <w:rPr>
        <w:rFonts w:cs="Times New Roman" w:eastAsia="Times New Roman" w:hAnsi="Times New Roman" w:ascii="Times New Roman" w:hint="default"/>
      </w:rPr>
    </w:lvl>
    <w:lvl w:tentative="true" w:tplc="041A0003" w:ilvl="1">
      <w:start w:val="1"/>
      <w:numFmt w:val="bullet"/>
      <w:lvlText w:val="o"/>
      <w:lvlJc w:val="left"/>
      <w:pPr>
        <w:tabs>
          <w:tab w:pos="1364" w:val="num"/>
        </w:tabs>
        <w:ind w:hanging="360" w:left="1364"/>
      </w:pPr>
      <w:rPr>
        <w:rFonts w:cs="Courier New" w:hAnsi="Courier New" w:ascii="Courier New" w:hint="default"/>
      </w:rPr>
    </w:lvl>
    <w:lvl w:tentative="true" w:tplc="041A0005" w:ilvl="2">
      <w:start w:val="1"/>
      <w:numFmt w:val="bullet"/>
      <w:lvlText w:val=""/>
      <w:lvlJc w:val="left"/>
      <w:pPr>
        <w:tabs>
          <w:tab w:pos="2084" w:val="num"/>
        </w:tabs>
        <w:ind w:hanging="360" w:left="2084"/>
      </w:pPr>
      <w:rPr>
        <w:rFonts w:hAnsi="Wingdings" w:ascii="Wingdings" w:hint="default"/>
      </w:rPr>
    </w:lvl>
    <w:lvl w:tentative="true" w:tplc="041A0001" w:ilvl="3">
      <w:start w:val="1"/>
      <w:numFmt w:val="bullet"/>
      <w:lvlText w:val=""/>
      <w:lvlJc w:val="left"/>
      <w:pPr>
        <w:tabs>
          <w:tab w:pos="2804" w:val="num"/>
        </w:tabs>
        <w:ind w:hanging="360" w:left="2804"/>
      </w:pPr>
      <w:rPr>
        <w:rFonts w:hAnsi="Symbol" w:ascii="Symbol" w:hint="default"/>
      </w:rPr>
    </w:lvl>
    <w:lvl w:tentative="true" w:tplc="041A0003" w:ilvl="4">
      <w:start w:val="1"/>
      <w:numFmt w:val="bullet"/>
      <w:lvlText w:val="o"/>
      <w:lvlJc w:val="left"/>
      <w:pPr>
        <w:tabs>
          <w:tab w:pos="3524" w:val="num"/>
        </w:tabs>
        <w:ind w:hanging="360" w:left="3524"/>
      </w:pPr>
      <w:rPr>
        <w:rFonts w:cs="Courier New" w:hAnsi="Courier New" w:ascii="Courier New" w:hint="default"/>
      </w:rPr>
    </w:lvl>
    <w:lvl w:tentative="true" w:tplc="041A0005" w:ilvl="5">
      <w:start w:val="1"/>
      <w:numFmt w:val="bullet"/>
      <w:lvlText w:val=""/>
      <w:lvlJc w:val="left"/>
      <w:pPr>
        <w:tabs>
          <w:tab w:pos="4244" w:val="num"/>
        </w:tabs>
        <w:ind w:hanging="360" w:left="4244"/>
      </w:pPr>
      <w:rPr>
        <w:rFonts w:hAnsi="Wingdings" w:ascii="Wingdings" w:hint="default"/>
      </w:rPr>
    </w:lvl>
    <w:lvl w:tentative="true" w:tplc="041A0001" w:ilvl="6">
      <w:start w:val="1"/>
      <w:numFmt w:val="bullet"/>
      <w:lvlText w:val=""/>
      <w:lvlJc w:val="left"/>
      <w:pPr>
        <w:tabs>
          <w:tab w:pos="4964" w:val="num"/>
        </w:tabs>
        <w:ind w:hanging="360" w:left="4964"/>
      </w:pPr>
      <w:rPr>
        <w:rFonts w:hAnsi="Symbol" w:ascii="Symbol" w:hint="default"/>
      </w:rPr>
    </w:lvl>
    <w:lvl w:tentative="true" w:tplc="041A0003" w:ilvl="7">
      <w:start w:val="1"/>
      <w:numFmt w:val="bullet"/>
      <w:lvlText w:val="o"/>
      <w:lvlJc w:val="left"/>
      <w:pPr>
        <w:tabs>
          <w:tab w:pos="5684" w:val="num"/>
        </w:tabs>
        <w:ind w:hanging="360" w:left="5684"/>
      </w:pPr>
      <w:rPr>
        <w:rFonts w:cs="Courier New" w:hAnsi="Courier New" w:ascii="Courier New" w:hint="default"/>
      </w:rPr>
    </w:lvl>
    <w:lvl w:tentative="true" w:tplc="041A0005" w:ilvl="8">
      <w:start w:val="1"/>
      <w:numFmt w:val="bullet"/>
      <w:lvlText w:val=""/>
      <w:lvlJc w:val="left"/>
      <w:pPr>
        <w:tabs>
          <w:tab w:pos="6404" w:val="num"/>
        </w:tabs>
        <w:ind w:hanging="360" w:left="6404"/>
      </w:pPr>
      <w:rPr>
        <w:rFonts w:hAnsi="Wingdings" w:ascii="Wingdings" w:hint="default"/>
      </w:rPr>
    </w:lvl>
  </w:abstractNum>
  <w:abstractNum w:abstractNumId="9">
    <w:nsid w:val="6D331961"/>
    <w:multiLevelType w:val="hybridMultilevel"/>
    <w:tmpl w:val="511AE512"/>
    <w:lvl w:tplc="C6486AE6" w:ilvl="0">
      <w:start w:val="1"/>
      <w:numFmt w:val="upperRoman"/>
      <w:lvlText w:val="%1."/>
      <w:lvlJc w:val="left"/>
      <w:pPr>
        <w:ind w:hanging="720" w:left="144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6F19593E"/>
    <w:multiLevelType w:val="hybridMultilevel"/>
    <w:tmpl w:val="BA4EBCDC"/>
    <w:lvl w:tplc="54E41E6E" w:ilvl="0">
      <w:start w:val="4"/>
      <w:numFmt w:val="bullet"/>
      <w:lvlText w:val="-"/>
      <w:lvlJc w:val="left"/>
      <w:pPr>
        <w:ind w:hanging="360" w:left="1440"/>
      </w:pPr>
      <w:rPr>
        <w:rFonts w:cs="Times New Roman" w:eastAsia="Times New Roman"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1">
    <w:nsid w:val="77844A6C"/>
    <w:multiLevelType w:val="hybridMultilevel"/>
    <w:tmpl w:val="F000BAB4"/>
    <w:lvl w:tplc="041A000F"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2">
    <w:nsid w:val="7BAA7136"/>
    <w:multiLevelType w:val="hybridMultilevel"/>
    <w:tmpl w:val="F000BAB4"/>
    <w:lvl w:tplc="041A000F"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8"/>
  </w:num>
  <w:num w:numId="3">
    <w:abstractNumId w:val="1"/>
  </w:num>
  <w:num w:numId="4">
    <w:abstractNumId w:val="4"/>
  </w:num>
  <w:num w:numId="5">
    <w:abstractNumId w:val="2"/>
  </w:num>
  <w:num w:numId="6">
    <w:abstractNumId w:val="5"/>
  </w:num>
  <w:num w:numId="7">
    <w:abstractNumId w:val="9"/>
  </w:num>
  <w:num w:numId="8">
    <w:abstractNumId w:val="0"/>
  </w:num>
  <w:num w:numId="9">
    <w:abstractNumId w:val="10"/>
  </w:num>
  <w:num w:numId="10">
    <w:abstractNumId w:val="6"/>
  </w:num>
  <w:num w:numId="11">
    <w:abstractNumId w:val="12"/>
  </w:num>
  <w:num w:numId="12">
    <w:abstractNumId w:val="7"/>
  </w:num>
  <w:num w:numId="13">
    <w:abstractNumId w:val="11"/>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25964"/>
    <w:rsid w:val="00031AC5"/>
    <w:rsid w:val="0003240A"/>
    <w:rsid w:val="00036EBC"/>
    <w:rsid w:val="0004671A"/>
    <w:rsid w:val="00061371"/>
    <w:rsid w:val="00065174"/>
    <w:rsid w:val="000676C2"/>
    <w:rsid w:val="00071014"/>
    <w:rsid w:val="0007592C"/>
    <w:rsid w:val="0008405A"/>
    <w:rsid w:val="000C7515"/>
    <w:rsid w:val="000D11FD"/>
    <w:rsid w:val="000D566A"/>
    <w:rsid w:val="000E51A4"/>
    <w:rsid w:val="001334E6"/>
    <w:rsid w:val="0013391C"/>
    <w:rsid w:val="00136E20"/>
    <w:rsid w:val="001579BD"/>
    <w:rsid w:val="00170907"/>
    <w:rsid w:val="001801B7"/>
    <w:rsid w:val="00182FF9"/>
    <w:rsid w:val="00197076"/>
    <w:rsid w:val="00197B32"/>
    <w:rsid w:val="001A2BBA"/>
    <w:rsid w:val="001A6FC8"/>
    <w:rsid w:val="001B2A4C"/>
    <w:rsid w:val="001B3FBA"/>
    <w:rsid w:val="001C3902"/>
    <w:rsid w:val="001D14B2"/>
    <w:rsid w:val="001D1D51"/>
    <w:rsid w:val="001D54B2"/>
    <w:rsid w:val="001D650E"/>
    <w:rsid w:val="001F44A9"/>
    <w:rsid w:val="001F7E59"/>
    <w:rsid w:val="00200C14"/>
    <w:rsid w:val="00201CF7"/>
    <w:rsid w:val="0020662F"/>
    <w:rsid w:val="00210D5B"/>
    <w:rsid w:val="002173C7"/>
    <w:rsid w:val="002306B2"/>
    <w:rsid w:val="0023108E"/>
    <w:rsid w:val="00235B83"/>
    <w:rsid w:val="002426E0"/>
    <w:rsid w:val="00252B9B"/>
    <w:rsid w:val="0027434E"/>
    <w:rsid w:val="002858DA"/>
    <w:rsid w:val="002922A1"/>
    <w:rsid w:val="002937FE"/>
    <w:rsid w:val="002A0F58"/>
    <w:rsid w:val="002C04EC"/>
    <w:rsid w:val="002C070D"/>
    <w:rsid w:val="002D25B3"/>
    <w:rsid w:val="002D2D2F"/>
    <w:rsid w:val="002D3D97"/>
    <w:rsid w:val="002E1476"/>
    <w:rsid w:val="002E75AA"/>
    <w:rsid w:val="00313D9A"/>
    <w:rsid w:val="00314110"/>
    <w:rsid w:val="00315707"/>
    <w:rsid w:val="00316C2D"/>
    <w:rsid w:val="00324A56"/>
    <w:rsid w:val="00332F74"/>
    <w:rsid w:val="00333E18"/>
    <w:rsid w:val="00347B89"/>
    <w:rsid w:val="003635C6"/>
    <w:rsid w:val="003651B5"/>
    <w:rsid w:val="00366E4A"/>
    <w:rsid w:val="00385C13"/>
    <w:rsid w:val="00397918"/>
    <w:rsid w:val="003B2C82"/>
    <w:rsid w:val="003C0AAF"/>
    <w:rsid w:val="003C4C54"/>
    <w:rsid w:val="003F7C0A"/>
    <w:rsid w:val="00402B07"/>
    <w:rsid w:val="00406FCB"/>
    <w:rsid w:val="00410DD9"/>
    <w:rsid w:val="00412576"/>
    <w:rsid w:val="00425DF4"/>
    <w:rsid w:val="00432142"/>
    <w:rsid w:val="00433AE1"/>
    <w:rsid w:val="00441593"/>
    <w:rsid w:val="00442E1B"/>
    <w:rsid w:val="004520B8"/>
    <w:rsid w:val="0045647C"/>
    <w:rsid w:val="0047013F"/>
    <w:rsid w:val="00470DE3"/>
    <w:rsid w:val="00480BF8"/>
    <w:rsid w:val="00483F06"/>
    <w:rsid w:val="004864B8"/>
    <w:rsid w:val="004907A9"/>
    <w:rsid w:val="004916CB"/>
    <w:rsid w:val="00492760"/>
    <w:rsid w:val="00497F51"/>
    <w:rsid w:val="004A3E09"/>
    <w:rsid w:val="004B0920"/>
    <w:rsid w:val="004B37DD"/>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40A0E"/>
    <w:rsid w:val="0056109D"/>
    <w:rsid w:val="00562C59"/>
    <w:rsid w:val="00563888"/>
    <w:rsid w:val="00566AF3"/>
    <w:rsid w:val="00577D8C"/>
    <w:rsid w:val="00582540"/>
    <w:rsid w:val="00584C48"/>
    <w:rsid w:val="005A487E"/>
    <w:rsid w:val="005B7927"/>
    <w:rsid w:val="005C2024"/>
    <w:rsid w:val="005E37B5"/>
    <w:rsid w:val="006122D7"/>
    <w:rsid w:val="00614C4C"/>
    <w:rsid w:val="00632C10"/>
    <w:rsid w:val="00633A2F"/>
    <w:rsid w:val="0063787F"/>
    <w:rsid w:val="00643948"/>
    <w:rsid w:val="00645723"/>
    <w:rsid w:val="006601DB"/>
    <w:rsid w:val="0067532C"/>
    <w:rsid w:val="006830F7"/>
    <w:rsid w:val="006A74B9"/>
    <w:rsid w:val="006B317D"/>
    <w:rsid w:val="006B57EE"/>
    <w:rsid w:val="006C5A61"/>
    <w:rsid w:val="006C78C0"/>
    <w:rsid w:val="006D2270"/>
    <w:rsid w:val="006F4A19"/>
    <w:rsid w:val="00702B5E"/>
    <w:rsid w:val="007158E6"/>
    <w:rsid w:val="00720F54"/>
    <w:rsid w:val="00727585"/>
    <w:rsid w:val="007317F6"/>
    <w:rsid w:val="00743A0C"/>
    <w:rsid w:val="00753615"/>
    <w:rsid w:val="0076717F"/>
    <w:rsid w:val="0077398D"/>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5CBE"/>
    <w:rsid w:val="007E75F7"/>
    <w:rsid w:val="007F178A"/>
    <w:rsid w:val="007F50B0"/>
    <w:rsid w:val="00802743"/>
    <w:rsid w:val="00803704"/>
    <w:rsid w:val="008038C2"/>
    <w:rsid w:val="008231DA"/>
    <w:rsid w:val="00844386"/>
    <w:rsid w:val="00847F80"/>
    <w:rsid w:val="008533B4"/>
    <w:rsid w:val="00854E27"/>
    <w:rsid w:val="00857C0B"/>
    <w:rsid w:val="0086101A"/>
    <w:rsid w:val="00866389"/>
    <w:rsid w:val="008766A7"/>
    <w:rsid w:val="00877A07"/>
    <w:rsid w:val="008806D0"/>
    <w:rsid w:val="008807FF"/>
    <w:rsid w:val="00882DBB"/>
    <w:rsid w:val="00893798"/>
    <w:rsid w:val="008A3648"/>
    <w:rsid w:val="008A7285"/>
    <w:rsid w:val="008B05F8"/>
    <w:rsid w:val="008B4269"/>
    <w:rsid w:val="008C264F"/>
    <w:rsid w:val="008C3F1A"/>
    <w:rsid w:val="008C5727"/>
    <w:rsid w:val="008C7A5D"/>
    <w:rsid w:val="008D16DA"/>
    <w:rsid w:val="008D24FC"/>
    <w:rsid w:val="008D626F"/>
    <w:rsid w:val="008E0C6B"/>
    <w:rsid w:val="008F0248"/>
    <w:rsid w:val="008F0A37"/>
    <w:rsid w:val="008F4222"/>
    <w:rsid w:val="00901506"/>
    <w:rsid w:val="0091218E"/>
    <w:rsid w:val="009124B9"/>
    <w:rsid w:val="0091590F"/>
    <w:rsid w:val="009200D8"/>
    <w:rsid w:val="009249A4"/>
    <w:rsid w:val="00925140"/>
    <w:rsid w:val="00942FFB"/>
    <w:rsid w:val="00943C24"/>
    <w:rsid w:val="0095162B"/>
    <w:rsid w:val="00967B24"/>
    <w:rsid w:val="00970965"/>
    <w:rsid w:val="00995755"/>
    <w:rsid w:val="009973CE"/>
    <w:rsid w:val="009A102C"/>
    <w:rsid w:val="009A29AA"/>
    <w:rsid w:val="009A62F0"/>
    <w:rsid w:val="009B6295"/>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609A"/>
    <w:rsid w:val="00A71553"/>
    <w:rsid w:val="00A75E2B"/>
    <w:rsid w:val="00A844F7"/>
    <w:rsid w:val="00AA0E7B"/>
    <w:rsid w:val="00AA1DC9"/>
    <w:rsid w:val="00AA44B4"/>
    <w:rsid w:val="00AC4988"/>
    <w:rsid w:val="00AC5398"/>
    <w:rsid w:val="00AD17F9"/>
    <w:rsid w:val="00AD3D15"/>
    <w:rsid w:val="00AD6A8F"/>
    <w:rsid w:val="00AD74BB"/>
    <w:rsid w:val="00AE2F90"/>
    <w:rsid w:val="00AF366E"/>
    <w:rsid w:val="00B01808"/>
    <w:rsid w:val="00B05825"/>
    <w:rsid w:val="00B1095D"/>
    <w:rsid w:val="00B123EA"/>
    <w:rsid w:val="00B16170"/>
    <w:rsid w:val="00B21E56"/>
    <w:rsid w:val="00B22EE6"/>
    <w:rsid w:val="00B3327A"/>
    <w:rsid w:val="00B3448B"/>
    <w:rsid w:val="00B3462A"/>
    <w:rsid w:val="00B43431"/>
    <w:rsid w:val="00B439F5"/>
    <w:rsid w:val="00B54B27"/>
    <w:rsid w:val="00B639DE"/>
    <w:rsid w:val="00B7030C"/>
    <w:rsid w:val="00B71500"/>
    <w:rsid w:val="00B740E7"/>
    <w:rsid w:val="00B766E0"/>
    <w:rsid w:val="00B77001"/>
    <w:rsid w:val="00B83606"/>
    <w:rsid w:val="00B85BAA"/>
    <w:rsid w:val="00B9009F"/>
    <w:rsid w:val="00BA3800"/>
    <w:rsid w:val="00BA79B6"/>
    <w:rsid w:val="00BB13AF"/>
    <w:rsid w:val="00BB34B3"/>
    <w:rsid w:val="00BB53CD"/>
    <w:rsid w:val="00BB7DA9"/>
    <w:rsid w:val="00BC354A"/>
    <w:rsid w:val="00BC5DAC"/>
    <w:rsid w:val="00BD1B3A"/>
    <w:rsid w:val="00BD3D8E"/>
    <w:rsid w:val="00BD6429"/>
    <w:rsid w:val="00BE378F"/>
    <w:rsid w:val="00BE3D40"/>
    <w:rsid w:val="00BE64DE"/>
    <w:rsid w:val="00C015EB"/>
    <w:rsid w:val="00C06CD6"/>
    <w:rsid w:val="00C10EC8"/>
    <w:rsid w:val="00C24D1F"/>
    <w:rsid w:val="00C317BA"/>
    <w:rsid w:val="00C3199F"/>
    <w:rsid w:val="00C45A19"/>
    <w:rsid w:val="00C622AF"/>
    <w:rsid w:val="00C77A5D"/>
    <w:rsid w:val="00C82F49"/>
    <w:rsid w:val="00C869FD"/>
    <w:rsid w:val="00C86D7B"/>
    <w:rsid w:val="00C94A31"/>
    <w:rsid w:val="00C97F42"/>
    <w:rsid w:val="00CA0CB6"/>
    <w:rsid w:val="00CA5D6A"/>
    <w:rsid w:val="00CC0832"/>
    <w:rsid w:val="00CE6867"/>
    <w:rsid w:val="00CF5A10"/>
    <w:rsid w:val="00D01371"/>
    <w:rsid w:val="00D11C7E"/>
    <w:rsid w:val="00D13E04"/>
    <w:rsid w:val="00D1529C"/>
    <w:rsid w:val="00D25FEA"/>
    <w:rsid w:val="00D26B8D"/>
    <w:rsid w:val="00D30574"/>
    <w:rsid w:val="00D34EEA"/>
    <w:rsid w:val="00D369D1"/>
    <w:rsid w:val="00D37149"/>
    <w:rsid w:val="00D442A3"/>
    <w:rsid w:val="00D44A63"/>
    <w:rsid w:val="00D50178"/>
    <w:rsid w:val="00D5233A"/>
    <w:rsid w:val="00D5345C"/>
    <w:rsid w:val="00D550AB"/>
    <w:rsid w:val="00D56BCF"/>
    <w:rsid w:val="00D640B3"/>
    <w:rsid w:val="00D6779A"/>
    <w:rsid w:val="00D71D38"/>
    <w:rsid w:val="00D82C33"/>
    <w:rsid w:val="00D85F7F"/>
    <w:rsid w:val="00D87AB3"/>
    <w:rsid w:val="00DA28F6"/>
    <w:rsid w:val="00DB03F8"/>
    <w:rsid w:val="00DC5109"/>
    <w:rsid w:val="00DE5D46"/>
    <w:rsid w:val="00DF2F36"/>
    <w:rsid w:val="00E07898"/>
    <w:rsid w:val="00E165B6"/>
    <w:rsid w:val="00E373D6"/>
    <w:rsid w:val="00E508C3"/>
    <w:rsid w:val="00E6318A"/>
    <w:rsid w:val="00E648EA"/>
    <w:rsid w:val="00E65DAD"/>
    <w:rsid w:val="00E70270"/>
    <w:rsid w:val="00E73F22"/>
    <w:rsid w:val="00E84901"/>
    <w:rsid w:val="00EA0897"/>
    <w:rsid w:val="00EB54CF"/>
    <w:rsid w:val="00EC4D44"/>
    <w:rsid w:val="00EC67B9"/>
    <w:rsid w:val="00EE7BAB"/>
    <w:rsid w:val="00EF0A8F"/>
    <w:rsid w:val="00EF577E"/>
    <w:rsid w:val="00F131F5"/>
    <w:rsid w:val="00F22A9D"/>
    <w:rsid w:val="00F33EFA"/>
    <w:rsid w:val="00F41B8B"/>
    <w:rsid w:val="00F53EDD"/>
    <w:rsid w:val="00F57B71"/>
    <w:rsid w:val="00F75B6B"/>
    <w:rsid w:val="00F80BE7"/>
    <w:rsid w:val="00F93811"/>
    <w:rsid w:val="00F94D5C"/>
    <w:rsid w:val="00FB39F4"/>
    <w:rsid w:val="00FC1337"/>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rsid w:val="00B01808"/>
    <w:pPr>
      <w:tabs>
        <w:tab w:pos="4536" w:val="center"/>
        <w:tab w:pos="9072" w:val="right"/>
      </w:tabs>
    </w:pPr>
  </w:style>
  <w:style w:styleId="Tekstbalonia" w:type="paragraph">
    <w:name w:val="Balloon Text"/>
    <w:basedOn w:val="Normal"/>
    <w:link w:val="TekstbaloniaChar"/>
    <w:uiPriority w:val="99"/>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rsid w:val="00B21E56"/>
  </w:style>
  <w:style w:customStyle="true" w:styleId="PodnojeChar" w:type="character">
    <w:name w:val="Podnožje Char"/>
    <w:basedOn w:val="Zadanifontodlomka"/>
    <w:link w:val="Podnoje"/>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uiPriority w:val="99"/>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customStyle="true" w:styleId="x-fieldset-header-text" w:type="character">
    <w:name w:val="x-fieldset-header-text"/>
    <w:rsid w:val="00E508C3"/>
  </w:style>
  <w:style w:customStyle="true" w:styleId="Srednjareetka21" w:type="paragraph">
    <w:name w:val="Srednja rešetka 21"/>
    <w:uiPriority w:val="1"/>
    <w:qFormat/>
    <w:rsid w:val="002306B2"/>
    <w:rPr>
      <w:rFonts w:eastAsia="Calibri" w:hAnsi="Calibri" w:ascii="Calibri"/>
      <w:sz w:val="22"/>
      <w:szCs w:val="22"/>
      <w:lang w:eastAsia="en-US"/>
    </w:rPr>
  </w:style>
  <w:style w:styleId="Tekstrezerviranogmjesta" w:type="character">
    <w:name w:val="Placeholder Text"/>
    <w:basedOn w:val="Zadanifontodlomka"/>
    <w:uiPriority w:val="99"/>
    <w:semiHidden/>
    <w:rsid w:val="004B0920"/>
    <w:rPr>
      <w:color w:val="808080"/>
      <w:bdr w:space="0" w:sz="0" w:color="auto" w:val="none"/>
      <w:shd w:fill="auto" w:color="auto" w:val="clear"/>
    </w:rPr>
  </w:style>
  <w:style w:customStyle="true" w:styleId="eSPISCCParagraphDefaultFont" w:type="character">
    <w:name w:val="eSPIS_CC_Paragraph Default Font"/>
    <w:basedOn w:val="Zadanifontodlomka"/>
    <w:rsid w:val="004B0920"/>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4B0920"/>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B0920"/>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B0920"/>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rsid w:val="00B01808"/>
    <w:pPr>
      <w:tabs>
        <w:tab w:pos="4536" w:val="center"/>
        <w:tab w:pos="9072" w:val="right"/>
      </w:tabs>
    </w:pPr>
  </w:style>
  <w:style w:styleId="Tekstbalonia" w:type="paragraph">
    <w:name w:val="Balloon Text"/>
    <w:basedOn w:val="Normal"/>
    <w:link w:val="TekstbaloniaChar"/>
    <w:uiPriority w:val="99"/>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rsid w:val="00B21E56"/>
  </w:style>
  <w:style w:customStyle="1" w:styleId="PodnojeChar" w:type="character">
    <w:name w:val="Podnožje Char"/>
    <w:basedOn w:val="Zadanifontodlomka"/>
    <w:link w:val="Podnoje"/>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uiPriority w:val="99"/>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customStyle="1" w:styleId="x-fieldset-header-text" w:type="character">
    <w:name w:val="x-fieldset-header-text"/>
    <w:rsid w:val="00E508C3"/>
  </w:style>
  <w:style w:customStyle="1" w:styleId="Srednjareetka21" w:type="paragraph">
    <w:name w:val="Srednja rešetka 21"/>
    <w:uiPriority w:val="1"/>
    <w:qFormat/>
    <w:rsid w:val="002306B2"/>
    <w:rPr>
      <w:rFonts w:ascii="Calibri" w:eastAsia="Calibri" w:hAnsi="Calibri"/>
      <w:sz w:val="22"/>
      <w:szCs w:val="22"/>
      <w:lang w:eastAsia="en-US"/>
    </w:rPr>
  </w:style>
  <w:style w:styleId="Tekstrezerviranogmjesta" w:type="character">
    <w:name w:val="Placeholder Text"/>
    <w:basedOn w:val="Zadanifontodlomka"/>
    <w:uiPriority w:val="99"/>
    <w:semiHidden/>
    <w:rsid w:val="004B0920"/>
    <w:rPr>
      <w:color w:val="808080"/>
      <w:bdr w:color="auto" w:space="0" w:sz="0" w:val="none"/>
      <w:shd w:color="auto" w:fill="auto" w:val="clear"/>
    </w:rPr>
  </w:style>
  <w:style w:customStyle="1" w:styleId="eSPISCCParagraphDefaultFont" w:type="character">
    <w:name w:val="eSPIS_CC_Paragraph Default Font"/>
    <w:basedOn w:val="Zadanifontodlomka"/>
    <w:rsid w:val="004B0920"/>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4B0920"/>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B0920"/>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B0920"/>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6251378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4892878">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12. rujna 2017.</izvorni_sadrzaj>
    <derivirana_varijabla naziv="DomainObject.StvarniPocetakDatum_1">12. rujna 2017.</derivirana_varijabla>
  </DomainObject.StvarniPocetakDatum>
  <DomainObject.StvarniZavrsetakDatum>
    <izvorni_sadrzaj>12. rujna 2017.</izvorni_sadrzaj>
    <derivirana_varijabla naziv="DomainObject.StvarniZavrsetakDatum_1">12. rujna 2017.</derivirana_varijabla>
  </DomainObject.StvarniZavrsetakDatum>
  <DomainObject.PlaniraniZavrsetakDatum>
    <izvorni_sadrzaj>12. rujna 2017.</izvorni_sadrzaj>
    <derivirana_varijabla naziv="DomainObject.PlaniraniZavrsetakDatum_1">12. rujna 2017.</derivirana_varijabla>
  </DomainObject.PlaniraniZavrsetakDatum>
  <DomainObject.PlaniraniPocetakDatum>
    <izvorni_sadrzaj>12. rujna 2017.</izvorni_sadrzaj>
    <derivirana_varijabla naziv="DomainObject.PlaniraniPocetakDatum_1">12. rujna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rujna 2017.</izvorni_sadrzaj>
    <derivirana_varijabla naziv="DomainObject.Zapisnik.DatumKreiranja_1">12. rujna 2017.</derivirana_varijabla>
  </DomainObject.Zapisnik.DatumKreiranja>
  <DomainObject.Zapisnik.ImovinskaKorist>
    <izvorni_sadrzaj/>
    <derivirana_varijabla naziv="DomainObject.Zapisnik.ImovinskaKorist_1"/>
  </DomainObject.Zapisnik.ImovinskaKorist>
  <DomainObject.Zapisnik.Oznaka>
    <izvorni_sadrzaj>St-1009/2017-15</izvorni_sadrzaj>
    <derivirana_varijabla naziv="DomainObject.Zapisnik.Oznaka_1">St-1009/2017-15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1009</izvorni_sadrzaj>
    <derivirana_varijabla naziv="DomainObject.Predmet.Broj_1">1009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2017.</izvorni_sadrzaj>
    <derivirana_varijabla naziv="DomainObject.Predmet.DatumOsnivanja_1">29.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St-1009/2017</izvorni_sadrzaj>
    <derivirana_varijabla naziv="DomainObject.Predmet.OznakaBroj_1">St-1009/2017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MARS MEDIA d.o.o. zastupanog po punomoćniku Marko Marović</izvorni_sadrzaj>
    <derivirana_varijabla naziv="DomainObject.Predmet.ProtustrankaFormated_1">  MARS MEDIA d.o.o. zastupanog po punomoćniku Marko Marović</derivirana_varijabla>
  </DomainObject.Predmet.ProtustrankaFormated>
  <DomainObject.Predmet.ProtustrankaFormatedOIB>
    <izvorni_sadrzaj>  MARS MEDIA d.o.o., OIB 70760336701 zastupanog po punomoćniku Marko Marović</izvorni_sadrzaj>
    <derivirana_varijabla naziv="DomainObject.Predmet.ProtustrankaFormatedOIB_1">  MARS MEDIA d.o.o., OIB 70760336701 zastupanog po punomoćniku Marko Marović</derivirana_varijabla>
  </DomainObject.Predmet.ProtustrankaFormatedOIB>
  <DomainObject.Predmet.ProtustrankaFormatedWithAdress>
    <izvorni_sadrzaj> MARS MEDIA d.o.o., Medarska 4, 10000 Zagreb zastupanog po punomoćniku Marko Marović</izvorni_sadrzaj>
    <derivirana_varijabla naziv="DomainObject.Predmet.ProtustrankaFormatedWithAdress_1"> MARS MEDIA d.o.o., Medarska 4, 10000 Zagreb zastupanog po punomoćniku Marko Marović</derivirana_varijabla>
  </DomainObject.Predmet.ProtustrankaFormatedWithAdress>
  <DomainObject.Predmet.ProtustrankaFormatedWithAdressOIB>
    <izvorni_sadrzaj> MARS MEDIA d.o.o., OIB 70760336701, Medarska 4, 10000 Zagreb zastupanog po punomoćniku Marko Marović</izvorni_sadrzaj>
    <derivirana_varijabla naziv="DomainObject.Predmet.ProtustrankaFormatedWithAdressOIB_1"> MARS MEDIA d.o.o., OIB 70760336701, Medarska 4, 10000 Zagreb zastupanog po punomoćniku Marko Marović</derivirana_varijabla>
  </DomainObject.Predmet.ProtustrankaFormatedWithAdressOIB>
  <DomainObject.Predmet.ProtustrankaWithAdress>
    <izvorni_sadrzaj>MARS MEDIA d.o.o. Medarska 4, 10000 Zagreb</izvorni_sadrzaj>
    <derivirana_varijabla naziv="DomainObject.Predmet.ProtustrankaWithAdress_1">MARS MEDIA d.o.o. Medarska 4, 10000 Zagreb</derivirana_varijabla>
  </DomainObject.Predmet.ProtustrankaWithAdress>
  <DomainObject.Predmet.ProtustrankaWithAdressOIB>
    <izvorni_sadrzaj>MARS MEDIA d.o.o., OIB 70760336701, Medarska 4, 10000 Zagreb</izvorni_sadrzaj>
    <derivirana_varijabla naziv="DomainObject.Predmet.ProtustrankaWithAdressOIB_1">MARS MEDIA d.o.o., OIB 70760336701, Medarska 4, 10000 Zagreb</derivirana_varijabla>
  </DomainObject.Predmet.ProtustrankaWithAdressOIB>
  <DomainObject.Predmet.ProtustrankaNazivFormated>
    <izvorni_sadrzaj>MARS MEDIA d.o.o.</izvorni_sadrzaj>
    <derivirana_varijabla naziv="DomainObject.Predmet.ProtustrankaNazivFormated_1">MARS MEDIA d.o.o.</derivirana_varijabla>
  </DomainObject.Predmet.ProtustrankaNazivFormated>
  <DomainObject.Predmet.ProtustrankaNazivFormatedOIB>
    <izvorni_sadrzaj>MARS MEDIA d.o.o., OIB 70760336701</izvorni_sadrzaj>
    <derivirana_varijabla naziv="DomainObject.Predmet.ProtustrankaNazivFormatedOIB_1">MARS MEDIA d.o.o., OIB 70760336701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MARS MEDIA d.o.o. zastupanog po punomoćniku Marko Marović</item>
    </izvorni_sadrzaj>
    <derivirana_varijabla naziv="DomainObject.Predmet.ProtuStrankaListFormated_1">
      <item>MARS MEDIA d.o.o. zastupanog po punomoćniku Marko Marović</item>
    </derivirana_varijabla>
  </DomainObject.Predmet.ProtuStrankaListFormated>
  <DomainObject.Predmet.ProtuStrankaListFormatedOIB>
    <izvorni_sadrzaj>
      <item>MARS MEDIA d.o.o., OIB 70760336701 zastupanog po punomoćniku Marko Marović</item>
    </izvorni_sadrzaj>
    <derivirana_varijabla naziv="DomainObject.Predmet.ProtuStrankaListFormatedOIB_1">
      <item>MARS MEDIA d.o.o., OIB 70760336701 zastupanog po punomoćniku Marko Marović</item>
    </derivirana_varijabla>
  </DomainObject.Predmet.ProtuStrankaListFormatedOIB>
  <DomainObject.Predmet.ProtuStrankaListFormatedWithAdress>
    <izvorni_sadrzaj>
      <item>MARS MEDIA d.o.o., Medarska 4, 10000 Zagreb zastupanog po punomoćniku Marko Marović</item>
    </izvorni_sadrzaj>
    <derivirana_varijabla naziv="DomainObject.Predmet.ProtuStrankaListFormatedWithAdress_1">
      <item>MARS MEDIA d.o.o., Medarska 4, 10000 Zagreb zastupanog po punomoćniku Marko Marović</item>
    </derivirana_varijabla>
  </DomainObject.Predmet.ProtuStrankaListFormatedWithAdress>
  <DomainObject.Predmet.ProtuStrankaListFormatedWithAdressOIB>
    <izvorni_sadrzaj>
      <item>MARS MEDIA d.o.o., OIB 70760336701, Medarska 4, 10000 Zagreb zastupanog po punomoćniku Marko Marović</item>
    </izvorni_sadrzaj>
    <derivirana_varijabla naziv="DomainObject.Predmet.ProtuStrankaListFormatedWithAdressOIB_1">
      <item>MARS MEDIA d.o.o., OIB 70760336701, Medarska 4, 10000 Zagreb zastupanog po punomoćniku Marko Marović</item>
    </derivirana_varijabla>
  </DomainObject.Predmet.ProtuStrankaListFormatedWithAdressOIB>
  <DomainObject.Predmet.ProtuStrankaListNazivFormated>
    <izvorni_sadrzaj>
      <item>MARS MEDIA d.o.o.</item>
    </izvorni_sadrzaj>
    <derivirana_varijabla naziv="DomainObject.Predmet.ProtuStrankaListNazivFormated_1">
      <item>MARS MEDIA d.o.o.</item>
    </derivirana_varijabla>
  </DomainObject.Predmet.ProtuStrankaListNazivFormated>
  <DomainObject.Predmet.ProtuStrankaListNazivFormatedOIB>
    <izvorni_sadrzaj>
      <item>MARS MEDIA d.o.o., OIB 70760336701</item>
    </izvorni_sadrzaj>
    <derivirana_varijabla naziv="DomainObject.Predmet.ProtuStrankaListNazivFormatedOIB_1">
      <item>MARS MEDIA d.o.o., OIB 70760336701</item>
    </derivirana_varijabla>
  </DomainObject.Predmet.ProtuStrankaListNazivFormatedOIB>
  <DomainObject.Predmet.OstaliListFormated>
    <izvorni_sadrzaj>
      <item>Marko Marović punomoćnik sudionika u postupku MARS MEDIA d.o.o.</item>
      <item>ŽDO u Zagrebu punomoćnik sudionika u postupku RH MF Porezna uprava Zagreb</item>
      <item>Ivan Samac</item>
    </izvorni_sadrzaj>
    <derivirana_varijabla naziv="DomainObject.Predmet.OstaliListFormated_1">
      <item>Marko Marović punomoćnik sudionika u postupku MARS MEDIA d.o.o.</item>
      <item>ŽDO u Zagrebu punomoćnik sudionika u postupku RH MF Porezna uprava Zagreb</item>
      <item>Ivan Samac</item>
    </derivirana_varijabla>
  </DomainObject.Predmet.OstaliListFormated>
  <DomainObject.Predmet.OstaliListFormatedOIB>
    <izvorni_sadrzaj>
      <item>Marko Marović, OIB 07228696573 punomoćnik sudionika u postupku MARS MEDIA d.o.o.</item>
      <item>ŽDO u Zagrebu, OIB 16488001145 punomoćnik sudionika u postupku RH MF Porezna uprava Zagreb</item>
      <item>Ivan Samac, OIB 81141078908</item>
    </izvorni_sadrzaj>
    <derivirana_varijabla naziv="DomainObject.Predmet.OstaliListFormatedOIB_1">
      <item>Marko Marović, OIB 07228696573 punomoćnik sudionika u postupku MARS MEDIA d.o.o.</item>
      <item>ŽDO u Zagrebu, OIB 16488001145 punomoćnik sudionika u postupku RH MF Porezna uprava Zagreb</item>
      <item>Ivan Samac, OIB 81141078908</item>
    </derivirana_varijabla>
  </DomainObject.Predmet.OstaliListFormatedOIB>
  <DomainObject.Predmet.OstaliListFormatedWithAdress>
    <izvorni_sadrzaj>
      <item>Marko Marović, Sigetje 9, 10000 Zagreb punomoćnik sudionika u postupku MARS MEDIA d.o.o.</item>
      <item>ŽDO u Zagrebu, Savska cesta 41, 10000 Zagreb punomoćnik sudionika u postupku RH MF Porezna uprava Zagreb</item>
      <item>Ivan Samac, Hrgovići 97, 10000 Zagreb</item>
    </izvorni_sadrzaj>
    <derivirana_varijabla naziv="DomainObject.Predmet.OstaliListFormatedWithAdress_1">
      <item>Marko Marović, Sigetje 9, 10000 Zagreb punomoćnik sudionika u postupku MARS MEDIA d.o.o.</item>
      <item>ŽDO u Zagrebu, Savska cesta 41, 10000 Zagreb punomoćnik sudionika u postupku RH MF Porezna uprava Zagreb</item>
      <item>Ivan Samac, Hrgovići 97, 10000 Zagreb</item>
    </derivirana_varijabla>
  </DomainObject.Predmet.OstaliListFormatedWithAdress>
  <DomainObject.Predmet.OstaliListFormatedWithAdressOIB>
    <izvorni_sadrzaj>
      <item>Marko Marović, OIB 07228696573, Sigetje 9, 10000 Zagreb punomoćnik sudionika u postupku MARS MEDIA d.o.o.</item>
      <item>ŽDO u Zagrebu, OIB 16488001145, Savska cesta 41, 10000 Zagreb punomoćnik sudionika u postupku RH MF Porezna uprava Zagreb</item>
      <item>Ivan Samac, OIB 81141078908, Hrgovići 97, 10000 Zagreb</item>
    </izvorni_sadrzaj>
    <derivirana_varijabla naziv="DomainObject.Predmet.OstaliListFormatedWithAdressOIB_1">
      <item>Marko Marović, OIB 07228696573, Sigetje 9, 10000 Zagreb punomoćnik sudionika u postupku MARS MEDIA d.o.o.</item>
      <item>ŽDO u Zagrebu, OIB 16488001145, Savska cesta 41, 10000 Zagreb punomoćnik sudionika u postupku RH MF Porezna uprava Zagreb</item>
      <item>Ivan Samac, OIB 81141078908, Hrgovići 97, 10000 Zagreb</item>
    </derivirana_varijabla>
  </DomainObject.Predmet.OstaliListFormatedWithAdressOIB>
  <DomainObject.Predmet.OstaliListNazivFormated>
    <izvorni_sadrzaj>
      <item>Marko Marović</item>
      <item>ŽDO u Zagrebu</item>
      <item>Ivan Samac</item>
    </izvorni_sadrzaj>
    <derivirana_varijabla naziv="DomainObject.Predmet.OstaliListNazivFormated_1">
      <item>Marko Marović</item>
      <item>ŽDO u Zagrebu</item>
      <item>Ivan Samac</item>
    </derivirana_varijabla>
  </DomainObject.Predmet.OstaliListNazivFormated>
  <DomainObject.Predmet.OstaliListNazivFormatedOIB>
    <izvorni_sadrzaj>
      <item>Marko Marović, OIB 07228696573</item>
      <item>ŽDO u Zagrebu, OIB 16488001145</item>
      <item>Ivan Samac, OIB 81141078908</item>
    </izvorni_sadrzaj>
    <derivirana_varijabla naziv="DomainObject.Predmet.OstaliListNazivFormatedOIB_1">
      <item>Marko Marović, OIB 07228696573</item>
      <item>ŽDO u Zagrebu, OIB 16488001145</item>
      <item>Ivan Samac, OIB 81141078908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St-1009/2017-15</izvorni_sadrzaj>
    <derivirana_varijabla naziv="DomainObject.PoslovniBrojDokumenta_1">St-1009/2017-15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MARS MEDIA d.o.o.</izvorni_sadrzaj>
    <derivirana_varijabla naziv="DomainObject.Predmet.ProtustrankaIDrugi_1">MARS MEDIA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MARS MEDIA d.o.o., OIB 70760336701, Medarska 4, 10000 Zagreb</izvorni_sadrzaj>
    <derivirana_varijabla naziv="DomainObject.Predmet.ProtustrankaIDrugiAdressOIB_1">MARS MEDIA d.o.o., OIB 70760336701, Medarska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MARS MEDIA d.o.o.</item>
      <item>FINA Regionalni centar Zagreb</item>
      <item>Marko Marović</item>
      <item>RH MF Porezna uprava Zagreb</item>
      <item>ŽDO u Zagrebu</item>
      <item>Ivan Samac</item>
    </izvorni_sadrzaj>
    <derivirana_varijabla naziv="DomainObject.Predmet.SudioniciListNaziv_1">
      <item>MARS MEDIA d.o.o.</item>
      <item>FINA Regionalni centar Zagreb</item>
      <item>Marko Marović</item>
      <item>RH MF Porezna uprava Zagreb</item>
      <item>ŽDO u Zagrebu</item>
      <item>Ivan Samac</item>
    </derivirana_varijabla>
  </DomainObject.Predmet.SudioniciListNaziv>
  <DomainObject.Predmet.SudioniciListAdressOIB>
    <izvorni_sadrzaj>
      <item>MARS MEDIA d.o.o., OIB 70760336701, Medarska 4,10000 Zagreb</item>
      <item>FINA Regionalni centar Zagreb, OIB 85821130368, Trg svibanjskih žrtava 1995. 1,10000 Zagreb</item>
      <item>Marko Marović, OIB 07228696573, Sigetje 9,10000 Zagreb</item>
      <item>RH MF Porezna uprava Zagreb, OIB 18683136487</item>
      <item>ŽDO u Zagrebu, OIB 16488001145, Savska cesta 41,10000 Zagreb</item>
      <item>Ivan Samac, OIB 81141078908, Hrgovići 97,10000 Zagreb</item>
    </izvorni_sadrzaj>
    <derivirana_varijabla naziv="DomainObject.Predmet.SudioniciListAdressOIB_1">
      <item>MARS MEDIA d.o.o., OIB 70760336701, Medarska 4,10000 Zagreb</item>
      <item>FINA Regionalni centar Zagreb, OIB 85821130368, Trg svibanjskih žrtava 1995. 1,10000 Zagreb</item>
      <item>Marko Marović, OIB 07228696573, Sigetje 9,10000 Zagreb</item>
      <item>RH MF Porezna uprava Zagreb, OIB 18683136487</item>
      <item>ŽDO u Zagrebu, OIB 16488001145, Savska cesta 41,10000 Zagreb</item>
      <item>Ivan Samac, OIB 81141078908, Hrgovići 97,10000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70760336701</item>
      <item>, OIB 85821130368</item>
      <item>, OIB 07228696573</item>
      <item>, OIB 18683136487</item>
      <item>, OIB 16488001145</item>
      <item>, OIB 81141078908</item>
    </izvorni_sadrzaj>
    <derivirana_varijabla naziv="DomainObject.Predmet.SudioniciListNazivOIB_1">
      <item>, OIB 70760336701</item>
      <item>, OIB 85821130368</item>
      <item>, OIB 07228696573</item>
      <item>, OIB 18683136487</item>
      <item>, OIB 16488001145</item>
      <item>, OIB 81141078908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1716</properties:Words>
  <properties:Characters>10720</properties:Characters>
  <properties:Lines>875</properties:Lines>
  <properties:Paragraphs>237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2017-09-08T12:25:00Z</dcterms:created>
  <dc:creator>nmarkovic</dc:creator>
  <cp:lastModifiedBy>Ivana Stampf</cp:lastModifiedBy>
  <cp:lastPrinted>2017-09-04T10:55:00Z</cp:lastPrinted>
  <dcterms:modified xmlns:xsi="http://www.w3.org/2001/XMLSchema-instance" xsi:type="dcterms:W3CDTF">2017-09-12T09:11:00Z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St-1009/2017-15 / Zapisnik - Ispitno ročište</vt:lpwstr>
  </prop:property>
  <prop:property name="CC_coloring" pid="4" fmtid="{D5CDD505-2E9C-101B-9397-08002B2CF9AE}">
    <vt:bool>false</vt:bool>
  </prop:property>
  <prop:property name="BrojStranica" pid="5" fmtid="{D5CDD505-2E9C-101B-9397-08002B2CF9AE}">
    <vt:i4>8</vt:i4>
  </prop:property>
</prop:Properties>
</file>