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3d78" w14:paraId="dfd3d78" w:rsidRDefault="00E04C5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4C54" w:rsidP="00E04C54" w:rsidR="00AE649C">
      <w:pPr>
        <w:pStyle w:val="NormaleSPIS"/>
        <w:spacing w:after="0"/>
      </w:pPr>
      <w:r>
        <w:t xml:space="preserve">       Republika Hrvatska</w:t>
      </w:r>
    </w:p>
    <w:p w:rsidRDefault="00E04C54" w:rsidP="00E04C54" w:rsidR="00E04C54">
      <w:pPr>
        <w:pStyle w:val="NormaleSPIS"/>
        <w:spacing w:after="0"/>
      </w:pPr>
      <w:r>
        <w:t xml:space="preserve">     Trgovački sud u Bjelovaru</w:t>
      </w:r>
    </w:p>
    <w:p w:rsidRDefault="00E04C54" w:rsidP="00E04C54" w:rsidR="00E04C54">
      <w:pPr>
        <w:pStyle w:val="NormaleSPIS"/>
        <w:spacing w:after="0"/>
      </w:pPr>
      <w:r>
        <w:t>Bjelovar, Šetalište dr.I.Lebovića 42.</w:t>
      </w:r>
    </w:p>
    <w:p w:rsidRDefault="00E04C54" w:rsidP="00E04C54" w:rsidR="00E04C54">
      <w:pPr>
        <w:pStyle w:val="NormaleSPIS"/>
        <w:jc w:val="right"/>
        <w:rPr>
          <w:b/>
        </w:rPr>
      </w:pPr>
      <w:r>
        <w:t>Poslovni broj:7 St-114/2018-12</w:t>
      </w:r>
    </w:p>
    <w:p w:rsidRDefault="00E04C54" w:rsidP="00E04C54" w:rsidR="00E04C54">
      <w:pPr>
        <w:jc w:val="center"/>
      </w:pPr>
      <w:r>
        <w:t>U  I M E  R E P U B L I K E   H R V A T  S K E</w:t>
      </w:r>
    </w:p>
    <w:p w:rsidRDefault="00E04C54" w:rsidP="00E04C54" w:rsidR="00E04C54">
      <w:pPr>
        <w:jc w:val="center"/>
      </w:pPr>
      <w:r>
        <w:t xml:space="preserve"> R J E Š E N J E</w:t>
      </w:r>
    </w:p>
    <w:p w:rsidRDefault="00E04C54" w:rsidP="00E04C54" w:rsidR="00E04C54">
      <w:pPr>
        <w:ind w:firstLine="720"/>
        <w:jc w:val="both"/>
      </w:pPr>
      <w:r>
        <w:t xml:space="preserve">Trgovački sud u Bjelovaru, po sucu Tomislavu Mrazović, u stečajnom postupku nad dužnikom ALY PIRAMIDA d.o.o. za usluge iz </w:t>
      </w:r>
      <w:proofErr w:type="spellStart"/>
      <w:r>
        <w:t>Jesenovca</w:t>
      </w:r>
      <w:proofErr w:type="spellEnd"/>
      <w:r>
        <w:t xml:space="preserve">, </w:t>
      </w:r>
      <w:proofErr w:type="spellStart"/>
      <w:r>
        <w:t>Jesenovečka</w:t>
      </w:r>
      <w:proofErr w:type="spellEnd"/>
      <w:r>
        <w:t xml:space="preserve"> 6, MBS 080810219, OIB 55938209465, 16. studenog 2018. </w:t>
      </w:r>
    </w:p>
    <w:p w:rsidRDefault="00E04C54" w:rsidP="00E04C54" w:rsidR="00E04C54">
      <w:pPr>
        <w:jc w:val="center"/>
        <w:rPr>
          <w:b/>
        </w:rPr>
      </w:pPr>
      <w:r>
        <w:t>r i j e š i o   j e</w:t>
      </w:r>
    </w:p>
    <w:p w:rsidRDefault="00E04C54" w:rsidP="00E04C54" w:rsidR="00E04C54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ALY PIRAMIDA d.o.o. za usluge iz </w:t>
      </w:r>
      <w:proofErr w:type="spellStart"/>
      <w:r>
        <w:t>Jesenovca</w:t>
      </w:r>
      <w:proofErr w:type="spellEnd"/>
      <w:r>
        <w:t xml:space="preserve">, </w:t>
      </w:r>
      <w:proofErr w:type="spellStart"/>
      <w:r>
        <w:t>Jesenovečka</w:t>
      </w:r>
      <w:proofErr w:type="spellEnd"/>
      <w:r>
        <w:t xml:space="preserve"> 6, MBS 080810219, OIB 55938209465.</w:t>
      </w:r>
    </w:p>
    <w:p w:rsidRDefault="00E04C54" w:rsidP="00E04C54" w:rsidR="00E04C54">
      <w:pPr>
        <w:ind w:firstLine="720"/>
        <w:jc w:val="both"/>
      </w:pPr>
      <w:r>
        <w:t>2</w:t>
      </w:r>
      <w:r>
        <w:rPr>
          <w:b/>
        </w:rPr>
        <w:t>.</w:t>
      </w:r>
      <w:r>
        <w:t xml:space="preserve">Za stečajnog upravitelja imenuje se </w:t>
      </w:r>
      <w:r>
        <w:rPr>
          <w:noProof/>
        </w:rPr>
        <w:t>Krešimir Fučkar iz Sladojevaca, Braće Radića 63, OIB 01195634741.</w:t>
      </w:r>
    </w:p>
    <w:p w:rsidRDefault="00E04C54" w:rsidP="00E04C54" w:rsidR="00E04C54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ALY PIRAMIDA d.o.o. za usluge iz </w:t>
      </w:r>
      <w:proofErr w:type="spellStart"/>
      <w:r>
        <w:t>Jesenovca</w:t>
      </w:r>
      <w:proofErr w:type="spellEnd"/>
      <w:r>
        <w:t xml:space="preserve">, </w:t>
      </w:r>
      <w:proofErr w:type="spellStart"/>
      <w:r>
        <w:t>Jesenovečka</w:t>
      </w:r>
      <w:proofErr w:type="spellEnd"/>
      <w:r>
        <w:t xml:space="preserve"> 6, MBS 080810219, OIB 55938209465.</w:t>
      </w:r>
    </w:p>
    <w:p w:rsidRDefault="00E04C54" w:rsidP="00E04C54" w:rsidR="00E04C54">
      <w:pPr>
        <w:jc w:val="both"/>
        <w:rPr>
          <w:b/>
        </w:rPr>
      </w:pPr>
      <w:r>
        <w:tab/>
        <w:t>4.Stečajni postupak je otvoren i zaključen s danom 16. studenog 2018. godine u</w:t>
      </w:r>
      <w:r>
        <w:rPr>
          <w:b/>
        </w:rPr>
        <w:t xml:space="preserve"> </w:t>
      </w:r>
      <w:r>
        <w:t>13,00 sati, kada je ovo rješenje stavljeno na e-oglasnu ploču ovog suda.</w:t>
      </w:r>
    </w:p>
    <w:p w:rsidRDefault="00E04C54" w:rsidP="00E04C54" w:rsidR="00E04C54">
      <w:pPr>
        <w:jc w:val="both"/>
      </w:pPr>
      <w:r>
        <w:tab/>
        <w:t>5.Nakon pravomoćnosti ovoga rješenja stečajni dužnik će se brisati iz sudskog registra.</w:t>
      </w:r>
    </w:p>
    <w:p w:rsidRDefault="00E04C54" w:rsidP="00E04C54" w:rsidR="00E04C54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E04C54" w:rsidP="00E04C54" w:rsidR="00E04C54">
      <w:pPr>
        <w:jc w:val="center"/>
      </w:pPr>
      <w:r>
        <w:t>Obrazloženje</w:t>
      </w:r>
    </w:p>
    <w:p w:rsidRDefault="00E04C54" w:rsidP="00E04C54" w:rsidR="00E04C54">
      <w:pPr>
        <w:jc w:val="both"/>
      </w:pPr>
      <w:r>
        <w:tab/>
        <w:t xml:space="preserve">Na prijedlog predlagatelja FINA, RC Zagreb, za otvaranje stečajnog postupka nad dužnikom ALY PIRAMIDA d.o.o. za usluge iz </w:t>
      </w:r>
      <w:proofErr w:type="spellStart"/>
      <w:r>
        <w:t>Jesenovca</w:t>
      </w:r>
      <w:proofErr w:type="spellEnd"/>
      <w:r>
        <w:t xml:space="preserve">, </w:t>
      </w:r>
      <w:proofErr w:type="spellStart"/>
      <w:r>
        <w:t>Jesenovečka</w:t>
      </w:r>
      <w:proofErr w:type="spellEnd"/>
      <w:r>
        <w:t xml:space="preserve"> 6, MBS 080810219, OIB 55938209465, sud je pokrenuo postupak radi utvrđivanja uvjeta za otvaranje stečajnog postupka nad dužnikom, te u tom postupku utvrdio da dužnik nema imovine kojom bi se mogli pokriti troškovi stečajnog postupka, slijedom čega je svojim rješenjem 7 St-114/2018-10 od dana 19.10.2018.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19.10.2018. godine, pa kako nitko nije u ostavljenom roku, a niti sve do sada uplatio potreban predujam za pokriće </w:t>
      </w:r>
    </w:p>
    <w:p w:rsidRDefault="00E04C54" w:rsidP="00E04C54" w:rsidR="00E04C54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E04C54" w:rsidP="00E04C54" w:rsidR="00E04C54">
      <w:pPr>
        <w:jc w:val="right"/>
      </w:pPr>
      <w:r>
        <w:t>Poslovni broj:7 St-114/2018-12</w:t>
      </w:r>
    </w:p>
    <w:p w:rsidRDefault="00E04C54" w:rsidP="00E04C54" w:rsidR="00E04C54">
      <w:pPr>
        <w:jc w:val="both"/>
      </w:pPr>
      <w:r>
        <w:t xml:space="preserve">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E04C54" w:rsidP="00E04C54" w:rsidR="00E04C54">
      <w:pPr>
        <w:ind w:firstLine="720"/>
        <w:jc w:val="center"/>
      </w:pPr>
      <w:r>
        <w:t xml:space="preserve">Bjelovar 16. studenog 2018. </w:t>
      </w:r>
    </w:p>
    <w:p w:rsidRDefault="00E04C54" w:rsidP="00E04C54" w:rsidR="00E04C5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E04C54" w:rsidP="00E04C54" w:rsidR="00E04C5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E04C54" w:rsidP="00E04C54" w:rsidR="00E04C54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04C54" w:rsidP="00E04C54" w:rsidR="00E04C54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04C54" w:rsidP="00E04C54" w:rsidR="00E04C54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E04C54" w:rsidP="00E04C54" w:rsidR="00E04C54">
      <w:pPr>
        <w:jc w:val="both"/>
      </w:pPr>
    </w:p>
    <w:p w:rsidRDefault="00E04C54" w:rsidP="00E04C54" w:rsidR="00E04C54">
      <w:pPr>
        <w:ind w:firstLine="720"/>
        <w:jc w:val="both"/>
      </w:pPr>
      <w:r>
        <w:tab/>
      </w:r>
    </w:p>
    <w:p w:rsidRDefault="00E04C54" w:rsidP="00E04C54" w:rsidR="00E04C54">
      <w:pPr>
        <w:jc w:val="both"/>
      </w:pPr>
      <w:r>
        <w:tab/>
      </w:r>
    </w:p>
    <w:sectPr w:rsidSect="0032366B" w:rsidR="00E04C5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C54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1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St-114/2018-12</izvorni_sadrzaj>
    <derivirana_varijabla naziv="DomainObject.Oznaka_1">St-114/2018-12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ALY PIRAMIDA d.o.o. za usluge</izvorni_sadrzaj>
    <derivirana_varijabla naziv="DomainObject.Predmet.ProtustrankaFormated_1">  ALY PIRAMIDA d.o.o. za usluge</derivirana_varijabla>
  </DomainObject.Predmet.ProtustrankaFormated>
  <DomainObject.Predmet.ProtustrankaFormatedOIB>
    <izvorni_sadrzaj>  ALY PIRAMIDA d.o.o. za usluge, OIB 55938209465</izvorni_sadrzaj>
    <derivirana_varijabla naziv="DomainObject.Predmet.ProtustrankaFormatedOIB_1">  ALY PIRAMIDA d.o.o. za usluge, OIB 55938209465</derivirana_varijabla>
  </DomainObject.Predmet.ProtustrankaFormatedOIB>
  <DomainObject.Predmet.ProtustrankaFormatedWithAdress>
    <izvorni_sadrzaj> ALY PIRAMIDA d.o.o. za usluge, Jesenovečka 6, 10363 Jesenovec</izvorni_sadrzaj>
    <derivirana_varijabla naziv="DomainObject.Predmet.ProtustrankaFormatedWithAdress_1"> ALY PIRAMIDA d.o.o. za usluge, Jesenovečka 6, 10363 Jesenovec</derivirana_varijabla>
  </DomainObject.Predmet.ProtustrankaFormatedWithAdress>
  <DomainObject.Predmet.ProtustrankaFormatedWithAdressOIB>
    <izvorni_sadrzaj> ALY PIRAMIDA d.o.o. za usluge, OIB 55938209465, Jesenovečka 6, 10363 Jesenovec</izvorni_sadrzaj>
    <derivirana_varijabla naziv="DomainObject.Predmet.ProtustrankaFormatedWithAdressOIB_1"> ALY PIRAMIDA d.o.o. za usluge, OIB 55938209465, Jesenovečka 6, 10363 Jesenovec</derivirana_varijabla>
  </DomainObject.Predmet.ProtustrankaFormatedWithAdressOIB>
  <DomainObject.Predmet.ProtustrankaWithAdress>
    <izvorni_sadrzaj>ALY PIRAMIDA d.o.o. za usluge Jesenovečka 6, 10363 Jesenovec</izvorni_sadrzaj>
    <derivirana_varijabla naziv="DomainObject.Predmet.ProtustrankaWithAdress_1">ALY PIRAMIDA d.o.o. za usluge Jesenovečka 6, 10363 Jesenovec</derivirana_varijabla>
  </DomainObject.Predmet.ProtustrankaWithAdress>
  <DomainObject.Predmet.ProtustrankaWithAdressOIB>
    <izvorni_sadrzaj>ALY PIRAMIDA d.o.o. za usluge, OIB 55938209465, Jesenovečka 6, 10363 Jesenovec</izvorni_sadrzaj>
    <derivirana_varijabla naziv="DomainObject.Predmet.ProtustrankaWithAdressOIB_1">ALY PIRAMIDA d.o.o. za usluge, OIB 55938209465, Jesenovečka 6, 10363 Jesenovec</derivirana_varijabla>
  </DomainObject.Predmet.ProtustrankaWithAdressOIB>
  <DomainObject.Predmet.ProtustrankaNazivFormated>
    <izvorni_sadrzaj>ALY PIRAMIDA d.o.o. za usluge</izvorni_sadrzaj>
    <derivirana_varijabla naziv="DomainObject.Predmet.ProtustrankaNazivFormated_1">ALY PIRAMIDA d.o.o. za usluge</derivirana_varijabla>
  </DomainObject.Predmet.ProtustrankaNazivFormated>
  <DomainObject.Predmet.ProtustrankaNazivFormatedOIB>
    <izvorni_sadrzaj>ALY PIRAMIDA d.o.o. za usluge, OIB 55938209465</izvorni_sadrzaj>
    <derivirana_varijabla naziv="DomainObject.Predmet.ProtustrankaNazivFormatedOIB_1">ALY PIRAMIDA d.o.o. za usluge, OIB 55938209465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FUMIĆ; MARIO KOSTELIĆ</izvorni_sadrzaj>
    <derivirana_varijabla naziv="DomainObject.Predmet.StrankaFormated_1">  MARIO FUMIĆ; MARIO KOSTELIĆ</derivirana_varijabla>
  </DomainObject.Predmet.StrankaFormated>
  <DomainObject.Predmet.StrankaFormatedOIB>
    <izvorni_sadrzaj>  MARIO FUMIĆ, OIB 29396706574; MARIO KOSTELIĆ, OIB 62030883572</izvorni_sadrzaj>
    <derivirana_varijabla naziv="DomainObject.Predmet.StrankaFormatedOIB_1">  MARIO FUMIĆ, OIB 29396706574; MARIO KOSTELIĆ, OIB 62030883572</derivirana_varijabla>
  </DomainObject.Predmet.StrankaFormatedOIB>
  <DomainObject.Predmet.StrankaFormatedWithAdress>
    <izvorni_sadrzaj> MARIO FUMIĆ, Prapućanska 30, 47300 Ogulin; MARIO KOSTELIĆ, Ribarići 75, 47300 Ogulin</izvorni_sadrzaj>
    <derivirana_varijabla naziv="DomainObject.Predmet.StrankaFormatedWithAdress_1"> MARIO FUMIĆ, Prapućanska 30, 47300 Ogulin; MARIO KOSTELIĆ, Ribarići 75, 47300 Ogulin</derivirana_varijabla>
  </DomainObject.Predmet.StrankaFormatedWithAdress>
  <DomainObject.Predmet.StrankaFormatedWithAdressOIB>
    <izvorni_sadrzaj> MARIO FUMIĆ, OIB 29396706574, Prapućanska 30, 47300 Ogulin; MARIO KOSTELIĆ, OIB 62030883572, Ribarići 75, 47300 Ogulin</izvorni_sadrzaj>
    <derivirana_varijabla naziv="DomainObject.Predmet.StrankaFormatedWithAdressOIB_1"> MARIO FUMIĆ, OIB 29396706574, Prapućanska 30, 47300 Ogulin; MARIO KOSTELIĆ, OIB 62030883572, Ribarići 75, 47300 Ogulin</derivirana_varijabla>
  </DomainObject.Predmet.StrankaFormatedWithAdressOIB>
  <DomainObject.Predmet.StrankaWithAdress>
    <izvorni_sadrzaj>MARIO FUMIĆ Prapućanska 30,47300 Ogulin,MARIO KOSTELIĆ Ribarići 75,47300 Ogulin</izvorni_sadrzaj>
    <derivirana_varijabla naziv="DomainObject.Predmet.StrankaWithAdress_1">MARIO FUMIĆ Prapućanska 30,47300 Ogulin,MARIO KOSTELIĆ Ribarići 75,47300 Ogulin</derivirana_varijabla>
  </DomainObject.Predmet.StrankaWithAdress>
  <DomainObject.Predmet.StrankaWithAdressOIB>
    <izvorni_sadrzaj>MARIO FUMIĆ, OIB 29396706574, Prapućanska 30,47300 Ogulin,MARIO KOSTELIĆ, OIB 62030883572, Ribarići 75,47300 Ogulin</izvorni_sadrzaj>
    <derivirana_varijabla naziv="DomainObject.Predmet.StrankaWithAdressOIB_1">MARIO FUMIĆ, OIB 29396706574, Prapućanska 30,47300 Ogulin,MARIO KOSTELIĆ, OIB 62030883572, Ribarići 75,47300 Ogulin</derivirana_varijabla>
  </DomainObject.Predmet.StrankaWithAdressOIB>
  <DomainObject.Predmet.StrankaNazivFormated>
    <izvorni_sadrzaj>MARIO FUMIĆ,MARIO KOSTELIĆ</izvorni_sadrzaj>
    <derivirana_varijabla naziv="DomainObject.Predmet.StrankaNazivFormated_1">MARIO FUMIĆ,MARIO KOSTELIĆ</derivirana_varijabla>
  </DomainObject.Predmet.StrankaNazivFormated>
  <DomainObject.Predmet.StrankaNazivFormatedOIB>
    <izvorni_sadrzaj>MARIO FUMIĆ, OIB 29396706574,MARIO KOSTELIĆ, OIB 62030883572</izvorni_sadrzaj>
    <derivirana_varijabla naziv="DomainObject.Predmet.StrankaNazivFormatedOIB_1">MARIO FUMIĆ, OIB 29396706574,MARIO KOSTELIĆ, OIB 62030883572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MARIO FUMIĆ</item>
      <item>MARIO KOSTELIĆ</item>
    </izvorni_sadrzaj>
    <derivirana_varijabla naziv="DomainObject.Predmet.StrankaListFormated_1">
      <item>MARIO FUMIĆ</item>
      <item>MARIO KOSTELIĆ</item>
    </derivirana_varijabla>
  </DomainObject.Predmet.StrankaListFormated>
  <DomainObject.Predmet.StrankaListFormatedOIB>
    <izvorni_sadrzaj>
      <item>MARIO FUMIĆ, OIB 29396706574</item>
      <item>MARIO KOSTELIĆ, OIB 62030883572</item>
    </izvorni_sadrzaj>
    <derivirana_varijabla naziv="DomainObject.Predmet.StrankaListFormatedOIB_1">
      <item>MARIO FUMIĆ, OIB 29396706574</item>
      <item>MARIO KOSTELIĆ, OIB 62030883572</item>
    </derivirana_varijabla>
  </DomainObject.Predmet.StrankaListFormatedOIB>
  <DomainObject.Predmet.StrankaListFormatedWithAdress>
    <izvorni_sadrzaj>
      <item>MARIO FUMIĆ, Prapućanska 30, 47300 Ogulin</item>
      <item>MARIO KOSTELIĆ, Ribarići 75, 47300 Ogulin</item>
    </izvorni_sadrzaj>
    <derivirana_varijabla naziv="DomainObject.Predmet.StrankaListFormatedWithAdress_1">
      <item>MARIO FUMIĆ, Prapućanska 30, 47300 Ogulin</item>
      <item>MARIO KOSTELIĆ, Ribarići 75, 47300 Ogulin</item>
    </derivirana_varijabla>
  </DomainObject.Predmet.StrankaListFormatedWithAdress>
  <DomainObject.Predmet.StrankaListFormatedWithAdressOIB>
    <izvorni_sadrzaj>
      <item>MARIO FUMIĆ, OIB 29396706574, Prapućanska 30, 47300 Ogulin</item>
      <item>MARIO KOSTELIĆ, OIB 62030883572, Ribarići 75, 47300 Ogulin</item>
    </izvorni_sadrzaj>
    <derivirana_varijabla naziv="DomainObject.Predmet.StrankaListFormatedWithAdressOIB_1">
      <item>MARIO FUMIĆ, OIB 29396706574, Prapućanska 30, 47300 Ogulin</item>
      <item>MARIO KOSTELIĆ, OIB 62030883572, Ribarići 75, 47300 Ogulin</item>
    </derivirana_varijabla>
  </DomainObject.Predmet.StrankaListFormatedWithAdressOIB>
  <DomainObject.Predmet.StrankaListNazivFormated>
    <izvorni_sadrzaj>
      <item>MARIO FUMIĆ</item>
      <item>MARIO KOSTELIĆ</item>
    </izvorni_sadrzaj>
    <derivirana_varijabla naziv="DomainObject.Predmet.StrankaListNazivFormated_1">
      <item>MARIO FUMIĆ</item>
      <item>MARIO KOSTELIĆ</item>
    </derivirana_varijabla>
  </DomainObject.Predmet.StrankaListNazivFormated>
  <DomainObject.Predmet.StrankaListNazivFormatedOIB>
    <izvorni_sadrzaj>
      <item>MARIO FUMIĆ, OIB 29396706574</item>
      <item>MARIO KOSTELIĆ, OIB 62030883572</item>
    </izvorni_sadrzaj>
    <derivirana_varijabla naziv="DomainObject.Predmet.StrankaListNazivFormatedOIB_1">
      <item>MARIO FUMIĆ, OIB 29396706574</item>
      <item>MARIO KOSTELIĆ, OIB 62030883572</item>
    </derivirana_varijabla>
  </DomainObject.Predmet.StrankaListNazivFormatedOIB>
  <DomainObject.Predmet.ProtuStrankaListFormated>
    <izvorni_sadrzaj>
      <item>ALY PIRAMIDA d.o.o. za usluge</item>
    </izvorni_sadrzaj>
    <derivirana_varijabla naziv="DomainObject.Predmet.ProtuStrankaListFormated_1">
      <item>ALY PIRAMIDA d.o.o. za usluge</item>
    </derivirana_varijabla>
  </DomainObject.Predmet.ProtuStrankaListFormated>
  <DomainObject.Predmet.ProtuStrankaListFormatedOIB>
    <izvorni_sadrzaj>
      <item>ALY PIRAMIDA d.o.o. za usluge, OIB 55938209465</item>
    </izvorni_sadrzaj>
    <derivirana_varijabla naziv="DomainObject.Predmet.ProtuStrankaListFormatedOIB_1">
      <item>ALY PIRAMIDA d.o.o. za usluge, OIB 55938209465</item>
    </derivirana_varijabla>
  </DomainObject.Predmet.ProtuStrankaListFormatedOIB>
  <DomainObject.Predmet.ProtuStrankaListFormatedWithAdress>
    <izvorni_sadrzaj>
      <item>ALY PIRAMIDA d.o.o. za usluge, Jesenovečka 6, 10363 Jesenovec</item>
    </izvorni_sadrzaj>
    <derivirana_varijabla naziv="DomainObject.Predmet.ProtuStrankaListFormatedWithAdress_1">
      <item>ALY PIRAMIDA d.o.o. za usluge, Jesenovečka 6, 10363 Jesenovec</item>
    </derivirana_varijabla>
  </DomainObject.Predmet.ProtuStrankaListFormatedWithAdress>
  <DomainObject.Predmet.ProtuStrankaListFormatedWithAdressOIB>
    <izvorni_sadrzaj>
      <item>ALY PIRAMIDA d.o.o. za usluge, OIB 55938209465, Jesenovečka 6, 10363 Jesenovec</item>
    </izvorni_sadrzaj>
    <derivirana_varijabla naziv="DomainObject.Predmet.ProtuStrankaListFormatedWithAdressOIB_1">
      <item>ALY PIRAMIDA d.o.o. za usluge, OIB 55938209465, Jesenovečka 6, 10363 Jesenovec</item>
    </derivirana_varijabla>
  </DomainObject.Predmet.ProtuStrankaListFormatedWithAdressOIB>
  <DomainObject.Predmet.ProtuStrankaListNazivFormated>
    <izvorni_sadrzaj>
      <item>ALY PIRAMIDA d.o.o. za usluge</item>
    </izvorni_sadrzaj>
    <derivirana_varijabla naziv="DomainObject.Predmet.ProtuStrankaListNazivFormated_1">
      <item>ALY PIRAMIDA d.o.o. za usluge</item>
    </derivirana_varijabla>
  </DomainObject.Predmet.ProtuStrankaListNazivFormated>
  <DomainObject.Predmet.ProtuStrankaListNazivFormatedOIB>
    <izvorni_sadrzaj>
      <item>ALY PIRAMIDA d.o.o. za usluge, OIB 55938209465</item>
    </izvorni_sadrzaj>
    <derivirana_varijabla naziv="DomainObject.Predmet.ProtuStrankaListNazivFormatedOIB_1">
      <item>ALY PIRAMIDA d.o.o. za usluge, OIB 55938209465</item>
    </derivirana_varijabla>
  </DomainObject.Predmet.ProtuStrankaListNazivFormatedOIB>
  <DomainObject.Predmet.OstaliListFormated>
    <izvorni_sadrzaj>
      <item>Hassan Mahmoud Hassan Mohamed</item>
      <item>Yousef Helmy Yousef Elashry</item>
      <item>Odvjetnica Saša Brođanac</item>
    </izvorni_sadrzaj>
    <derivirana_varijabla naziv="DomainObject.Predmet.OstaliListFormated_1">
      <item>Hassan Mahmoud Hassan Mohamed</item>
      <item>Yousef Helmy Yousef Elashry</item>
      <item>Odvjetnica Saša Brođanac</item>
    </derivirana_varijabla>
  </DomainObject.Predmet.OstaliListFormated>
  <DomainObject.Predmet.OstaliListFormatedOIB>
    <izvorni_sadrzaj>
      <item>Hassan Mahmoud Hassan Mohamed, OIB 16366077016</item>
      <item>Yousef Helmy Yousef Elashry, OIB 60621425710</item>
      <item>Odvjetnica Saša Brođanac, OIB 60009245718</item>
    </izvorni_sadrzaj>
    <derivirana_varijabla naziv="DomainObject.Predmet.OstaliListFormatedOIB_1">
      <item>Hassan Mahmoud Hassan Mohamed, OIB 16366077016</item>
      <item>Yousef Helmy Yousef Elashry, OIB 60621425710</item>
      <item>Odvjetnica Saša Brođanac, OIB 60009245718</item>
    </derivirana_varijabla>
  </DomainObject.Predmet.OstaliListFormatedOIB>
  <DomainObject.Predmet.OstaliListFormatedWithAdress>
    <izvorni_sadrzaj>
      <item>Hassan Mahmoud Hassan Mohamed, Ulica Petra Zrinskog 54, 10410 Velika Gorica</item>
      <item>Yousef Helmy Yousef Elashry, Mont. St. Mehalla El Kubra 57, Ghrbia</item>
      <item>Odvjetnica Saša Brođanac, Martićeva 31c, 10000 Zagreb</item>
    </izvorni_sadrzaj>
    <derivirana_varijabla naziv="DomainObject.Predmet.OstaliListFormatedWithAdress_1">
      <item>Hassan Mahmoud Hassan Mohamed, Ulica Petra Zrinskog 54, 10410 Velika Gorica</item>
      <item>Yousef Helmy Yousef Elashry, Mont. St. Mehalla El Kubra 57, Ghrbia</item>
      <item>Odvjetnica Saša Brođanac, Martićeva 31c, 10000 Zagreb</item>
    </derivirana_varijabla>
  </DomainObject.Predmet.OstaliListFormatedWithAdress>
  <DomainObject.Predmet.OstaliListFormatedWithAdressOIB>
    <izvorni_sadrzaj>
      <item>Hassan Mahmoud Hassan Mohamed, OIB 16366077016, Ulica Petra Zrinskog 54, 10410 Velika Gorica</item>
      <item>Yousef Helmy Yousef Elashry, OIB 60621425710, Mont. St. Mehalla El Kubra 57, Ghrbia</item>
      <item>Odvjetnica Saša Brođanac, OIB 60009245718, Martićeva 31c, 10000 Zagreb</item>
    </izvorni_sadrzaj>
    <derivirana_varijabla naziv="DomainObject.Predmet.OstaliListFormatedWithAdressOIB_1">
      <item>Hassan Mahmoud Hassan Mohamed, OIB 16366077016, Ulica Petra Zrinskog 54, 10410 Velika Gorica</item>
      <item>Yousef Helmy Yousef Elashry, OIB 60621425710, Mont. St. Mehalla El Kubra 57, Ghrbia</item>
      <item>Odvjetnica Saša Brođanac, OIB 60009245718, Martićeva 31c, 10000 Zagreb</item>
    </derivirana_varijabla>
  </DomainObject.Predmet.OstaliListFormatedWithAdressOIB>
  <DomainObject.Predmet.OstaliListNazivFormated>
    <izvorni_sadrzaj>
      <item>Hassan Mahmoud Hassan Mohamed</item>
      <item>Yousef Helmy Yousef Elashry</item>
      <item>Odvjetnica Saša Brođanac</item>
    </izvorni_sadrzaj>
    <derivirana_varijabla naziv="DomainObject.Predmet.OstaliListNazivFormated_1">
      <item>Hassan Mahmoud Hassan Mohamed</item>
      <item>Yousef Helmy Yousef Elashry</item>
      <item>Odvjetnica Saša Brođanac</item>
    </derivirana_varijabla>
  </DomainObject.Predmet.OstaliListNazivFormated>
  <DomainObject.Predmet.OstaliListNazivFormatedOIB>
    <izvorni_sadrzaj>
      <item>Hassan Mahmoud Hassan Mohamed, OIB 16366077016</item>
      <item>Yousef Helmy Yousef Elashry, OIB 60621425710</item>
      <item>Odvjetnica Saša Brođanac, OIB 60009245718</item>
    </izvorni_sadrzaj>
    <derivirana_varijabla naziv="DomainObject.Predmet.OstaliListNazivFormatedOIB_1">
      <item>Hassan Mahmoud Hassan Mohamed, OIB 16366077016</item>
      <item>Yousef Helmy Yousef Elashry, OIB 60621425710</item>
      <item>Odvjetnica Saša Brođanac, OIB 60009245718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St-114/2018-12</izvorni_sadrzaj>
    <derivirana_varijabla naziv="DomainObject.PoslovniBrojDokumenta_1">St-114/2018-12</derivirana_varijabla>
  </DomainObject.PoslovniBrojDokumenta>
  <DomainObject.Predmet.StrankaIDrugi>
    <izvorni_sadrzaj>MARIO FUMIĆ i dr.</izvorni_sadrzaj>
    <derivirana_varijabla naziv="DomainObject.Predmet.StrankaIDrugi_1">MARIO FUMIĆ i dr.</derivirana_varijabla>
  </DomainObject.Predmet.StrankaIDrugi>
  <DomainObject.Predmet.ProtustrankaIDrugi>
    <izvorni_sadrzaj>ALY PIRAMIDA d.o.o. za usluge</izvorni_sadrzaj>
    <derivirana_varijabla naziv="DomainObject.Predmet.ProtustrankaIDrugi_1">ALY PIRAMIDA d.o.o. za usluge</derivirana_varijabla>
  </DomainObject.Predmet.ProtustrankaIDrugi>
  <DomainObject.Predmet.StrankaIDrugiAdressOIB>
    <izvorni_sadrzaj>MARIO FUMIĆ, OIB 29396706574, Prapućanska 30, 47300 Ogulin i dr.</izvorni_sadrzaj>
    <derivirana_varijabla naziv="DomainObject.Predmet.StrankaIDrugiAdressOIB_1">MARIO FUMIĆ, OIB 29396706574, Prapućanska 30, 47300 Ogulin i dr.</derivirana_varijabla>
  </DomainObject.Predmet.StrankaIDrugiAdressOIB>
  <DomainObject.Predmet.ProtustrankaIDrugiAdressOIB>
    <izvorni_sadrzaj>ALY PIRAMIDA d.o.o. za usluge, OIB 55938209465, Jesenovečka 6, 10363 Jesenovec</izvorni_sadrzaj>
    <derivirana_varijabla naziv="DomainObject.Predmet.ProtustrankaIDrugiAdressOIB_1">ALY PIRAMIDA d.o.o. za usluge, OIB 55938209465, Jesenovečka 6,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ALY PIRAMIDA d.o.o. za usluge</item>
      <item>Hassan Mahmoud Hassan Mohamed</item>
      <item>Yousef Helmy Yousef Elashry</item>
      <item>MARIO FUMIĆ</item>
      <item>MARIO KOSTELIĆ</item>
      <item>Odvjetnica Saša Brođanac</item>
    </izvorni_sadrzaj>
    <derivirana_varijabla naziv="DomainObject.Predmet.SudioniciListNaziv_1">
      <item>ALY PIRAMIDA d.o.o. za usluge</item>
      <item>Hassan Mahmoud Hassan Mohamed</item>
      <item>Yousef Helmy Yousef Elashry</item>
      <item>MARIO FUMIĆ</item>
      <item>MARIO KOSTELIĆ</item>
      <item>Odvjetnica Saša Brođanac</item>
    </derivirana_varijabla>
  </DomainObject.Predmet.SudioniciListNaziv>
  <DomainObject.Predmet.SudioniciListAdressOIB>
    <izvorni_sadrzaj>
      <item>ALY PIRAMIDA d.o.o. za usluge, OIB 55938209465, Jesenovečka 6,10363 Jesenovec</item>
      <item>Hassan Mahmoud Hassan Mohamed, OIB 16366077016, Ulica Petra Zrinskog 54,10410 Velika Gorica</item>
      <item>Yousef Helmy Yousef Elashry, OIB 60621425710, Mont. St. Mehalla El Kubra 57,Ghrbia</item>
      <item>MARIO FUMIĆ, OIB 29396706574, Prapućanska 30,47300 Ogulin</item>
      <item>MARIO KOSTELIĆ, OIB 62030883572, Ribarići 75,47300 Ogulin</item>
      <item>Odvjetnica Saša Brođanac, OIB 60009245718, Martićeva 31c,10000 Zagreb</item>
    </izvorni_sadrzaj>
    <derivirana_varijabla naziv="DomainObject.Predmet.SudioniciListAdressOIB_1">
      <item>ALY PIRAMIDA d.o.o. za usluge, OIB 55938209465, Jesenovečka 6,10363 Jesenovec</item>
      <item>Hassan Mahmoud Hassan Mohamed, OIB 16366077016, Ulica Petra Zrinskog 54,10410 Velika Gorica</item>
      <item>Yousef Helmy Yousef Elashry, OIB 60621425710, Mont. St. Mehalla El Kubra 57,Ghrbia</item>
      <item>MARIO FUMIĆ, OIB 29396706574, Prapućanska 30,47300 Ogulin</item>
      <item>MARIO KOSTELIĆ, OIB 62030883572, Ribarići 75,47300 Ogulin</item>
      <item>Odvjetnica Saša Brođanac, OIB 60009245718, Martićeva 31c,10000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6D9D9-B0AF-47E4-AB5E-3754C031C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2681</properties:Characters>
  <properties:Lines>56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2018-11-16T11:58:00Z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