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b21a" w14:paraId="e55b21a" w:rsidRDefault="00076114" w:rsidP="00076114" w:rsidR="00076114" w:rsidRPr="000A528E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15682D" w:rsidRPr="000A528E">
        <w:tc>
          <w:tcPr>
            <w:tcW w:type="dxa" w:w="3060"/>
          </w:tcPr>
          <w:p w:rsidRDefault="00DC5A04" w:rsidP="005F2AFB" w:rsidR="005F2AFB" w:rsidRPr="000A528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A528E">
              <w:rPr>
                <w:b w:val="false"/>
                <w:bCs w:val="false"/>
                <w:sz w:val="24"/>
              </w:rPr>
              <w:t xml:space="preserve">    Republika Hrvatska</w:t>
            </w:r>
          </w:p>
          <w:p w:rsidRDefault="005F2AFB" w:rsidP="00F353E4" w:rsidR="005F2AFB" w:rsidRPr="000A528E">
            <w:r w:rsidRPr="000A528E">
              <w:t>Trgovački sud u Zagrebu</w:t>
            </w:r>
          </w:p>
          <w:p w:rsidRDefault="00DC5A04" w:rsidP="00F353E4" w:rsidR="005F2AFB" w:rsidRPr="000A528E">
            <w:r w:rsidRPr="000A528E">
              <w:t xml:space="preserve">  </w:t>
            </w:r>
            <w:r w:rsidR="005F2AFB" w:rsidRPr="000A528E">
              <w:t>Zagreb, Amruševa 2/II</w:t>
            </w:r>
          </w:p>
        </w:tc>
      </w:tr>
    </w:tbl>
    <w:p w:rsidRDefault="005F2AFB" w:rsidP="005F2AFB" w:rsidR="005F2AFB" w:rsidRPr="000A528E">
      <w:pPr>
        <w:rPr>
          <w:b/>
        </w:rPr>
      </w:pPr>
    </w:p>
    <w:p w:rsidRDefault="005F2AFB" w:rsidP="005F2AFB" w:rsidR="005F2AFB" w:rsidRPr="000A528E"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  <w:t xml:space="preserve"> </w:t>
      </w:r>
      <w:r w:rsidRPr="000A528E">
        <w:rPr>
          <w:b/>
        </w:rPr>
        <w:tab/>
        <w:t xml:space="preserve"> </w:t>
      </w:r>
      <w:r w:rsidR="00047374" w:rsidRPr="000A528E">
        <w:t>89</w:t>
      </w:r>
      <w:r w:rsidRPr="000A528E">
        <w:t>.</w:t>
      </w:r>
      <w:r w:rsidRPr="000A528E">
        <w:rPr>
          <w:b/>
        </w:rPr>
        <w:t xml:space="preserve"> </w:t>
      </w:r>
      <w:r w:rsidRPr="000A528E">
        <w:t>St-</w:t>
      </w:r>
      <w:r w:rsidR="00662AA0">
        <w:t>6446</w:t>
      </w:r>
      <w:r w:rsidR="000A528E" w:rsidRPr="000A528E">
        <w:t>/16</w:t>
      </w:r>
      <w:r w:rsidR="004C3178">
        <w:t>-</w:t>
      </w:r>
      <w:r w:rsidR="00662AA0">
        <w:t>22</w:t>
      </w:r>
    </w:p>
    <w:p w:rsidRDefault="005F2AFB" w:rsidP="005F2AFB" w:rsidR="005F2AFB" w:rsidRPr="000A528E"/>
    <w:p w:rsidRDefault="005F2AFB" w:rsidP="005F2AFB" w:rsidR="005F2AFB" w:rsidRPr="000A528E">
      <w:pPr>
        <w:jc w:val="center"/>
      </w:pPr>
      <w:r w:rsidRPr="000A528E">
        <w:t xml:space="preserve">R E P U B L I K A   H R V A T S K A </w:t>
      </w:r>
    </w:p>
    <w:p w:rsidRDefault="005F2AFB" w:rsidP="005F2AFB" w:rsidR="005F2AFB" w:rsidRPr="000A528E">
      <w:pPr>
        <w:ind w:left="2880"/>
        <w:jc w:val="right"/>
      </w:pPr>
    </w:p>
    <w:p w:rsidRDefault="005F2AFB" w:rsidP="005F2AFB" w:rsidR="005F2AFB" w:rsidRPr="000A528E">
      <w:pPr>
        <w:ind w:left="2880"/>
      </w:pPr>
      <w:r w:rsidRPr="000A528E">
        <w:t xml:space="preserve">              R J E Š E NJ E </w:t>
      </w:r>
      <w:r w:rsidRPr="000A528E">
        <w:tab/>
      </w:r>
      <w:r w:rsidRPr="000A528E">
        <w:tab/>
      </w:r>
      <w:r w:rsidRPr="000A528E">
        <w:tab/>
      </w:r>
      <w:r w:rsidRPr="000A528E">
        <w:tab/>
      </w:r>
      <w:r w:rsidRPr="000A528E">
        <w:tab/>
      </w:r>
    </w:p>
    <w:p w:rsidRDefault="005F2AFB" w:rsidP="005F2AFB" w:rsidR="005F2AFB" w:rsidRPr="000A528E">
      <w:pPr>
        <w:jc w:val="both"/>
      </w:pPr>
      <w:r w:rsidRPr="000A528E">
        <w:tab/>
      </w:r>
    </w:p>
    <w:p w:rsidRDefault="00063E6C" w:rsidP="00063E6C" w:rsidR="009E3981" w:rsidRPr="00063E6C">
      <w:pPr>
        <w:ind w:firstLine="720"/>
        <w:jc w:val="both"/>
      </w:pPr>
      <w:r w:rsidRPr="00FF58DC">
        <w:t>Trgovački sud u Zagrebu, po sucu</w:t>
      </w:r>
      <w:r>
        <w:t xml:space="preserve"> Nikolini Dorić Hadžisejdić</w:t>
      </w:r>
      <w:r w:rsidRPr="00FF58DC">
        <w:t>, u stečajnom postupku u povodu prijedloga predlagatelja</w:t>
      </w:r>
      <w:r>
        <w:t xml:space="preserve"> </w:t>
      </w:r>
      <w:r w:rsidR="00662AA0" w:rsidRPr="00662AA0">
        <w:t>HUP-ZAGREB d.d., Zagreb, Trg Krešimira Ćosića 9, OIB: 66859264899, za otvaranje stečajnog postupka nad dužnikom ŽENSKI KOŠARKAŠKI KLUB NOVI ZAGREB, OIB 67226753014, Zagreb, Trnsko 25a</w:t>
      </w:r>
      <w:r w:rsidR="009E3981" w:rsidRPr="000A528E">
        <w:rPr>
          <w:lang w:val="pt-BR"/>
        </w:rPr>
        <w:t xml:space="preserve">, </w:t>
      </w:r>
      <w:r w:rsidR="00662AA0">
        <w:rPr>
          <w:lang w:val="pt-BR"/>
        </w:rPr>
        <w:t>24. siječnja 2017.</w:t>
      </w:r>
      <w:r w:rsidR="009E3981" w:rsidRPr="000A528E">
        <w:t>,</w:t>
      </w:r>
    </w:p>
    <w:p w:rsidRDefault="00664F42" w:rsidP="00076114" w:rsidR="00664F42" w:rsidRPr="000A528E"/>
    <w:p w:rsidRDefault="00076114" w:rsidP="00664F42" w:rsidR="00076114" w:rsidRPr="000A528E">
      <w:pPr>
        <w:jc w:val="center"/>
      </w:pPr>
      <w:r w:rsidRPr="000A528E">
        <w:t>r i j e š i o    j e</w:t>
      </w:r>
    </w:p>
    <w:p w:rsidRDefault="00664F42" w:rsidP="00664F42" w:rsidR="00664F42" w:rsidRPr="000A528E"/>
    <w:p w:rsidRDefault="00664F42" w:rsidP="00FC33B7" w:rsidR="00664F42" w:rsidRPr="000A528E">
      <w:pPr>
        <w:pStyle w:val="BodyText21"/>
        <w:tabs>
          <w:tab w:pos="2127" w:val="left"/>
        </w:tabs>
        <w:ind w:firstLine="708" w:left="0"/>
        <w:rPr>
          <w:rFonts w:hAnsi="Times New Roman" w:ascii="Times New Roman"/>
          <w:szCs w:val="24"/>
        </w:rPr>
      </w:pPr>
      <w:r w:rsidRPr="000A528E">
        <w:rPr>
          <w:rFonts w:hAnsi="Times New Roman" w:ascii="Times New Roman"/>
          <w:szCs w:val="24"/>
        </w:rPr>
        <w:t xml:space="preserve">I. </w:t>
      </w:r>
      <w:r w:rsidR="000B62CD" w:rsidRPr="000A528E">
        <w:rPr>
          <w:rFonts w:hAnsi="Times New Roman" w:ascii="Times New Roman"/>
          <w:szCs w:val="24"/>
        </w:rPr>
        <w:t>Dužniku</w:t>
      </w:r>
      <w:r w:rsidR="00AB56A7" w:rsidRPr="000A528E">
        <w:rPr>
          <w:rFonts w:hAnsi="Times New Roman" w:ascii="Times New Roman"/>
          <w:szCs w:val="24"/>
        </w:rPr>
        <w:t xml:space="preserve"> </w:t>
      </w:r>
      <w:r w:rsidR="00662AA0" w:rsidRPr="00662AA0">
        <w:rPr>
          <w:rFonts w:hAnsi="Times New Roman" w:ascii="Times New Roman"/>
        </w:rPr>
        <w:t>ŽENSKI KOŠARKAŠKI KLUB NOVI ZAGREB, OIB 67226753014, Zagreb, Trnsko 25a</w:t>
      </w:r>
      <w:r w:rsidR="00EC3788" w:rsidRPr="000A528E">
        <w:rPr>
          <w:rFonts w:hAnsi="Times New Roman" w:ascii="Times New Roman"/>
          <w:szCs w:val="24"/>
        </w:rPr>
        <w:t>,</w:t>
      </w:r>
      <w:r w:rsidR="00461EEC" w:rsidRPr="000A528E">
        <w:rPr>
          <w:rFonts w:hAnsi="Times New Roman" w:ascii="Times New Roman"/>
          <w:szCs w:val="24"/>
        </w:rPr>
        <w:t xml:space="preserve"> </w:t>
      </w:r>
      <w:r w:rsidR="00047374" w:rsidRPr="000A528E">
        <w:rPr>
          <w:rFonts w:hAnsi="Times New Roman" w:ascii="Times New Roman"/>
          <w:szCs w:val="24"/>
        </w:rPr>
        <w:t xml:space="preserve">imenuje se </w:t>
      </w:r>
      <w:r w:rsidR="00662AA0">
        <w:rPr>
          <w:rFonts w:hAnsi="Times New Roman" w:ascii="Times New Roman"/>
          <w:szCs w:val="24"/>
        </w:rPr>
        <w:t>Ana Šakić, OIB 06903243250, Zagreb, Dubovačka 29</w:t>
      </w:r>
      <w:r w:rsidR="00A83B48">
        <w:rPr>
          <w:rFonts w:hAnsi="Times New Roman" w:ascii="Times New Roman"/>
          <w:szCs w:val="24"/>
        </w:rPr>
        <w:t xml:space="preserve">, </w:t>
      </w:r>
      <w:r w:rsidR="000B62CD" w:rsidRPr="000A528E">
        <w:rPr>
          <w:rFonts w:hAnsi="Times New Roman" w:ascii="Times New Roman"/>
          <w:szCs w:val="24"/>
        </w:rPr>
        <w:t>privremenim stečajnim upraviteljem</w:t>
      </w:r>
      <w:r w:rsidR="005C601B" w:rsidRPr="000A528E">
        <w:rPr>
          <w:rFonts w:hAnsi="Times New Roman" w:ascii="Times New Roman"/>
          <w:szCs w:val="24"/>
        </w:rPr>
        <w:t>.</w:t>
      </w:r>
      <w:r w:rsidR="00D57D9F" w:rsidRPr="000A528E">
        <w:rPr>
          <w:rFonts w:hAnsi="Times New Roman" w:ascii="Times New Roman"/>
          <w:szCs w:val="24"/>
        </w:rPr>
        <w:t xml:space="preserve"> </w:t>
      </w:r>
    </w:p>
    <w:p w:rsidRDefault="00E60043" w:rsidP="003731F2" w:rsidR="00440867" w:rsidRPr="000A528E">
      <w:pPr>
        <w:tabs>
          <w:tab w:pos="1260" w:val="num"/>
        </w:tabs>
        <w:jc w:val="both"/>
      </w:pPr>
      <w:r w:rsidRPr="000A528E">
        <w:t xml:space="preserve">             </w:t>
      </w:r>
      <w:r w:rsidR="00664F42" w:rsidRPr="000A528E">
        <w:t xml:space="preserve">II. </w:t>
      </w:r>
      <w:r w:rsidR="005F2AFB" w:rsidRPr="000A528E">
        <w:t>Dužnost je privremenog stečajnog upravitelja</w:t>
      </w:r>
      <w:r w:rsidR="00076114" w:rsidRPr="000A528E">
        <w:t xml:space="preserve"> </w:t>
      </w:r>
      <w:r w:rsidR="003731F2" w:rsidRPr="000A528E">
        <w:t xml:space="preserve">izvršiti uvid u knjige i poslovnu dokumentaciju dužnika, pribaviti podatke  nadležnih institucija i nakon toga podnijeti izvješće u kojem će iznijeti svoje stručno mišljenje o tome postoji li </w:t>
      </w:r>
      <w:r w:rsidR="00047374" w:rsidRPr="000A528E">
        <w:t>kod dužnika i nadalje stečajni razlog, utvrditi</w:t>
      </w:r>
      <w:r w:rsidR="00076114" w:rsidRPr="000A528E">
        <w:t xml:space="preserve"> imovinu stečajnog dužnika i njenu vrijednost, sta</w:t>
      </w:r>
      <w:r w:rsidR="00664F42" w:rsidRPr="000A528E">
        <w:t>nje obveza stečajnog dužnika, zatim je li</w:t>
      </w:r>
      <w:r w:rsidR="00076114" w:rsidRPr="000A528E">
        <w:t xml:space="preserve"> imovina stečajnog dužnika dovoljna za namire</w:t>
      </w:r>
      <w:r w:rsidR="00664F42" w:rsidRPr="000A528E">
        <w:t>nje troškova stečajnog postupka</w:t>
      </w:r>
      <w:r w:rsidR="00076114" w:rsidRPr="000A528E">
        <w:t xml:space="preserve"> te koliki je iznos predvidivih troškova pr</w:t>
      </w:r>
      <w:r w:rsidR="003731F2" w:rsidRPr="000A528E">
        <w:t>ethodnog i stečajnog postupka. Pisano izvješće s mišljenjem privremeni stečajni upravitelj d</w:t>
      </w:r>
      <w:r w:rsidR="00063E6C">
        <w:t>užan je izraditi u roku 30</w:t>
      </w:r>
      <w:r w:rsidR="00440867" w:rsidRPr="000A528E">
        <w:t xml:space="preserve"> dana, dostaviti isti u spis te na e-mail </w:t>
      </w:r>
      <w:hyperlink r:id="rId10" w:history="true">
        <w:r w:rsidR="00440867" w:rsidRPr="000A528E">
          <w:rPr>
            <w:rStyle w:val="Hiperveza"/>
          </w:rPr>
          <w:t>Karmela.Dolenc@tszg.pravosudje.hr</w:t>
        </w:r>
      </w:hyperlink>
    </w:p>
    <w:p w:rsidRDefault="00076114" w:rsidP="00E60043" w:rsidR="00076114" w:rsidRPr="000A528E">
      <w:pPr>
        <w:ind w:firstLine="708"/>
      </w:pPr>
      <w:r w:rsidRPr="000A528E">
        <w:t>III</w:t>
      </w:r>
      <w:r w:rsidR="00664F42" w:rsidRPr="000A528E">
        <w:t>.</w:t>
      </w:r>
      <w:r w:rsidRPr="000A528E">
        <w:t xml:space="preserve">  Ovo rješenje će se dostaviti sudskom registru ovog suda. </w:t>
      </w:r>
    </w:p>
    <w:p w:rsidRDefault="00076114" w:rsidP="00076114" w:rsidR="00076114" w:rsidRPr="000A528E"/>
    <w:p w:rsidRDefault="00076114" w:rsidP="00076114" w:rsidR="00076114" w:rsidRPr="000A528E"/>
    <w:p w:rsidRDefault="00076114" w:rsidP="00664F42" w:rsidR="00076114" w:rsidRPr="000A528E">
      <w:pPr>
        <w:jc w:val="center"/>
      </w:pPr>
      <w:r w:rsidRPr="000A528E">
        <w:t>Obrazloženje</w:t>
      </w:r>
    </w:p>
    <w:p w:rsidRDefault="00076114" w:rsidP="00076114" w:rsidR="00076114" w:rsidRPr="000A528E"/>
    <w:p w:rsidRDefault="00662AA0" w:rsidP="00662AA0" w:rsidR="00662AA0">
      <w:pPr>
        <w:jc w:val="both"/>
      </w:pPr>
      <w:r>
        <w:tab/>
        <w:t xml:space="preserve">Financijska agencija podnijela je, na temelju odredbe čl. 444. st. 1. Stečajnog zakona (“Narodne novine” broj 71/15, dalje: SZ), zahtjev za provedbu skraćenog stečajnog postupka nad dužnikom ŽENSKI KOŠARKAŠKI KLUB </w:t>
      </w:r>
      <w:r w:rsidR="00A00F1A">
        <w:t>NOVI ZAGREB</w:t>
      </w:r>
      <w:r>
        <w:t>, OIB 67226753014, Zagreb, Trnsko 25a.</w:t>
      </w:r>
    </w:p>
    <w:p w:rsidRDefault="00662AA0" w:rsidP="00662AA0" w:rsidR="00662AA0">
      <w:pPr>
        <w:jc w:val="both"/>
      </w:pPr>
      <w:r>
        <w:tab/>
        <w:t>S obzirom na to da su bile ispunjene pretpostavke, sud je 19. siječnja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662AA0" w:rsidP="00662AA0" w:rsidR="00662AA0">
      <w:pPr>
        <w:ind w:firstLine="708"/>
        <w:jc w:val="both"/>
      </w:pPr>
      <w:r>
        <w:t>Vjerovnik dužnika HUP-ZAGREB d.d., Zagreb, Trg Krešimira Ćosića 9, OIB: 66859264899 je 2. ožujka 2016. podnio prijedlog za otvaranje stečajnog postupka nad dužnikom te naveo da prema dužniku ima tražbinu u iznosu od 69.641,41 kn, a koja se temelji na rješenju o ovrsi javnog bilježnika Branka Jakića broj Ovrv-1137/14 na temelju vjerodostojne isprave, izvatka iz poslovnih knjiga od 2. travnja 2014.</w:t>
      </w:r>
      <w:r w:rsidR="00063E6C">
        <w:tab/>
      </w:r>
    </w:p>
    <w:p w:rsidRDefault="00662AA0" w:rsidP="00662AA0" w:rsidR="00662AA0">
      <w:pPr>
        <w:ind w:firstLine="708"/>
        <w:jc w:val="both"/>
      </w:pPr>
      <w:r>
        <w:lastRenderedPageBreak/>
        <w:t xml:space="preserve">Navedeni vjerovnik </w:t>
      </w:r>
      <w:r w:rsidRPr="00F176D3">
        <w:t xml:space="preserve">je zaključkom od </w:t>
      </w:r>
      <w:r>
        <w:t xml:space="preserve">8. srpnja 2016. </w:t>
      </w:r>
      <w:r w:rsidRPr="00F176D3">
        <w:t xml:space="preserve">pozvan uplatiti </w:t>
      </w:r>
      <w:r>
        <w:t xml:space="preserve">ukupan </w:t>
      </w:r>
      <w:r w:rsidRPr="00F176D3">
        <w:t xml:space="preserve">iznos od </w:t>
      </w:r>
      <w:r>
        <w:t xml:space="preserve">7.000,00 </w:t>
      </w:r>
      <w:r w:rsidRPr="00F176D3">
        <w:t>kuna</w:t>
      </w:r>
      <w:r>
        <w:t>, a</w:t>
      </w:r>
      <w:r w:rsidRPr="00F176D3">
        <w:t xml:space="preserve"> koja novčana sredstva služe za namirenje troškova pos</w:t>
      </w:r>
      <w:r>
        <w:t>tupka, što je isti i učinio</w:t>
      </w:r>
      <w:r w:rsidRPr="00F176D3">
        <w:t xml:space="preserve"> </w:t>
      </w:r>
      <w:r>
        <w:t xml:space="preserve">15. srpnja 2016. </w:t>
      </w:r>
    </w:p>
    <w:p w:rsidRDefault="00063E6C" w:rsidP="00063E6C" w:rsidR="00063E6C">
      <w:pPr>
        <w:jc w:val="both"/>
      </w:pPr>
      <w:r>
        <w:t xml:space="preserve"> </w:t>
      </w:r>
      <w:r>
        <w:tab/>
        <w:t xml:space="preserve">Obzirom da je navedeni vjerovnik u roku 45 dana od dana objave oglasa, predložio otvoriti stečaj nad dužnikom, sud je na temelju odredbe čl. 433. SZ-a obustavio skraćeni stečajni postupak. </w:t>
      </w:r>
    </w:p>
    <w:p w:rsidRDefault="00063E6C" w:rsidP="00662AA0" w:rsidR="00662AA0">
      <w:pPr>
        <w:jc w:val="both"/>
        <w:rPr>
          <w:lang w:val="en-GB"/>
        </w:rPr>
      </w:pPr>
      <w:r>
        <w:tab/>
      </w:r>
      <w:r w:rsidR="00662AA0">
        <w:t>Imajući u vidu činjenicu da je Financija agencija u zahtjevu za provedbu skraćenog stečajnog postupka, koji se vodio pod poslovnim brojem St-8134/15, navela da je dužnik na dan 1</w:t>
      </w:r>
      <w:r w:rsidR="00662AA0" w:rsidRPr="003E5697">
        <w:t xml:space="preserve">. rujna 2015. u Očevidniku redoslijeda osnova za plaćanje imao evidentirane neizvršene osnove za plaćanje u neprekinutom razdoblju od </w:t>
      </w:r>
      <w:r w:rsidR="00662AA0">
        <w:t>414 dana te kako navedena agencija</w:t>
      </w:r>
      <w:r w:rsidR="00662AA0" w:rsidRPr="003E5697">
        <w:t xml:space="preserve"> vodi Očevidnik redoslijeda osnova za plaćanje</w:t>
      </w:r>
      <w:r w:rsidR="00662AA0">
        <w:t>,</w:t>
      </w:r>
      <w:r w:rsidR="00662AA0" w:rsidRPr="003E5697">
        <w:t xml:space="preserve"> </w:t>
      </w:r>
      <w:r w:rsidR="00662AA0" w:rsidRPr="00E974B3">
        <w:rPr>
          <w:lang w:val="en-GB"/>
        </w:rPr>
        <w:t>sud je prihvatio tvrdnje</w:t>
      </w:r>
      <w:r w:rsidR="00662AA0">
        <w:rPr>
          <w:lang w:val="en-GB"/>
        </w:rPr>
        <w:t xml:space="preserve"> Financijske agencije</w:t>
      </w:r>
      <w:r w:rsidR="00662AA0" w:rsidRPr="00E974B3">
        <w:rPr>
          <w:lang w:val="en-GB"/>
        </w:rPr>
        <w:t xml:space="preserve"> o neprekinutom razdoblju evidentiranih neizvršenih osnova za plaćanje koji su zavedeni u Očevidniku  redoslijeda osnova za plaćanje. </w:t>
      </w:r>
    </w:p>
    <w:p w:rsidRDefault="00A2643B" w:rsidP="00857486" w:rsidR="00FC33B7">
      <w:pPr>
        <w:jc w:val="both"/>
      </w:pPr>
      <w:r>
        <w:rPr>
          <w:lang w:val="en-GB"/>
        </w:rPr>
        <w:tab/>
        <w:t xml:space="preserve">Sukladno odredbi čl. 115. st. 1. SZ-a sud je </w:t>
      </w:r>
      <w:r w:rsidR="00662AA0">
        <w:rPr>
          <w:lang w:val="en-GB"/>
        </w:rPr>
        <w:t>19. prosinca</w:t>
      </w:r>
      <w:r>
        <w:rPr>
          <w:lang w:val="en-GB"/>
        </w:rPr>
        <w:t xml:space="preserve"> 2016. donio rješenje o pokretanju prethodnog postupka radi utvrđivanja pretpostavki za otvaranje stečajnog postupka te je istim rješenjem sukladno čl. 123. st. 1. SZ-a </w:t>
      </w:r>
      <w:r w:rsidR="00A80F84">
        <w:rPr>
          <w:lang w:val="en-GB"/>
        </w:rPr>
        <w:t xml:space="preserve">odredio ročište radi očitovanja o prijedlogu za otvaranje stečajnog postupka za </w:t>
      </w:r>
      <w:r w:rsidR="00662AA0">
        <w:rPr>
          <w:lang w:val="en-GB"/>
        </w:rPr>
        <w:t>24. siječnja 2017</w:t>
      </w:r>
      <w:r w:rsidR="00A80F84">
        <w:rPr>
          <w:lang w:val="en-GB"/>
        </w:rPr>
        <w:t>.</w:t>
      </w:r>
      <w:r w:rsidR="00857486">
        <w:rPr>
          <w:lang w:val="en-GB"/>
        </w:rPr>
        <w:t>,</w:t>
      </w:r>
      <w:r w:rsidR="00A80F84">
        <w:rPr>
          <w:lang w:val="en-GB"/>
        </w:rPr>
        <w:t xml:space="preserve"> a na koje</w:t>
      </w:r>
      <w:r w:rsidR="00857486">
        <w:rPr>
          <w:lang w:val="en-GB"/>
        </w:rPr>
        <w:t xml:space="preserve"> ročište</w:t>
      </w:r>
      <w:r w:rsidR="00A80F84">
        <w:rPr>
          <w:lang w:val="en-GB"/>
        </w:rPr>
        <w:t xml:space="preserve"> dužnik iako uredno pozvan nije pristupio.</w:t>
      </w:r>
      <w:r w:rsidR="00FC33B7">
        <w:t xml:space="preserve"> </w:t>
      </w:r>
    </w:p>
    <w:p w:rsidRDefault="00664F42" w:rsidP="005F2AFB" w:rsidR="00076114" w:rsidRPr="000A528E">
      <w:pPr>
        <w:ind w:firstLine="708"/>
        <w:jc w:val="both"/>
      </w:pPr>
      <w:r w:rsidRPr="000A528E">
        <w:t>Prema odredbi čl.</w:t>
      </w:r>
      <w:r w:rsidR="00076114" w:rsidRPr="000A528E">
        <w:t xml:space="preserve"> </w:t>
      </w:r>
      <w:r w:rsidR="005F2AFB" w:rsidRPr="000A528E">
        <w:t>132</w:t>
      </w:r>
      <w:r w:rsidRPr="000A528E">
        <w:t>. st.</w:t>
      </w:r>
      <w:r w:rsidR="00076114" w:rsidRPr="000A528E">
        <w:t xml:space="preserve"> 1. </w:t>
      </w:r>
      <w:r w:rsidR="008520E3">
        <w:t>SZ-a</w:t>
      </w:r>
      <w:r w:rsidR="00150D89" w:rsidRPr="000A528E">
        <w:t xml:space="preserve"> </w:t>
      </w:r>
      <w:r w:rsidR="00E60043" w:rsidRPr="000A528E">
        <w:t>a</w:t>
      </w:r>
      <w:r w:rsidR="005F2AFB" w:rsidRPr="000A528E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664F42" w:rsidP="005F2AFB" w:rsidR="007E6E16">
      <w:pPr>
        <w:ind w:firstLine="708"/>
        <w:jc w:val="both"/>
      </w:pPr>
      <w:r w:rsidRPr="000A528E">
        <w:t>S obzirom na to da</w:t>
      </w:r>
      <w:r w:rsidR="00076114" w:rsidRPr="000A528E">
        <w:t xml:space="preserve"> u ovoj fazi stečajnog postupka nije bilo moguće utvrditi status i stanje obveza dužnika, </w:t>
      </w:r>
      <w:r w:rsidR="00825DFF" w:rsidRPr="000A528E">
        <w:t>stanje imovine dužnika kao niti</w:t>
      </w:r>
      <w:r w:rsidR="00455BDE" w:rsidRPr="000A528E">
        <w:t xml:space="preserve"> m</w:t>
      </w:r>
      <w:r w:rsidR="00076114" w:rsidRPr="000A528E">
        <w:t>ogućnost da se imovinom dužnika pokriju troškov</w:t>
      </w:r>
      <w:r w:rsidRPr="000A528E">
        <w:t xml:space="preserve">i stečajnog postupka, </w:t>
      </w:r>
      <w:r w:rsidR="00455BDE" w:rsidRPr="000A528E">
        <w:t xml:space="preserve">valjalo je </w:t>
      </w:r>
      <w:r w:rsidRPr="000A528E">
        <w:t xml:space="preserve">na temelju odredbe čl. </w:t>
      </w:r>
      <w:r w:rsidR="00455BDE" w:rsidRPr="000A528E">
        <w:t>118</w:t>
      </w:r>
      <w:r w:rsidRPr="000A528E">
        <w:t xml:space="preserve">. SZ-a </w:t>
      </w:r>
      <w:r w:rsidR="00455BDE" w:rsidRPr="000A528E">
        <w:t xml:space="preserve">imenovati </w:t>
      </w:r>
      <w:r w:rsidR="005F2AFB" w:rsidRPr="000A528E">
        <w:t>privremenog</w:t>
      </w:r>
      <w:r w:rsidR="00076114" w:rsidRPr="000A528E">
        <w:t xml:space="preserve"> </w:t>
      </w:r>
      <w:r w:rsidR="005F2AFB" w:rsidRPr="000A528E">
        <w:t>stečajnog</w:t>
      </w:r>
      <w:r w:rsidR="005C601B" w:rsidRPr="000A528E">
        <w:t xml:space="preserve"> </w:t>
      </w:r>
      <w:r w:rsidR="005F2AFB" w:rsidRPr="000A528E">
        <w:t>upravitelja</w:t>
      </w:r>
      <w:r w:rsidRPr="000A528E">
        <w:t>, čiji su zadaci određeni toč</w:t>
      </w:r>
      <w:r w:rsidR="0023291B" w:rsidRPr="000A528E">
        <w:t>k</w:t>
      </w:r>
      <w:r w:rsidRPr="000A528E">
        <w:t>om</w:t>
      </w:r>
      <w:r w:rsidR="00076114" w:rsidRPr="000A528E">
        <w:t xml:space="preserve"> II</w:t>
      </w:r>
      <w:r w:rsidRPr="000A528E">
        <w:t>.</w:t>
      </w:r>
      <w:r w:rsidR="007E6E16">
        <w:t xml:space="preserve"> ovog rješenja.</w:t>
      </w:r>
    </w:p>
    <w:p w:rsidRDefault="00455BDE" w:rsidP="005F2AFB" w:rsidR="00076114" w:rsidRPr="000A528E">
      <w:pPr>
        <w:ind w:firstLine="708"/>
        <w:jc w:val="both"/>
      </w:pPr>
      <w:r w:rsidRPr="000A528E">
        <w:t xml:space="preserve">Privremeni stečajni upravitelj izabran je metodom slučajnog odabira s liste A stečajnih upravitelja, sukladno odredbi čl. </w:t>
      </w:r>
      <w:r w:rsidR="00825DFF" w:rsidRPr="000A528E">
        <w:t xml:space="preserve">84. st.1. SZ-a u vezi odredbe čl. 118. st.2. toč. 1. SZ-a. </w:t>
      </w:r>
      <w:r w:rsidRPr="000A528E">
        <w:t xml:space="preserve"> </w:t>
      </w:r>
      <w:r w:rsidR="00076114" w:rsidRPr="000A528E">
        <w:t xml:space="preserve"> </w:t>
      </w:r>
    </w:p>
    <w:p w:rsidRDefault="00076114" w:rsidP="00076114" w:rsidR="00076114" w:rsidRPr="000A528E"/>
    <w:p w:rsidRDefault="00664F42" w:rsidP="00664F42" w:rsidR="00076114" w:rsidRPr="000A528E">
      <w:pPr>
        <w:jc w:val="center"/>
      </w:pPr>
      <w:r w:rsidRPr="000A528E">
        <w:t xml:space="preserve">U </w:t>
      </w:r>
      <w:r w:rsidR="00076114" w:rsidRPr="000A528E">
        <w:t>Zagreb</w:t>
      </w:r>
      <w:r w:rsidR="00EC3788" w:rsidRPr="000A528E">
        <w:t xml:space="preserve">u </w:t>
      </w:r>
      <w:r w:rsidR="007A59CA">
        <w:t>24. siječnja 2017</w:t>
      </w:r>
      <w:r w:rsidR="00076114" w:rsidRPr="000A528E">
        <w:t>.</w:t>
      </w:r>
    </w:p>
    <w:p w:rsidRDefault="00076114" w:rsidP="00076114" w:rsidR="00076114" w:rsidRPr="000A528E"/>
    <w:p w:rsidRDefault="00076114" w:rsidP="00664F42" w:rsidR="00076114" w:rsidRPr="000A528E">
      <w:pPr>
        <w:jc w:val="right"/>
      </w:pPr>
      <w:r w:rsidRPr="000A528E">
        <w:t xml:space="preserve">Sudac: </w:t>
      </w:r>
    </w:p>
    <w:p w:rsidRDefault="00825DFF" w:rsidP="00664F42" w:rsidR="00076114" w:rsidRPr="000A528E">
      <w:pPr>
        <w:jc w:val="right"/>
      </w:pPr>
      <w:r w:rsidRPr="000A528E">
        <w:t>Nikolina Dorić Hadžisejdić</w:t>
      </w:r>
      <w:r w:rsidR="004E0AC0">
        <w:t>,v.r.</w:t>
      </w:r>
    </w:p>
    <w:p w:rsidRDefault="00076114" w:rsidP="00076114" w:rsidR="00076114" w:rsidRPr="000A528E"/>
    <w:p w:rsidRDefault="00076114" w:rsidP="00076114" w:rsidR="00076114" w:rsidRPr="000A528E"/>
    <w:p w:rsidRDefault="00076114" w:rsidP="00076114" w:rsidR="00076114" w:rsidRPr="000A528E">
      <w:r w:rsidRPr="000A528E">
        <w:t xml:space="preserve">Uputa o pravnom lijeku: </w:t>
      </w:r>
    </w:p>
    <w:p w:rsidRDefault="00076114" w:rsidP="00F83779" w:rsidR="00076114" w:rsidRPr="000A528E">
      <w:pPr>
        <w:jc w:val="both"/>
      </w:pPr>
      <w:r w:rsidRPr="000A528E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0A528E"/>
    <w:p w:rsidRDefault="00500540" w:rsidP="00076114" w:rsidR="00500540"/>
    <w:p w:rsidRDefault="004E0AC0" w:rsidP="002B3342" w:rsidR="004E0AC0" w:rsidRPr="00694D64">
      <w:r w:rsidRPr="00694D64">
        <w:t>Za točnost otpravka-ovlašteni službenik:</w:t>
      </w:r>
    </w:p>
    <w:p w:rsidRDefault="004E0AC0" w:rsidP="002B3342" w:rsidR="004E0AC0" w:rsidRPr="00694D64">
      <w:r w:rsidRPr="00694D64">
        <w:t>Karmela Dolenc</w:t>
      </w:r>
    </w:p>
    <w:p w:rsidRDefault="004E0AC0" w:rsidP="002B3342" w:rsidR="004E0AC0">
      <w:pPr>
        <w:pStyle w:val="Bezproreda"/>
      </w:pPr>
    </w:p>
    <w:p w:rsidRDefault="00076114" w:rsidP="004E0AC0" w:rsidR="00076114" w:rsidRPr="000A528E"/>
    <w:p w:rsidRDefault="000A528E" w:rsidR="000A528E" w:rsidRPr="000A528E">
      <w:pPr>
        <w:ind w:left="360"/>
      </w:pPr>
    </w:p>
    <w:sectPr w:rsidSect="008520E3" w:rsidR="000A528E" w:rsidRPr="000A528E"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043" w:rsidP="00E60043" w:rsidR="00E60043">
      <w:r>
        <w:separator/>
      </w:r>
    </w:p>
  </w:endnote>
  <w:endnote w:id="0" w:type="continuationSeparator">
    <w:p w:rsidRDefault="00E60043" w:rsidP="00E60043" w:rsidR="00E60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043" w:rsidP="00E60043" w:rsidR="00E60043">
      <w:r>
        <w:separator/>
      </w:r>
    </w:p>
  </w:footnote>
  <w:footnote w:id="0" w:type="continuationSeparator">
    <w:p w:rsidRDefault="00E60043" w:rsidP="00E60043" w:rsidR="00E600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043" w:rsidP="00E60043" w:rsidR="00E60043">
    <w:pPr>
      <w:pStyle w:val="Zaglavlje"/>
      <w:tabs>
        <w:tab w:pos="6940" w:val="left"/>
      </w:tabs>
    </w:pPr>
    <w:r>
      <w:tab/>
    </w:r>
    <w:sdt>
      <w:sdtPr>
        <w:id w:val="69019049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E6E16">
          <w:rPr>
            <w:noProof/>
          </w:rPr>
          <w:t>2</w:t>
        </w:r>
        <w:r>
          <w:fldChar w:fldCharType="end"/>
        </w:r>
      </w:sdtContent>
    </w:sdt>
    <w:r w:rsidR="00FB2282">
      <w:tab/>
      <w:t xml:space="preserve">    89. St-</w:t>
    </w:r>
    <w:r w:rsidR="007A59CA">
      <w:t>6446</w:t>
    </w:r>
    <w:r w:rsidR="00915CB6">
      <w:t>/16</w:t>
    </w:r>
    <w:r w:rsidR="004C3178">
      <w:t>-</w:t>
    </w:r>
    <w:r w:rsidR="007A59CA">
      <w:t>22</w:t>
    </w:r>
  </w:p>
  <w:p w:rsidRDefault="00E60043" w:rsidR="00E600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A04" w:rsidR="00B30D95">
    <w:pPr>
      <w:pStyle w:val="Zaglavlje"/>
    </w:pPr>
    <w:r>
      <w:t xml:space="preserve">               </w:t>
    </w:r>
    <w:r w:rsidR="00B30D95"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76114"/>
    <w:rsid w:val="00025C95"/>
    <w:rsid w:val="00042E63"/>
    <w:rsid w:val="00047374"/>
    <w:rsid w:val="00063E6C"/>
    <w:rsid w:val="00076114"/>
    <w:rsid w:val="000A528E"/>
    <w:rsid w:val="000B62CD"/>
    <w:rsid w:val="000C459C"/>
    <w:rsid w:val="00150D89"/>
    <w:rsid w:val="0015682D"/>
    <w:rsid w:val="001734A0"/>
    <w:rsid w:val="00182A60"/>
    <w:rsid w:val="001F0CBE"/>
    <w:rsid w:val="00213C97"/>
    <w:rsid w:val="0023291B"/>
    <w:rsid w:val="00263D9B"/>
    <w:rsid w:val="00287839"/>
    <w:rsid w:val="00351B26"/>
    <w:rsid w:val="003731F2"/>
    <w:rsid w:val="0038750E"/>
    <w:rsid w:val="00440867"/>
    <w:rsid w:val="00455BDE"/>
    <w:rsid w:val="00461EEC"/>
    <w:rsid w:val="0048218C"/>
    <w:rsid w:val="004C0E1E"/>
    <w:rsid w:val="004C3178"/>
    <w:rsid w:val="004E0AC0"/>
    <w:rsid w:val="00500540"/>
    <w:rsid w:val="005C601B"/>
    <w:rsid w:val="005D0262"/>
    <w:rsid w:val="005F2AFB"/>
    <w:rsid w:val="00630536"/>
    <w:rsid w:val="00662AA0"/>
    <w:rsid w:val="00664F42"/>
    <w:rsid w:val="00673511"/>
    <w:rsid w:val="006C411E"/>
    <w:rsid w:val="006D57F0"/>
    <w:rsid w:val="00740AF5"/>
    <w:rsid w:val="00752B89"/>
    <w:rsid w:val="00752C02"/>
    <w:rsid w:val="007720FA"/>
    <w:rsid w:val="00774C9A"/>
    <w:rsid w:val="007A59CA"/>
    <w:rsid w:val="007E6E16"/>
    <w:rsid w:val="008037E4"/>
    <w:rsid w:val="00823A3D"/>
    <w:rsid w:val="00825DFF"/>
    <w:rsid w:val="008520E3"/>
    <w:rsid w:val="00857486"/>
    <w:rsid w:val="00915CB6"/>
    <w:rsid w:val="00964D2E"/>
    <w:rsid w:val="009B5F9D"/>
    <w:rsid w:val="009E3981"/>
    <w:rsid w:val="00A00F1A"/>
    <w:rsid w:val="00A2643B"/>
    <w:rsid w:val="00A53DB6"/>
    <w:rsid w:val="00A80F84"/>
    <w:rsid w:val="00A83B48"/>
    <w:rsid w:val="00AA7ACF"/>
    <w:rsid w:val="00AB56A7"/>
    <w:rsid w:val="00AE78F1"/>
    <w:rsid w:val="00B04087"/>
    <w:rsid w:val="00B244C8"/>
    <w:rsid w:val="00B30D95"/>
    <w:rsid w:val="00B44870"/>
    <w:rsid w:val="00BF60E1"/>
    <w:rsid w:val="00C07247"/>
    <w:rsid w:val="00C7062D"/>
    <w:rsid w:val="00C764CE"/>
    <w:rsid w:val="00D57D9F"/>
    <w:rsid w:val="00DC5A04"/>
    <w:rsid w:val="00E60043"/>
    <w:rsid w:val="00EC2366"/>
    <w:rsid w:val="00EC3788"/>
    <w:rsid w:val="00EE19B8"/>
    <w:rsid w:val="00F25F03"/>
    <w:rsid w:val="00F83779"/>
    <w:rsid w:val="00FB2282"/>
    <w:rsid w:val="00FC33B7"/>
    <w:rsid w:val="00FC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0E1E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263D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600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0043"/>
    <w:rPr>
      <w:sz w:val="24"/>
      <w:szCs w:val="24"/>
    </w:rPr>
  </w:style>
  <w:style w:styleId="Podnoje" w:type="paragraph">
    <w:name w:val="footer"/>
    <w:basedOn w:val="Normal"/>
    <w:link w:val="PodnojeChar"/>
    <w:rsid w:val="00E600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60043"/>
    <w:rPr>
      <w:sz w:val="24"/>
      <w:szCs w:val="24"/>
    </w:rPr>
  </w:style>
  <w:style w:styleId="Tekstbalonia" w:type="paragraph">
    <w:name w:val="Balloon Text"/>
    <w:basedOn w:val="Normal"/>
    <w:link w:val="TekstbaloniaChar"/>
    <w:rsid w:val="00E60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0043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44086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E0A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A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A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A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A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E0AC0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mailto:Karmela.Dolenc@tszg.pravosudje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St-6446/2016-22</izvorni_sadrzaj>
    <derivirana_varijabla naziv="DomainObject.Oznaka_1">St-6446/2016-22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6446</izvorni_sadrzaj>
    <derivirana_varijabla naziv="DomainObject.Predmet.Broj_1">6446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St-6446/2016</izvorni_sadrzaj>
    <derivirana_varijabla naziv="DomainObject.Predmet.OznakaBroj_1">St-6446/2016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košarkaški klub NOVI ZAGREB</izvorni_sadrzaj>
    <derivirana_varijabla naziv="DomainObject.Predmet.ProtustrankaFormated_1">  Ženski košarkaški klub NOVI ZAGREB</derivirana_varijabla>
  </DomainObject.Predmet.ProtustrankaFormated>
  <DomainObject.Predmet.ProtustrankaFormatedOIB>
    <izvorni_sadrzaj>  Ženski košarkaški klub NOVI ZAGREB, OIB 67226753014</izvorni_sadrzaj>
    <derivirana_varijabla naziv="DomainObject.Predmet.ProtustrankaFormatedOIB_1">  Ženski košarkaški klub NOVI ZAGREB, OIB 67226753014</derivirana_varijabla>
  </DomainObject.Predmet.ProtustrankaFormatedOIB>
  <DomainObject.Predmet.ProtustrankaFormatedWithAdress>
    <izvorni_sadrzaj> Ženski košarkaški klub NOVI ZAGREB, Trnsko 25 a, 10000 Zagreb</izvorni_sadrzaj>
    <derivirana_varijabla naziv="DomainObject.Predmet.ProtustrankaFormatedWithAdress_1"> Ženski košarkaški klub NOVI ZAGREB, Trnsko 25 a, 10000 Zagreb</derivirana_varijabla>
  </DomainObject.Predmet.ProtustrankaFormatedWithAdress>
  <DomainObject.Predmet.ProtustrankaFormatedWithAdressOIB>
    <izvorni_sadrzaj> Ženski košarkaški klub NOVI ZAGREB, OIB 67226753014, Trnsko 25 a, 10000 Zagreb</izvorni_sadrzaj>
    <derivirana_varijabla naziv="DomainObject.Predmet.ProtustrankaFormatedWithAdressOIB_1"> Ženski košarkaški klub NOVI ZAGREB, OIB 67226753014, Trnsko 25 a, 10000 Zagreb</derivirana_varijabla>
  </DomainObject.Predmet.ProtustrankaFormatedWithAdressOIB>
  <DomainObject.Predmet.ProtustrankaWithAdress>
    <izvorni_sadrzaj>Ženski košarkaški klub NOVI ZAGREB Trnsko 25 a, 10000 Zagreb</izvorni_sadrzaj>
    <derivirana_varijabla naziv="DomainObject.Predmet.ProtustrankaWithAdress_1">Ženski košarkaški klub NOVI ZAGREB Trnsko 25 a, 10000 Zagreb</derivirana_varijabla>
  </DomainObject.Predmet.ProtustrankaWithAdress>
  <DomainObject.Predmet.ProtustrankaWithAdressOIB>
    <izvorni_sadrzaj>Ženski košarkaški klub NOVI ZAGREB, OIB 67226753014, Trnsko 25 a, 10000 Zagreb</izvorni_sadrzaj>
    <derivirana_varijabla naziv="DomainObject.Predmet.ProtustrankaWithAdressOIB_1">Ženski košarkaški klub NOVI ZAGREB, OIB 67226753014, Trnsko 25 a, 10000 Zagreb</derivirana_varijabla>
  </DomainObject.Predmet.ProtustrankaWithAdressOIB>
  <DomainObject.Predmet.ProtustrankaNazivFormated>
    <izvorni_sadrzaj>Ženski košarkaški klub NOVI ZAGREB</izvorni_sadrzaj>
    <derivirana_varijabla naziv="DomainObject.Predmet.ProtustrankaNazivFormated_1">Ženski košarkaški klub NOVI ZAGREB</derivirana_varijabla>
  </DomainObject.Predmet.ProtustrankaNazivFormated>
  <DomainObject.Predmet.ProtustrankaNazivFormatedOIB>
    <izvorni_sadrzaj>Ženski košarkaški klub NOVI ZAGREB, OIB 67226753014</izvorni_sadrzaj>
    <derivirana_varijabla naziv="DomainObject.Predmet.ProtustrankaNazivFormatedOIB_1">Ženski košarkaški klub NOVI ZAGREB, OIB 67226753014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d.d.</izvorni_sadrzaj>
    <derivirana_varijabla naziv="DomainObject.Predmet.StrankaFormated_1">  FINA Regionalni centar Zagreb; HUP-ZAGREB d.d.</derivirana_varijabla>
  </DomainObject.Predmet.StrankaFormated>
  <DomainObject.Predmet.StrankaFormatedOIB>
    <izvorni_sadrzaj>  FINA Regionalni centar Zagreb, OIB 85821130368; HUP-ZAGREB d.d., OIB 66859264899</izvorni_sadrzaj>
    <derivirana_varijabla naziv="DomainObject.Predmet.StrankaFormatedOIB_1">  FINA Regionalni centar Zagreb, OIB 85821130368; HUP-ZAGREB d.d., OIB 66859264899</derivirana_varijabla>
  </DomainObject.Predmet.StrankaFormatedOIB>
  <DomainObject.Predmet.StrankaFormatedWithAdress>
    <izvorni_sadrzaj> FINA Regionalni centar Zagreb, Trg svibanjskih žrtava 1995. 1, 10000 Zagreb; HUP-ZAGREB d.d., Trg Krešimira Ćosića 9, 10000 Zagreb</izvorni_sadrzaj>
    <derivirana_varijabla naziv="DomainObject.Predmet.StrankaFormatedWithAdress_1"> FINA Regionalni centar Zagreb, Trg svibanjskih žrtava 1995. 1, 10000 Zagreb; HUP-ZAGREB d.d., Trg Krešimira Ćosića 9, 10000 Zagreb</derivirana_varijabla>
  </DomainObject.Predmet.StrankaFormatedWithAdress>
  <DomainObject.Predmet.StrankaFormatedWithAdressOIB>
    <izvorni_sadrzaj> FINA Regionalni centar Zagreb, OIB 85821130368, Trg svibanjskih žrtava 1995. 1, 10000 Zagreb; HUP-ZAGREB d.d., OIB 66859264899, Trg Krešimira Ćosića 9, 10000 Zagreb</izvorni_sadrzaj>
    <derivirana_varijabla naziv="DomainObject.Predmet.StrankaFormatedWithAdressOIB_1"> FINA Regionalni centar Zagreb, OIB 85821130368, Trg svibanjskih žrtava 1995. 1, 10000 Zagreb; HUP-ZAGREB d.d., OIB 66859264899, Trg Krešimira Ćosića 9, 10000 Zagreb</derivirana_varijabla>
  </DomainObject.Predmet.StrankaFormatedWithAdressOIB>
  <DomainObject.Predmet.StrankaWithAdress>
    <izvorni_sadrzaj>FINA Regionalni centar Zagreb Trg svibanjskih žrtava 1995. 1,10000 Zagreb,HUP-ZAGREB d.d. Trg Krešimira Ćosića 9,10000 Zagreb</izvorni_sadrzaj>
    <derivirana_varijabla naziv="DomainObject.Predmet.StrankaWithAdress_1">FINA Regionalni centar Zagreb Trg svibanjskih žrtava 1995. 1,10000 Zagreb,HUP-ZAGREB d.d. Trg Krešimira Ćosića 9,10000 Zagreb</derivirana_varijabla>
  </DomainObject.Predmet.StrankaWithAdress>
  <DomainObject.Predmet.StrankaWithAdressOIB>
    <izvorni_sadrzaj>FINA Regionalni centar Zagreb, OIB 85821130368, Trg svibanjskih žrtava 1995. 1,10000 Zagreb,HUP-ZAGREB d.d., OIB 66859264899, Trg Krešimira Ćosića 9,10000 Zagreb</izvorni_sadrzaj>
    <derivirana_varijabla naziv="DomainObject.Predmet.StrankaWithAdressOIB_1">FINA Regionalni centar Zagreb, OIB 85821130368, Trg svibanjskih žrtava 1995. 1,10000 Zagreb,HUP-ZAGREB d.d., OIB 66859264899, Trg Krešimira Ćosića 9,10000 Zagreb</derivirana_varijabla>
  </DomainObject.Predmet.StrankaWithAdressOIB>
  <DomainObject.Predmet.StrankaNazivFormated>
    <izvorni_sadrzaj>FINA Regionalni centar Zagreb,HUP-ZAGREB d.d.</izvorni_sadrzaj>
    <derivirana_varijabla naziv="DomainObject.Predmet.StrankaNazivFormated_1">FINA Regionalni centar Zagreb,HUP-ZAGREB d.d.</derivirana_varijabla>
  </DomainObject.Predmet.StrankaNazivFormated>
  <DomainObject.Predmet.StrankaNazivFormatedOIB>
    <izvorni_sadrzaj>FINA Regionalni centar Zagreb, OIB 85821130368,HUP-ZAGREB d.d., OIB 66859264899</izvorni_sadrzaj>
    <derivirana_varijabla naziv="DomainObject.Predmet.StrankaNazivFormatedOIB_1">FINA Regionalni centar Zagreb, OIB 85821130368,HUP-ZAGREB d.d., OIB 66859264899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HUP-ZAGREB d.d.</item>
    </izvorni_sadrzaj>
    <derivirana_varijabla naziv="DomainObject.Predmet.StrankaListFormated_1">
      <item>FINA Regionalni centar Zagreb</item>
      <item>HUP-ZAGREB d.d.</item>
    </derivirana_varijabla>
  </DomainObject.Predmet.StrankaListFormated>
  <DomainObject.Predmet.StrankaListFormatedOIB>
    <izvorni_sadrzaj>
      <item>FINA Regionalni centar Zagreb, OIB 85821130368</item>
      <item>HUP-ZAGREB d.d., OIB 66859264899</item>
    </izvorni_sadrzaj>
    <derivirana_varijabla naziv="DomainObject.Predmet.StrankaListFormatedOIB_1">
      <item>FINA Regionalni centar Zagreb, OIB 85821130368</item>
      <item>HUP-ZAGREB d.d., OIB 66859264899</item>
    </derivirana_varijabla>
  </DomainObject.Predmet.StrankaListFormatedOIB>
  <DomainObject.Predmet.StrankaListFormatedWithAdress>
    <izvorni_sadrzaj>
      <item>FINA Regionalni centar Zagreb, Trg svibanjskih žrtava 1995. 1, 10000 Zagreb</item>
      <item>HUP-ZAGREB d.d., Trg Krešimira Ćosića 9, 10000 Zagreb</item>
    </izvorni_sadrzaj>
    <derivirana_varijabla naziv="DomainObject.Predmet.StrankaListFormatedWithAdress_1">
      <item>FINA Regionalni centar Zagreb, Trg svibanjskih žrtava 1995. 1, 10000 Zagreb</item>
      <item>HUP-ZAGREB d.d., Trg Krešimira Ćosića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HUP-ZAGREB d.d., OIB 66859264899, Trg Krešimira Ćosića 9, 10000 Zagreb</item>
    </izvorni_sadrzaj>
    <derivirana_varijabla naziv="DomainObject.Predmet.StrankaListFormatedWithAdressOIB_1">
      <item>FINA Regionalni centar Zagreb, OIB 85821130368, Trg svibanjskih žrtava 1995. 1, 10000 Zagreb</item>
      <item>HUP-ZAGREB d.d., OIB 66859264899, Trg Krešimira Ćosića 9, 10000 Zagreb</item>
    </derivirana_varijabla>
  </DomainObject.Predmet.StrankaListFormatedWithAdressOIB>
  <DomainObject.Predmet.StrankaListNazivFormated>
    <izvorni_sadrzaj>
      <item>FINA Regionalni centar Zagreb</item>
      <item>HUP-ZAGREB d.d.</item>
    </izvorni_sadrzaj>
    <derivirana_varijabla naziv="DomainObject.Predmet.StrankaListNazivFormated_1">
      <item>FINA Regionalni centar Zagreb</item>
      <item>HUP-ZAGREB d.d.</item>
    </derivirana_varijabla>
  </DomainObject.Predmet.StrankaListNazivFormated>
  <DomainObject.Predmet.StrankaListNazivFormatedOIB>
    <izvorni_sadrzaj>
      <item>FINA Regionalni centar Zagreb, OIB 85821130368</item>
      <item>HUP-ZAGREB d.d., OIB 66859264899</item>
    </izvorni_sadrzaj>
    <derivirana_varijabla naziv="DomainObject.Predmet.StrankaListNazivFormatedOIB_1">
      <item>FINA Regionalni centar Zagreb, OIB 85821130368</item>
      <item>HUP-ZAGREB d.d., OIB 66859264899</item>
    </derivirana_varijabla>
  </DomainObject.Predmet.StrankaListNazivFormatedOIB>
  <DomainObject.Predmet.ProtuStrankaListFormated>
    <izvorni_sadrzaj>
      <item>Ženski košarkaški klub NOVI ZAGREB</item>
    </izvorni_sadrzaj>
    <derivirana_varijabla naziv="DomainObject.Predmet.ProtuStrankaListFormated_1">
      <item>Ženski košarkaški klub NOVI ZAGREB</item>
    </derivirana_varijabla>
  </DomainObject.Predmet.ProtuStrankaListFormated>
  <DomainObject.Predmet.ProtuStrankaListFormatedOIB>
    <izvorni_sadrzaj>
      <item>Ženski košarkaški klub NOVI ZAGREB, OIB 67226753014</item>
    </izvorni_sadrzaj>
    <derivirana_varijabla naziv="DomainObject.Predmet.ProtuStrankaListFormatedOIB_1">
      <item>Ženski košarkaški klub NOVI ZAGREB, OIB 67226753014</item>
    </derivirana_varijabla>
  </DomainObject.Predmet.ProtuStrankaListFormatedOIB>
  <DomainObject.Predmet.ProtuStrankaListFormatedWithAdress>
    <izvorni_sadrzaj>
      <item>Ženski košarkaški klub NOVI ZAGREB, Trnsko 25 a, 10000 Zagreb</item>
    </izvorni_sadrzaj>
    <derivirana_varijabla naziv="DomainObject.Predmet.ProtuStrankaListFormatedWithAdress_1">
      <item>Ženski košarkaški klub NOVI ZAGREB, Trnsko 25 a, 10000 Zagreb</item>
    </derivirana_varijabla>
  </DomainObject.Predmet.ProtuStrankaListFormatedWithAdress>
  <DomainObject.Predmet.ProtuStrankaListFormatedWithAdressOIB>
    <izvorni_sadrzaj>
      <item>Ženski košarkaški klub NOVI ZAGREB, OIB 67226753014, Trnsko 25 a, 10000 Zagreb</item>
    </izvorni_sadrzaj>
    <derivirana_varijabla naziv="DomainObject.Predmet.ProtuStrankaListFormatedWithAdressOIB_1">
      <item>Ženski košarkaški klub NOVI ZAGREB, OIB 67226753014, Trnsko 25 a, 10000 Zagreb</item>
    </derivirana_varijabla>
  </DomainObject.Predmet.ProtuStrankaListFormatedWithAdressOIB>
  <DomainObject.Predmet.ProtuStrankaListNazivFormated>
    <izvorni_sadrzaj>
      <item>Ženski košarkaški klub NOVI ZAGREB</item>
    </izvorni_sadrzaj>
    <derivirana_varijabla naziv="DomainObject.Predmet.ProtuStrankaListNazivFormated_1">
      <item>Ženski košarkaški klub NOVI ZAGREB</item>
    </derivirana_varijabla>
  </DomainObject.Predmet.ProtuStrankaListNazivFormated>
  <DomainObject.Predmet.ProtuStrankaListNazivFormatedOIB>
    <izvorni_sadrzaj>
      <item>Ženski košarkaški klub NOVI ZAGREB, OIB 67226753014</item>
    </izvorni_sadrzaj>
    <derivirana_varijabla naziv="DomainObject.Predmet.ProtuStrankaListNazivFormatedOIB_1">
      <item>Ženski košarkaški klub NOVI ZAGREB, OIB 67226753014</item>
    </derivirana_varijabla>
  </DomainObject.Predmet.ProtuStrankaListNazivFormatedOIB>
  <DomainObject.Predmet.OstaliListFormated>
    <izvorni_sadrzaj>
      <item>Ana Šakić</item>
      <item>ZAGREBAČKA BANKA DIONIČKO DRUŠTVO</item>
    </izvorni_sadrzaj>
    <derivirana_varijabla naziv="DomainObject.Predmet.OstaliListFormated_1">
      <item>Ana Šakić</item>
      <item>ZAGREBAČKA BANKA DIONIČKO DRUŠTVO</item>
    </derivirana_varijabla>
  </DomainObject.Predmet.OstaliListFormated>
  <DomainObject.Predmet.OstaliListFormatedOIB>
    <izvorni_sadrzaj>
      <item>Ana Šakić, OIB 06903243250</item>
      <item>ZAGREBAČKA BANKA DIONIČKO DRUŠTVO, OIB 92963223473</item>
    </izvorni_sadrzaj>
    <derivirana_varijabla naziv="DomainObject.Predmet.OstaliListFormatedOIB_1">
      <item>Ana Šakić, OIB 06903243250</item>
      <item>ZAGREBAČKA BANKA DIONIČKO DRUŠTVO, OIB 92963223473</item>
    </derivirana_varijabla>
  </DomainObject.Predmet.OstaliListFormatedOIB>
  <DomainObject.Predmet.OstaliListFormatedWithAdress>
    <izvorni_sadrzaj>
      <item>Ana Šakić, Dubovačka Ulica 29, 10000 Zagreb</item>
      <item>ZAGREBAČKA BANKA DIONIČKO DRUŠTVO, Trg bana Josipa Jelačića 10, 10000 Zagreb</item>
    </izvorni_sadrzaj>
    <derivirana_varijabla naziv="DomainObject.Predmet.OstaliListFormatedWithAdress_1">
      <item>Ana Šakić, Dubovačka Ulica 29,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Ana Šakić, OIB 06903243250, Dubovačka Ulica 29, 10000 Zagreb</item>
      <item>ZAGREBAČKA BANKA DIONIČKO DRUŠTVO, OIB 92963223473, Trg bana Josipa Jelačića 10, 10000 Zagreb</item>
    </izvorni_sadrzaj>
    <derivirana_varijabla naziv="DomainObject.Predmet.OstaliListFormatedWithAdressOIB_1">
      <item>Ana Šakić, OIB 06903243250, Dubovačka Ulica 29,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Ana Šakić</item>
      <item>ZAGREBAČKA BANKA DIONIČKO DRUŠTVO</item>
    </izvorni_sadrzaj>
    <derivirana_varijabla naziv="DomainObject.Predmet.OstaliListNazivFormated_1">
      <item>Ana Šakić</item>
      <item>ZAGREBAČKA BANKA DIONIČKO DRUŠTVO</item>
    </derivirana_varijabla>
  </DomainObject.Predmet.OstaliListNazivFormated>
  <DomainObject.Predmet.OstaliListNazivFormatedOIB>
    <izvorni_sadrzaj>
      <item>Ana Šakić, OIB 06903243250</item>
      <item>ZAGREBAČKA BANKA DIONIČKO DRUŠTVO, OIB 92963223473</item>
    </izvorni_sadrzaj>
    <derivirana_varijabla naziv="DomainObject.Predmet.OstaliListNazivFormatedOIB_1">
      <item>Ana Šakić, OIB 06903243250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St-6446/2016-22</izvorni_sadrzaj>
    <derivirana_varijabla naziv="DomainObject.PoslovniBrojDokumenta_1">St-6446/2016-22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Ženski košarkaški klub NOVI ZAGREB</izvorni_sadrzaj>
    <derivirana_varijabla naziv="DomainObject.Predmet.ProtustrankaIDrugi_1">Ženski košarkaški klub NOVI ZAGREB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Ženski košarkaški klub NOVI ZAGREB, OIB 67226753014, Trnsko 25 a, 10000 Zagreb</izvorni_sadrzaj>
    <derivirana_varijabla naziv="DomainObject.Predmet.ProtustrankaIDrugiAdressOIB_1">Ženski košarkaški klub NOVI ZAGREB, OIB 67226753014, Trnsko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Ženski košarkaški klub NOVI ZAGREB</item>
      <item>FINA Regionalni centar Zagreb</item>
      <item>HUP-ZAGREB d.d.</item>
      <item>Ana Šakić</item>
      <item>ZAGREBAČKA BANKA DIONIČKO DRUŠTVO</item>
    </izvorni_sadrzaj>
    <derivirana_varijabla naziv="DomainObject.Predmet.SudioniciListNaziv_1">
      <item>Ženski košarkaški klub NOVI ZAGREB</item>
      <item>FINA Regionalni centar Zagreb</item>
      <item>HUP-ZAGREB d.d.</item>
      <item>Ana Šakić</item>
      <item>ZAGREBAČKA BANKA DIONIČKO DRUŠTVO</item>
    </derivirana_varijabla>
  </DomainObject.Predmet.SudioniciListNaziv>
  <DomainObject.Predmet.SudioniciListAdressOIB>
    <izvorni_sadrzaj>
      <item>Ženski košarkaški klub NOVI ZAGREB, OIB 67226753014, Trnsko 25 a,10000 Zagreb</item>
      <item>FINA Regionalni centar Zagreb, OIB 85821130368, Trg svibanjskih žrtava 1995. 1,10000 Zagreb</item>
      <item>HUP-ZAGREB d.d., OIB 66859264899, Trg Krešimira Ćosića 9,10000 Zagreb</item>
      <item>Ana Šakić, OIB 06903243250, Dubovačka Ulica 29,10000 Zagreb</item>
      <item>ZAGREBAČKA BANKA DIONIČKO DRUŠTVO, OIB 92963223473, Trg bana Josipa Jelačića 10,10000 Zagreb</item>
    </izvorni_sadrzaj>
    <derivirana_varijabla naziv="DomainObject.Predmet.SudioniciListAdressOIB_1">
      <item>Ženski košarkaški klub NOVI ZAGREB, OIB 67226753014, Trnsko 25 a,10000 Zagreb</item>
      <item>FINA Regionalni centar Zagreb, OIB 85821130368, Trg svibanjskih žrtava 1995. 1,10000 Zagreb</item>
      <item>HUP-ZAGREB d.d., OIB 66859264899, Trg Krešimira Ćosića 9,10000 Zagreb</item>
      <item>Ana Šakić, OIB 06903243250, Dubovačka Ulica 29,10000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67226753014</item>
      <item>, OIB 85821130368</item>
      <item>, OIB 66859264899</item>
      <item>, OIB 06903243250</item>
      <item>, OIB 92963223473</item>
    </izvorni_sadrzaj>
    <derivirana_varijabla naziv="DomainObject.Predmet.SudioniciListNazivOIB_1">
      <item>, OIB 67226753014</item>
      <item>, OIB 85821130368</item>
      <item>, OIB 66859264899</item>
      <item>, OIB 06903243250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4B59D9-BDCD-4910-B1F4-D366BD4B8B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762</properties:Words>
  <properties:Characters>4220</properties:Characters>
  <properties:Lines>92</properties:Lines>
  <properties:Paragraphs>29</properties:Paragraphs>
  <properties:TotalTime>394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2016-04-23T19:10:00Z</dcterms:created>
  <dc:creator>gzubak</dc:creator>
  <cp:lastModifiedBy>Karmela Dolenc</cp:lastModifiedBy>
  <cp:lastPrinted>2017-01-24T10:02:00Z</cp:lastPrinted>
  <dcterms:modified xmlns:xsi="http://www.w3.org/2001/XMLSchema-instance" xsi:type="dcterms:W3CDTF">2017-01-24T11:14:00Z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St-6446/2016-22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