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ed81" w14:paraId="220ed8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F71258">
        <w:t>VRIJEDNA NEKRETNINA d.o.o. za usluge, Zagreb, Domagojeva 4, MBS: 090007956, OIB: 79548134424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F71258">
        <w:t>VRIJEDNA NEKRETNINA d.o.o. za usluge, Zagreb, Domagojeva 4, MBS: 090007956, OIB: 79548134424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F71258">
        <w:t xml:space="preserve">Krešimir Fučkar, B.Radića 63, Sladojevci, </w:t>
      </w:r>
      <w:r w:rsidR="006A6BFA">
        <w:t xml:space="preserve"> </w:t>
      </w:r>
      <w:r w:rsidR="006A6BFA" w:rsidRPr="005A50B3">
        <w:t xml:space="preserve">OIB </w:t>
      </w:r>
      <w:r w:rsidR="00F71258">
        <w:t>01195634741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F71258">
        <w:t>VRIJEDNA NEKRETNINA d.o.o. za usluge, Zagreb, Domagojeva 4, MBS: 090007956, OIB: 79548134424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F71258">
        <w:t>16</w:t>
      </w:r>
      <w:r w:rsidR="009A7A81">
        <w:t xml:space="preserve">. </w:t>
      </w:r>
      <w:r w:rsidR="007F1082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F71258">
        <w:t>VRIJEDNA NEKRETNINA d.o.o. za usluge, Zagreb, Domagojeva 4, MBS: 090007956, OIB: 79548134424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F71258">
        <w:t>2478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773" w:rsidP="007F1082" w:rsidR="00A05773">
      <w:r>
        <w:separator/>
      </w:r>
    </w:p>
  </w:endnote>
  <w:endnote w:id="0" w:type="continuationSeparator">
    <w:p w:rsidRDefault="00A05773" w:rsidP="007F1082" w:rsidR="00A0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773" w:rsidP="007F1082" w:rsidR="00A05773">
      <w:r>
        <w:separator/>
      </w:r>
    </w:p>
  </w:footnote>
  <w:footnote w:id="0" w:type="continuationSeparator">
    <w:p w:rsidRDefault="00A05773" w:rsidP="007F1082" w:rsidR="00A05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6A6BFA">
      <w:t>247</w:t>
    </w:r>
    <w:r w:rsidR="00F71258">
      <w:t>8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F1082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05773"/>
    <w:rsid w:val="00A172C9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C2A22"/>
    <w:rsid w:val="00EE3FB4"/>
    <w:rsid w:val="00F620B4"/>
    <w:rsid w:val="00F71258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A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C2A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2A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A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A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A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C2A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2A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A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A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St-2478/2016</izvorni_sadrzaj>
    <derivirana_varijabla naziv="DomainObject.Predmet.OznakaBroj_1">St-2478/2016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VRIJEDNA NEKRETNINA d.o.o.</izvorni_sadrzaj>
    <derivirana_varijabla naziv="DomainObject.Predmet.ProtustrankaFormated_1">  VRIJEDNA NEKRETNINA d.o.o.</derivirana_varijabla>
  </DomainObject.Predmet.ProtustrankaFormated>
  <DomainObject.Predmet.ProtustrankaFormatedOIB>
    <izvorni_sadrzaj>  VRIJEDNA NEKRETNINA d.o.o., OIB 79548134424</izvorni_sadrzaj>
    <derivirana_varijabla naziv="DomainObject.Predmet.ProtustrankaFormatedOIB_1">  VRIJEDNA NEKRETNINA d.o.o., OIB 79548134424</derivirana_varijabla>
  </DomainObject.Predmet.ProtustrankaFormatedOIB>
  <DomainObject.Predmet.ProtustrankaFormatedWithAdress>
    <izvorni_sadrzaj> VRIJEDNA NEKRETNINA d.o.o., Domagojeva 4, 10000 Zagreb</izvorni_sadrzaj>
    <derivirana_varijabla naziv="DomainObject.Predmet.ProtustrankaFormatedWithAdress_1"> VRIJEDNA NEKRETNINA d.o.o., Domagojeva 4, 10000 Zagreb</derivirana_varijabla>
  </DomainObject.Predmet.ProtustrankaFormatedWithAdress>
  <DomainObject.Predmet.ProtustrankaFormatedWithAdressOIB>
    <izvorni_sadrzaj> VRIJEDNA NEKRETNINA d.o.o., OIB 79548134424, Domagojeva 4, 10000 Zagreb</izvorni_sadrzaj>
    <derivirana_varijabla naziv="DomainObject.Predmet.ProtustrankaFormatedWithAdressOIB_1"> VRIJEDNA NEKRETNINA d.o.o., OIB 79548134424, Domagojeva 4, 10000 Zagreb</derivirana_varijabla>
  </DomainObject.Predmet.ProtustrankaFormatedWithAdressOIB>
  <DomainObject.Predmet.ProtustrankaWithAdress>
    <izvorni_sadrzaj>VRIJEDNA NEKRETNINA d.o.o. Domagojeva 4, 10000 Zagreb</izvorni_sadrzaj>
    <derivirana_varijabla naziv="DomainObject.Predmet.ProtustrankaWithAdress_1">VRIJEDNA NEKRETNINA d.o.o. Domagojeva 4, 10000 Zagreb</derivirana_varijabla>
  </DomainObject.Predmet.ProtustrankaWithAdress>
  <DomainObject.Predmet.ProtustrankaWithAdressOIB>
    <izvorni_sadrzaj>VRIJEDNA NEKRETNINA d.o.o., OIB 79548134424, Domagojeva 4, 10000 Zagreb</izvorni_sadrzaj>
    <derivirana_varijabla naziv="DomainObject.Predmet.ProtustrankaWithAdressOIB_1">VRIJEDNA NEKRETNINA d.o.o., OIB 79548134424, Domagojeva 4, 10000 Zagreb</derivirana_varijabla>
  </DomainObject.Predmet.ProtustrankaWithAdressOIB>
  <DomainObject.Predmet.ProtustrankaNazivFormated>
    <izvorni_sadrzaj>VRIJEDNA NEKRETNINA d.o.o.</izvorni_sadrzaj>
    <derivirana_varijabla naziv="DomainObject.Predmet.ProtustrankaNazivFormated_1">VRIJEDNA NEKRETNINA d.o.o.</derivirana_varijabla>
  </DomainObject.Predmet.ProtustrankaNazivFormated>
  <DomainObject.Predmet.ProtustrankaNazivFormatedOIB>
    <izvorni_sadrzaj>VRIJEDNA NEKRETNINA d.o.o., OIB 79548134424</izvorni_sadrzaj>
    <derivirana_varijabla naziv="DomainObject.Predmet.ProtustrankaNazivFormatedOIB_1">VRIJEDNA NEKRETNINA d.o.o., OIB 79548134424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VRIJEDNA NEKRETNINA d.o.o.</item>
    </izvorni_sadrzaj>
    <derivirana_varijabla naziv="DomainObject.Predmet.ProtuStrankaListFormated_1">
      <item>VRIJEDNA NEKRETNINA d.o.o.</item>
    </derivirana_varijabla>
  </DomainObject.Predmet.ProtuStrankaListFormated>
  <DomainObject.Predmet.ProtuStrankaListFormatedOIB>
    <izvorni_sadrzaj>
      <item>VRIJEDNA NEKRETNINA d.o.o., OIB 79548134424</item>
    </izvorni_sadrzaj>
    <derivirana_varijabla naziv="DomainObject.Predmet.ProtuStrankaListFormatedOIB_1">
      <item>VRIJEDNA NEKRETNINA d.o.o., OIB 79548134424</item>
    </derivirana_varijabla>
  </DomainObject.Predmet.ProtuStrankaListFormatedOIB>
  <DomainObject.Predmet.ProtuStrankaListFormatedWithAdress>
    <izvorni_sadrzaj>
      <item>VRIJEDNA NEKRETNINA d.o.o., Domagojeva 4, 10000 Zagreb</item>
    </izvorni_sadrzaj>
    <derivirana_varijabla naziv="DomainObject.Predmet.ProtuStrankaListFormatedWithAdress_1">
      <item>VRIJEDNA NEKRETNINA d.o.o., Domagojeva 4, 10000 Zagreb</item>
    </derivirana_varijabla>
  </DomainObject.Predmet.ProtuStrankaListFormatedWithAdress>
  <DomainObject.Predmet.ProtuStrankaListFormatedWithAdressOIB>
    <izvorni_sadrzaj>
      <item>VRIJEDNA NEKRETNINA d.o.o., OIB 79548134424, Domagojeva 4, 10000 Zagreb</item>
    </izvorni_sadrzaj>
    <derivirana_varijabla naziv="DomainObject.Predmet.ProtuStrankaListFormatedWithAdressOIB_1">
      <item>VRIJEDNA NEKRETNINA d.o.o., OIB 79548134424, Domagojeva 4, 10000 Zagreb</item>
    </derivirana_varijabla>
  </DomainObject.Predmet.ProtuStrankaListFormatedWithAdressOIB>
  <DomainObject.Predmet.ProtuStrankaListNazivFormated>
    <izvorni_sadrzaj>
      <item>VRIJEDNA NEKRETNINA d.o.o.</item>
    </izvorni_sadrzaj>
    <derivirana_varijabla naziv="DomainObject.Predmet.ProtuStrankaListNazivFormated_1">
      <item>VRIJEDNA NEKRETNINA d.o.o.</item>
    </derivirana_varijabla>
  </DomainObject.Predmet.ProtuStrankaListNazivFormated>
  <DomainObject.Predmet.ProtuStrankaListNazivFormatedOIB>
    <izvorni_sadrzaj>
      <item>VRIJEDNA NEKRETNINA d.o.o., OIB 79548134424</item>
    </izvorni_sadrzaj>
    <derivirana_varijabla naziv="DomainObject.Predmet.ProtuStrankaListNazivFormatedOIB_1">
      <item>VRIJEDNA NEKRETNINA d.o.o., OIB 79548134424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VRIJEDNA NEKRETNINA d.o.o.</izvorni_sadrzaj>
    <derivirana_varijabla naziv="DomainObject.Predmet.ProtustrankaIDrugi_1">VRIJEDNA NEKRETNINA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VRIJEDNA NEKRETNINA d.o.o., OIB 79548134424, Domagojeva 4, 10000 Zagreb</izvorni_sadrzaj>
    <derivirana_varijabla naziv="DomainObject.Predmet.ProtustrankaIDrugiAdressOIB_1">VRIJEDNA NEKRETNINA d.o.o., OIB 79548134424, Domagojeva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VRIJEDNA NEKRETNINA d.o.o.</item>
      <item>FINA Regionalni centar Zagreb</item>
    </izvorni_sadrzaj>
    <derivirana_varijabla naziv="DomainObject.Predmet.SudioniciListNaziv_1">
      <item>VRIJEDNA NEKRETNINA d.o.o.</item>
      <item>FINA Regionalni centar Zagreb</item>
    </derivirana_varijabla>
  </DomainObject.Predmet.SudioniciListNaziv>
  <DomainObject.Predmet.SudioniciListAdressOIB>
    <izvorni_sadrzaj>
      <item>VRIJEDNA NEKRETNINA d.o.o., OIB 79548134424, Domagojeva 4,10000 Zagreb</item>
      <item>FINA Regionalni centar Zagreb, OIB 85821130368, Trg svibanjskih žrtava 1995. br. 1,10000 Zagreb</item>
    </izvorni_sadrzaj>
    <derivirana_varijabla naziv="DomainObject.Predmet.SudioniciListAdressOIB_1">
      <item>VRIJEDNA NEKRETNINA d.o.o., OIB 79548134424, Domagojeva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79548134424</item>
      <item>, OIB 85821130368</item>
    </izvorni_sadrzaj>
    <derivirana_varijabla naziv="DomainObject.Predmet.SudioniciListNazivOIB_1">
      <item>, OIB 79548134424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2233</properties:Characters>
  <properties:Lines>80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2016-12-19T09:25:00Z</dcterms:created>
  <dc:creator>korisnik</dc:creator>
  <cp:lastModifiedBy>Snježana Markotić Jurić</cp:lastModifiedBy>
  <cp:lastPrinted>2016-12-19T09:17:00Z</cp:lastPrinted>
  <dcterms:modified xmlns:xsi="http://www.w3.org/2001/XMLSchema-instance" xsi:type="dcterms:W3CDTF">2016-12-19T09:28:00Z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