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26fbe" w14:paraId="2326fbe"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36116E">
        <w:t>38</w:t>
      </w:r>
      <w:r w:rsidR="00DA1EBC">
        <w:t>6</w:t>
      </w:r>
      <w:r>
        <w:t>/201</w:t>
      </w:r>
      <w:r w:rsidR="004F40E0">
        <w:t>6</w:t>
      </w:r>
      <w:r>
        <w:t>-</w:t>
      </w:r>
      <w:r w:rsidR="0036116E">
        <w:t>4</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w:t>
      </w:r>
      <w:r w:rsidR="0036116E">
        <w:t>stečajnoj sutkinji Danieli Martini Maoduš</w:t>
      </w:r>
      <w:r>
        <w:t xml:space="preserve">, </w:t>
      </w:r>
      <w:r w:rsidR="004F40E0">
        <w:t xml:space="preserve">povodom zahtjeva FINE  Regionalni centar Osijek za provedbu skraćenog stečajnog postupka po službenoj dužnosti nad dužnikom </w:t>
      </w:r>
      <w:r w:rsidR="0036116E" w:rsidRPr="0036116E">
        <w:t xml:space="preserve">BIJELI PUT, Zagreb, </w:t>
      </w:r>
      <w:proofErr w:type="spellStart"/>
      <w:r w:rsidR="0036116E" w:rsidRPr="0036116E">
        <w:t>Držičeva</w:t>
      </w:r>
      <w:proofErr w:type="spellEnd"/>
      <w:r w:rsidR="0036116E" w:rsidRPr="0036116E">
        <w:t xml:space="preserve"> 46, OIB: 15971700134 </w:t>
      </w:r>
      <w:r w:rsidR="0036116E">
        <w:t xml:space="preserve">sa sjedištem u </w:t>
      </w:r>
      <w:proofErr w:type="spellStart"/>
      <w:r w:rsidR="0036116E">
        <w:t>Držičeva</w:t>
      </w:r>
      <w:proofErr w:type="spellEnd"/>
      <w:r w:rsidR="0036116E">
        <w:t xml:space="preserve"> 46</w:t>
      </w:r>
      <w:r w:rsidR="00DA1EBC" w:rsidRPr="00DA1EBC">
        <w:t>, 1</w:t>
      </w:r>
      <w:r w:rsidR="0036116E">
        <w:t>0000 Zagreb</w:t>
      </w:r>
      <w:r w:rsidR="00DA1EBC" w:rsidRPr="00DA1EBC">
        <w:t>,</w:t>
      </w:r>
      <w:r w:rsidR="004F40E0">
        <w:t xml:space="preserve"> dana 1</w:t>
      </w:r>
      <w:r w:rsidR="0036116E">
        <w:t>4</w:t>
      </w:r>
      <w:r w:rsidR="004F40E0">
        <w:t>.srpnja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36116E" w:rsidRPr="0036116E">
        <w:t xml:space="preserve">BIJELI PUT, Zagreb, </w:t>
      </w:r>
      <w:proofErr w:type="spellStart"/>
      <w:r w:rsidR="0036116E" w:rsidRPr="0036116E">
        <w:t>Držičeva</w:t>
      </w:r>
      <w:proofErr w:type="spellEnd"/>
      <w:r w:rsidR="0036116E" w:rsidRPr="0036116E">
        <w:t xml:space="preserve"> 46, OIB: 15971700134 </w:t>
      </w:r>
      <w:r w:rsidR="0036116E">
        <w:t xml:space="preserve">sa sjedištem u </w:t>
      </w:r>
      <w:proofErr w:type="spellStart"/>
      <w:r w:rsidR="0036116E">
        <w:t>Držičeva</w:t>
      </w:r>
      <w:proofErr w:type="spellEnd"/>
      <w:r w:rsidR="0036116E">
        <w:t xml:space="preserve"> 46</w:t>
      </w:r>
      <w:r w:rsidR="0036116E" w:rsidRPr="00DA1EBC">
        <w:t>, 1</w:t>
      </w:r>
      <w:r w:rsidR="0036116E">
        <w:t>0000 Zagreb.</w:t>
      </w:r>
    </w:p>
    <w:p w:rsidRDefault="005F5210" w:rsidP="00AC1269" w:rsidR="005F5210">
      <w:pPr>
        <w:jc w:val="both"/>
      </w:pPr>
    </w:p>
    <w:p w:rsidRDefault="001226DA" w:rsidP="00AC1269" w:rsidR="007C5033">
      <w:pPr>
        <w:jc w:val="both"/>
      </w:pPr>
      <w:r>
        <w:t xml:space="preserve"> II – Za stečajnog upravitelja se imenuje </w:t>
      </w:r>
      <w:r w:rsidR="00E30A27">
        <w:t xml:space="preserve">Jadranka </w:t>
      </w:r>
      <w:proofErr w:type="spellStart"/>
      <w:r w:rsidR="00E30A27">
        <w:t>Šeput</w:t>
      </w:r>
      <w:proofErr w:type="spellEnd"/>
      <w:r w:rsidR="00DA1EBC">
        <w:t>,</w:t>
      </w:r>
      <w:r w:rsidR="00E30A27">
        <w:t xml:space="preserve"> Dalmatinska 17, Osijek,</w:t>
      </w:r>
      <w:r w:rsidR="00DA1EBC">
        <w:t xml:space="preserve"> OIB: </w:t>
      </w:r>
      <w:r w:rsidR="00E30A27">
        <w:t>56729601545</w:t>
      </w:r>
      <w:r w:rsidR="00DA1EBC">
        <w:t>.</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E30A27" w:rsidRPr="0036116E">
        <w:t xml:space="preserve">BIJELI PUT, Zagreb, </w:t>
      </w:r>
      <w:proofErr w:type="spellStart"/>
      <w:r w:rsidR="00E30A27" w:rsidRPr="0036116E">
        <w:t>Držičeva</w:t>
      </w:r>
      <w:proofErr w:type="spellEnd"/>
      <w:r w:rsidR="00E30A27" w:rsidRPr="0036116E">
        <w:t xml:space="preserve"> 46, OIB: 15971700134 </w:t>
      </w:r>
      <w:r w:rsidR="00E30A27">
        <w:t xml:space="preserve">sa sjedištem u </w:t>
      </w:r>
      <w:proofErr w:type="spellStart"/>
      <w:r w:rsidR="00E30A27">
        <w:t>Držičeva</w:t>
      </w:r>
      <w:proofErr w:type="spellEnd"/>
      <w:r w:rsidR="00E30A27">
        <w:t xml:space="preserve"> 46</w:t>
      </w:r>
      <w:r w:rsidR="00E30A27" w:rsidRPr="00DA1EBC">
        <w:t>, 1</w:t>
      </w:r>
      <w:r w:rsidR="00E30A27">
        <w:t>0000 Zagreb</w:t>
      </w:r>
      <w:r w:rsidR="005F5210">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w:t>
      </w:r>
      <w:r w:rsidR="00DA1EBC">
        <w:t>registru udruga</w:t>
      </w:r>
      <w:r w:rsidR="007C5033">
        <w:t xml:space="preserve">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 xml:space="preserve">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w:t>
      </w:r>
      <w:r w:rsidR="00AB22C5">
        <w:t>registar udruga</w:t>
      </w:r>
      <w:r w:rsidR="00AC1269">
        <w:t>, a pri upisu Ministarstvo financija-Porezna uprava će po službenoj dužnosti odrediti i dodijeliti osobni identifikacijski broj stečajnoj masi.</w:t>
      </w:r>
    </w:p>
    <w:p w:rsidRDefault="00AC1269" w:rsidP="00AC1269" w:rsidR="00AC1269">
      <w:pPr>
        <w:jc w:val="both"/>
      </w:pPr>
    </w:p>
    <w:p w:rsidRDefault="00AC1269" w:rsidP="00AC1269" w:rsidR="00AC1269">
      <w:pPr>
        <w:jc w:val="both"/>
      </w:pPr>
    </w:p>
    <w:p w:rsidRDefault="00E30A27" w:rsidP="00AC1269" w:rsidR="00E30A27">
      <w:pPr>
        <w:jc w:val="both"/>
      </w:pPr>
    </w:p>
    <w:p w:rsidRDefault="00E30A27" w:rsidP="00AC1269" w:rsidR="00E30A27">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 xml:space="preserve">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w:t>
      </w:r>
      <w:r w:rsidR="009E708C">
        <w:t>registra udruga.</w:t>
      </w:r>
    </w:p>
    <w:p w:rsidRDefault="00C14EAA" w:rsidP="00AC1269" w:rsidR="00C14EAA">
      <w:pPr>
        <w:jc w:val="both"/>
      </w:pPr>
      <w:r>
        <w:tab/>
        <w:t xml:space="preserve">Iz sadržaja zahtjeva FINE, te podataka iz </w:t>
      </w:r>
      <w:r w:rsidR="009E708C">
        <w:t>registra udruga</w:t>
      </w:r>
      <w:r>
        <w:t xml:space="preserve">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w:t>
      </w:r>
      <w:r w:rsidR="009E708C">
        <w:t>registra udruga</w:t>
      </w:r>
      <w:r w:rsidR="00B95EE2">
        <w:t>.</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 xml:space="preserve">u roku 45 dana od objave oglasa predložiti otvaranje stečajnog postupka, uz obavijest o ukupnom iznosu evidentiranog duga dužnika, a dužnik odnosno njegov zakonski zastupnik je pozvan u roku 15 dana od dana objave oglasa podnijeti ovom sudu javnobilježnički ovjerovljeni </w:t>
      </w:r>
      <w:proofErr w:type="spellStart"/>
      <w:r>
        <w:t>prokazni</w:t>
      </w:r>
      <w:proofErr w:type="spellEnd"/>
      <w:r>
        <w:t xml:space="preserve">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w:t>
      </w:r>
      <w:r w:rsidR="001A7CCA">
        <w:t>7</w:t>
      </w:r>
      <w:r>
        <w:t>.</w:t>
      </w:r>
      <w:r w:rsidR="00DA1EBC">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w:t>
      </w:r>
      <w:r w:rsidR="00001A5E">
        <w:t>4</w:t>
      </w:r>
      <w:r>
        <w:t>. srpnja 2016.</w:t>
      </w:r>
      <w:r w:rsidR="00AC1269">
        <w:t xml:space="preserve">                                             Stečajn</w:t>
      </w:r>
      <w:r w:rsidR="00FF491F">
        <w:t>a</w:t>
      </w:r>
      <w:r w:rsidR="00AC1269">
        <w:t xml:space="preserve"> su</w:t>
      </w:r>
      <w:r w:rsidR="00FF491F">
        <w:t>tkinja</w:t>
      </w:r>
    </w:p>
    <w:p w:rsidRDefault="00AC1269" w:rsidP="00AC1269" w:rsidR="00CF6059">
      <w:pPr>
        <w:jc w:val="both"/>
      </w:pPr>
      <w:r>
        <w:tab/>
      </w:r>
      <w:r>
        <w:tab/>
      </w:r>
      <w:r>
        <w:tab/>
      </w:r>
      <w:r>
        <w:tab/>
      </w:r>
      <w:r>
        <w:tab/>
      </w:r>
      <w:r>
        <w:tab/>
      </w:r>
      <w:r>
        <w:tab/>
      </w:r>
      <w:r>
        <w:tab/>
      </w:r>
      <w:r>
        <w:tab/>
      </w:r>
      <w:r w:rsidR="00FF491F">
        <w:t>Daniela Martini Maoduš</w:t>
      </w:r>
      <w:r>
        <w:t xml:space="preserve">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001A5E">
        <w:t xml:space="preserve">Stjepan </w:t>
      </w:r>
      <w:proofErr w:type="spellStart"/>
      <w:r w:rsidR="00001A5E">
        <w:t>Blažanović</w:t>
      </w:r>
      <w:proofErr w:type="spellEnd"/>
      <w:r>
        <w:t>,</w:t>
      </w:r>
    </w:p>
    <w:p w:rsidRDefault="00F46F7D" w:rsidP="00F46F7D" w:rsidR="00F46F7D">
      <w:pPr>
        <w:numPr>
          <w:ilvl w:val="0"/>
          <w:numId w:val="2"/>
        </w:numPr>
      </w:pPr>
      <w:r>
        <w:t xml:space="preserve">Po pravomoćnosti Registru </w:t>
      </w:r>
      <w:r w:rsidR="00DA1EBC">
        <w:t>udruga</w:t>
      </w:r>
      <w:r w:rsidR="009773DE">
        <w:t>,FINI,banci</w:t>
      </w:r>
    </w:p>
    <w:p w:rsidRDefault="00F46F7D" w:rsidP="00F46F7D" w:rsidR="00F46F7D">
      <w:pPr>
        <w:ind w:left="1080"/>
        <w:jc w:val="center"/>
      </w:pPr>
    </w:p>
    <w:p w:rsidRDefault="00F46F7D" w:rsidP="00F46F7D" w:rsidR="00F46F7D" w:rsidRPr="00F46F7D">
      <w:pPr>
        <w:ind w:left="1080"/>
        <w:rPr>
          <w:b/>
        </w:rPr>
      </w:pPr>
      <w:r w:rsidRPr="00F46F7D">
        <w:rPr>
          <w:b/>
        </w:rPr>
        <w:t>1</w:t>
      </w:r>
      <w:r w:rsidR="00001A5E">
        <w:rPr>
          <w:b/>
        </w:rPr>
        <w:t>4</w:t>
      </w:r>
      <w:r w:rsidRPr="00F46F7D">
        <w:rPr>
          <w:b/>
        </w:rPr>
        <w:t>.07.2016.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36A1" w:rsidP="00B95EE2" w:rsidR="006336A1">
      <w:r>
        <w:separator/>
      </w:r>
    </w:p>
  </w:endnote>
  <w:endnote w:id="0" w:type="continuationSeparator">
    <w:p w:rsidRDefault="006336A1" w:rsidP="00B95EE2" w:rsidR="006336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36A1" w:rsidP="00B95EE2" w:rsidR="006336A1">
      <w:r>
        <w:separator/>
      </w:r>
    </w:p>
  </w:footnote>
  <w:footnote w:id="0" w:type="continuationSeparator">
    <w:p w:rsidRDefault="006336A1" w:rsidP="00B95EE2" w:rsidR="006336A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01A5E"/>
    <w:rsid w:val="00024824"/>
    <w:rsid w:val="00067055"/>
    <w:rsid w:val="000F3A6A"/>
    <w:rsid w:val="001226DA"/>
    <w:rsid w:val="001A7CCA"/>
    <w:rsid w:val="00272AAF"/>
    <w:rsid w:val="002B1A15"/>
    <w:rsid w:val="002D4EB4"/>
    <w:rsid w:val="002F4C31"/>
    <w:rsid w:val="0036116E"/>
    <w:rsid w:val="00386C11"/>
    <w:rsid w:val="004538EE"/>
    <w:rsid w:val="004F40E0"/>
    <w:rsid w:val="00562831"/>
    <w:rsid w:val="005C73CB"/>
    <w:rsid w:val="005F5210"/>
    <w:rsid w:val="006336A1"/>
    <w:rsid w:val="006B77ED"/>
    <w:rsid w:val="007C5033"/>
    <w:rsid w:val="008465C2"/>
    <w:rsid w:val="009528EE"/>
    <w:rsid w:val="009773DE"/>
    <w:rsid w:val="009C0FB4"/>
    <w:rsid w:val="009E708C"/>
    <w:rsid w:val="00AB22C5"/>
    <w:rsid w:val="00AC1269"/>
    <w:rsid w:val="00B82335"/>
    <w:rsid w:val="00B91DBD"/>
    <w:rsid w:val="00B95EE2"/>
    <w:rsid w:val="00C14EAA"/>
    <w:rsid w:val="00C655C8"/>
    <w:rsid w:val="00CF6059"/>
    <w:rsid w:val="00DA1EBC"/>
    <w:rsid w:val="00E30A27"/>
    <w:rsid w:val="00F46F7D"/>
    <w:rsid w:val="00FF49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8465C2"/>
    <w:rPr>
      <w:color w:val="808080"/>
      <w:bdr w:space="0" w:sz="0" w:color="auto" w:val="none"/>
      <w:shd w:fill="auto" w:color="auto" w:val="clear"/>
    </w:rPr>
  </w:style>
  <w:style w:customStyle="true" w:styleId="eSPISCCParagraphDefaultFont" w:type="character">
    <w:name w:val="eSPIS_CC_Paragraph Default Font"/>
    <w:basedOn w:val="Zadanifontodlomka"/>
    <w:rsid w:val="008465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65C2"/>
    <w:rPr>
      <w:bdr w:space="0" w:sz="0" w:color="auto" w:val="none"/>
      <w:shd w:fill="FFFFCC" w:color="auto" w:val="clear"/>
      <w:lang w:val="hr-HR"/>
    </w:rPr>
  </w:style>
  <w:style w:customStyle="true" w:styleId="PozadinaSvijetloCrvena" w:type="character">
    <w:name w:val="Pozadina_SvijetloCrvena"/>
    <w:basedOn w:val="eSPISCCParagraphDefaultFont"/>
    <w:rsid w:val="008465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65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8465C2"/>
    <w:rPr>
      <w:color w:val="808080"/>
      <w:bdr w:color="auto" w:space="0" w:sz="0" w:val="none"/>
      <w:shd w:color="auto" w:fill="auto" w:val="clear"/>
    </w:rPr>
  </w:style>
  <w:style w:customStyle="1" w:styleId="eSPISCCParagraphDefaultFont" w:type="character">
    <w:name w:val="eSPIS_CC_Paragraph Default Font"/>
    <w:basedOn w:val="Zadanifontodlomka"/>
    <w:rsid w:val="008465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65C2"/>
    <w:rPr>
      <w:bdr w:color="auto" w:space="0" w:sz="0" w:val="none"/>
      <w:shd w:color="auto" w:fill="FFFFCC" w:val="clear"/>
      <w:lang w:val="hr-HR"/>
    </w:rPr>
  </w:style>
  <w:style w:customStyle="1" w:styleId="PozadinaSvijetloCrvena" w:type="character">
    <w:name w:val="Pozadina_SvijetloCrvena"/>
    <w:basedOn w:val="eSPISCCParagraphDefaultFont"/>
    <w:rsid w:val="008465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65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srpnja 2016.</izvorni_sadrzaj>
    <derivirana_varijabla naziv="DomainObject.DatumDonosenjaOdluke_1">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1386</izvorni_sadrzaj>
    <derivirana_varijabla naziv="DomainObject.Predmet.Broj_1">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izvorni_sadrzaj>
    <derivirana_varijabla naziv="DomainObject.Predmet.Opis_1">čl.444.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St-1386/2016</izvorni_sadrzaj>
    <derivirana_varijabla naziv="DomainObject.Predmet.OznakaBroj_1">St-1386/2016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čl.11.ZS</izvorni_sadrzaj>
    <derivirana_varijabla naziv="DomainObject.Predmet.PrimjedbaSuca_1">čl.11.ZS</derivirana_varijabla>
  </DomainObject.Predmet.PrimjedbaSuca>
  <DomainObject.Predmet.PrimjedbaUpisnicara>
    <izvorni_sadrzaj/>
    <derivirana_varijabla naziv="DomainObject.Predmet.PrimjedbaUpisnicara_1"/>
  </DomainObject.Predmet.PrimjedbaUpisnicara>
  <DomainObject.Predmet.ProtustrankaFormated>
    <izvorni_sadrzaj>  BIJELI PUT</izvorni_sadrzaj>
    <derivirana_varijabla naziv="DomainObject.Predmet.ProtustrankaFormated_1">  BIJELI PUT</derivirana_varijabla>
  </DomainObject.Predmet.ProtustrankaFormated>
  <DomainObject.Predmet.ProtustrankaFormatedOIB>
    <izvorni_sadrzaj>  BIJELI PUT, OIB 15971700134</izvorni_sadrzaj>
    <derivirana_varijabla naziv="DomainObject.Predmet.ProtustrankaFormatedOIB_1">  BIJELI PUT, OIB 15971700134</derivirana_varijabla>
  </DomainObject.Predmet.ProtustrankaFormatedOIB>
  <DomainObject.Predmet.ProtustrankaFormatedWithAdress>
    <izvorni_sadrzaj> BIJELI PUT, Držićeva 46, 10000 Zagreb</izvorni_sadrzaj>
    <derivirana_varijabla naziv="DomainObject.Predmet.ProtustrankaFormatedWithAdress_1"> BIJELI PUT, Držićeva 46, 10000 Zagreb</derivirana_varijabla>
  </DomainObject.Predmet.ProtustrankaFormatedWithAdress>
  <DomainObject.Predmet.ProtustrankaFormatedWithAdressOIB>
    <izvorni_sadrzaj> BIJELI PUT, OIB 15971700134, Držićeva 46, 10000 Zagreb</izvorni_sadrzaj>
    <derivirana_varijabla naziv="DomainObject.Predmet.ProtustrankaFormatedWithAdressOIB_1"> BIJELI PUT, OIB 15971700134, Držićeva 46, 10000 Zagreb</derivirana_varijabla>
  </DomainObject.Predmet.ProtustrankaFormatedWithAdressOIB>
  <DomainObject.Predmet.ProtustrankaWithAdress>
    <izvorni_sadrzaj>BIJELI PUT Držićeva 46, 10000 Zagreb</izvorni_sadrzaj>
    <derivirana_varijabla naziv="DomainObject.Predmet.ProtustrankaWithAdress_1">BIJELI PUT Držićeva 46, 10000 Zagreb</derivirana_varijabla>
  </DomainObject.Predmet.ProtustrankaWithAdress>
  <DomainObject.Predmet.ProtustrankaWithAdressOIB>
    <izvorni_sadrzaj>BIJELI PUT, OIB 15971700134, Držićeva 46, 10000 Zagreb</izvorni_sadrzaj>
    <derivirana_varijabla naziv="DomainObject.Predmet.ProtustrankaWithAdressOIB_1">BIJELI PUT, OIB 15971700134, Držićeva 46, 10000 Zagreb</derivirana_varijabla>
  </DomainObject.Predmet.ProtustrankaWithAdressOIB>
  <DomainObject.Predmet.ProtustrankaNazivFormated>
    <izvorni_sadrzaj>BIJELI PUT</izvorni_sadrzaj>
    <derivirana_varijabla naziv="DomainObject.Predmet.ProtustrankaNazivFormated_1">BIJELI PUT</derivirana_varijabla>
  </DomainObject.Predmet.ProtustrankaNazivFormated>
  <DomainObject.Predmet.ProtustrankaNazivFormatedOIB>
    <izvorni_sadrzaj>BIJELI PUT, OIB 15971700134</izvorni_sadrzaj>
    <derivirana_varijabla naziv="DomainObject.Predmet.ProtustrankaNazivFormatedOIB_1">BIJELI PUT, OIB 15971700134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BIJELI PUT</item>
    </izvorni_sadrzaj>
    <derivirana_varijabla naziv="DomainObject.Predmet.ProtuStrankaListFormated_1">
      <item>BIJELI PUT</item>
    </derivirana_varijabla>
  </DomainObject.Predmet.ProtuStrankaListFormated>
  <DomainObject.Predmet.ProtuStrankaListFormatedOIB>
    <izvorni_sadrzaj>
      <item>BIJELI PUT, OIB 15971700134</item>
    </izvorni_sadrzaj>
    <derivirana_varijabla naziv="DomainObject.Predmet.ProtuStrankaListFormatedOIB_1">
      <item>BIJELI PUT, OIB 15971700134</item>
    </derivirana_varijabla>
  </DomainObject.Predmet.ProtuStrankaListFormatedOIB>
  <DomainObject.Predmet.ProtuStrankaListFormatedWithAdress>
    <izvorni_sadrzaj>
      <item>BIJELI PUT, Držićeva 46, 10000 Zagreb</item>
    </izvorni_sadrzaj>
    <derivirana_varijabla naziv="DomainObject.Predmet.ProtuStrankaListFormatedWithAdress_1">
      <item>BIJELI PUT, Držićeva 46, 10000 Zagreb</item>
    </derivirana_varijabla>
  </DomainObject.Predmet.ProtuStrankaListFormatedWithAdress>
  <DomainObject.Predmet.ProtuStrankaListFormatedWithAdressOIB>
    <izvorni_sadrzaj>
      <item>BIJELI PUT, OIB 15971700134, Držićeva 46, 10000 Zagreb</item>
    </izvorni_sadrzaj>
    <derivirana_varijabla naziv="DomainObject.Predmet.ProtuStrankaListFormatedWithAdressOIB_1">
      <item>BIJELI PUT, OIB 15971700134, Držićeva 46, 10000 Zagreb</item>
    </derivirana_varijabla>
  </DomainObject.Predmet.ProtuStrankaListFormatedWithAdressOIB>
  <DomainObject.Predmet.ProtuStrankaListNazivFormated>
    <izvorni_sadrzaj>
      <item>BIJELI PUT</item>
    </izvorni_sadrzaj>
    <derivirana_varijabla naziv="DomainObject.Predmet.ProtuStrankaListNazivFormated_1">
      <item>BIJELI PUT</item>
    </derivirana_varijabla>
  </DomainObject.Predmet.ProtuStrankaListNazivFormated>
  <DomainObject.Predmet.ProtuStrankaListNazivFormatedOIB>
    <izvorni_sadrzaj>
      <item>BIJELI PUT, OIB 15971700134</item>
    </izvorni_sadrzaj>
    <derivirana_varijabla naziv="DomainObject.Predmet.ProtuStrankaListNazivFormatedOIB_1">
      <item>BIJELI PUT, OIB 15971700134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2016.</izvorni_sadrzaj>
    <derivirana_varijabla naziv="DomainObject.Datum_1">14.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BIJELI PUT</izvorni_sadrzaj>
    <derivirana_varijabla naziv="DomainObject.Predmet.ProtustrankaIDrugi_1">BIJELI PUT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BIJELI PUT, OIB 15971700134, Držićeva 46, 10000 Zagreb</izvorni_sadrzaj>
    <derivirana_varijabla naziv="DomainObject.Predmet.ProtustrankaIDrugiAdressOIB_1">BIJELI PUT, OIB 15971700134, Držićeva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BIJELI PUT</item>
      <item>FINA Regionalni centar Zagreb</item>
    </izvorni_sadrzaj>
    <derivirana_varijabla naziv="DomainObject.Predmet.SudioniciListNaziv_1">
      <item>BIJELI PUT</item>
      <item>FINA Regionalni centar Zagreb</item>
    </derivirana_varijabla>
  </DomainObject.Predmet.SudioniciListNaziv>
  <DomainObject.Predmet.SudioniciListAdressOIB>
    <izvorni_sadrzaj>
      <item>BIJELI PUT, OIB 15971700134, Držićeva 46,10000 Zagreb</item>
      <item>FINA Regionalni centar Zagreb, OIB 85821130368, Trg svibanjskih žrtava 1995. 1,10000 Zagreb</item>
    </izvorni_sadrzaj>
    <derivirana_varijabla naziv="DomainObject.Predmet.SudioniciListAdressOIB_1">
      <item>BIJELI PUT, OIB 15971700134, Držićeva 46,10000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15971700134</item>
      <item>, OIB 85821130368</item>
    </izvorni_sadrzaj>
    <derivirana_varijabla naziv="DomainObject.Predmet.SudioniciListNazivOIB_1">
      <item>, OIB 15971700134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E77F6F-6EDE-42C1-983E-E072D64A95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794</properties:Words>
  <properties:Characters>4532</properties:Characters>
  <properties:Lines>156</properties:Lines>
  <properties:Paragraphs>36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2016-07-14T06:53:00Z</dcterms:created>
  <dc:creator>rweinberger</dc:creator>
  <cp:lastModifiedBy>wsadmin</cp:lastModifiedBy>
  <cp:lastPrinted>2016-07-14T07:26:00Z</cp:lastPrinted>
  <dcterms:modified xmlns:xsi="http://www.w3.org/2001/XMLSchema-instance" xsi:type="dcterms:W3CDTF">2016-07-14T08:57:00Z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