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7863" w14:paraId="9b9786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30D5" w:rsidP="00FB30D5" w:rsidR="00FB30D5" w:rsidRPr="00FB30D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B30D5" w:rsidP="00FB30D5" w:rsidR="00FB30D5" w:rsidRPr="00FB30D5">
      <w:pPr>
        <w:spacing w:after="0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   </w:t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  <w:t xml:space="preserve">       Poslovni broj 3. St-170/2017-4</w:t>
      </w:r>
    </w:p>
    <w:p w:rsidRDefault="00FB30D5" w:rsidP="00FB30D5" w:rsidR="00FB30D5" w:rsidRPr="00FB30D5">
      <w:pPr>
        <w:spacing w:after="0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  <w:r w:rsidRPr="00FB30D5">
        <w:rPr>
          <w:rFonts w:cs="Times New Roman" w:eastAsia="Times New Roman"/>
          <w:lang w:eastAsia="hr-HR"/>
        </w:rPr>
        <w:tab/>
      </w: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REPUBLIKA HRVATSKA</w:t>
      </w: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TRGOVAČKI SUD U ZADRU</w:t>
      </w: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Zadar, Dr. Franje Tuđmana 35</w:t>
      </w: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R E P U B L I K A  H R V A T S K A </w:t>
      </w:r>
    </w:p>
    <w:p w:rsidRDefault="00FB30D5" w:rsidP="00FB30D5" w:rsidR="00FB30D5" w:rsidRPr="00FB3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R J E Š E NJ E </w:t>
      </w:r>
    </w:p>
    <w:p w:rsidRDefault="00FB30D5" w:rsidP="00FB30D5" w:rsidR="00FB30D5" w:rsidRPr="00FB30D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MOJ ĐARDIN j.d.o.o. sa sjedištem u </w:t>
      </w:r>
      <w:proofErr w:type="spellStart"/>
      <w:r w:rsidRPr="00FB30D5">
        <w:rPr>
          <w:rFonts w:cs="Times New Roman" w:eastAsia="Times New Roman"/>
          <w:lang w:eastAsia="hr-HR"/>
        </w:rPr>
        <w:t>Pridraga</w:t>
      </w:r>
      <w:proofErr w:type="spellEnd"/>
      <w:r w:rsidRPr="00FB30D5">
        <w:rPr>
          <w:rFonts w:cs="Times New Roman" w:eastAsia="Times New Roman"/>
          <w:lang w:eastAsia="hr-HR"/>
        </w:rPr>
        <w:t xml:space="preserve">, Alojzija Stepinca 20, OIB: 40630851728, zastupanom po direktorici Bernardi Viduki iz </w:t>
      </w:r>
      <w:proofErr w:type="spellStart"/>
      <w:r w:rsidRPr="00FB30D5">
        <w:rPr>
          <w:rFonts w:cs="Times New Roman" w:eastAsia="Times New Roman"/>
          <w:lang w:eastAsia="hr-HR"/>
        </w:rPr>
        <w:t>Pridrage</w:t>
      </w:r>
      <w:proofErr w:type="spellEnd"/>
      <w:r w:rsidRPr="00FB30D5">
        <w:rPr>
          <w:rFonts w:cs="Times New Roman" w:eastAsia="Times New Roman"/>
          <w:lang w:eastAsia="hr-HR"/>
        </w:rPr>
        <w:t xml:space="preserve">, Alojzija Stepinca 20, 24. travnja 2017., </w:t>
      </w: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r i je š i o   j e</w:t>
      </w: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FB30D5">
        <w:rPr>
          <w:rFonts w:cs="Times New Roman" w:eastAsia="Times New Roman"/>
          <w:b/>
          <w:lang w:eastAsia="hr-HR"/>
        </w:rPr>
        <w:t>24. svibnja 2017. u 9,30 sati u zgradi ovog suda, sudnica broj 34/I.</w:t>
      </w: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Bernarda Viduka iz </w:t>
      </w:r>
      <w:proofErr w:type="spellStart"/>
      <w:r w:rsidRPr="00FB30D5">
        <w:rPr>
          <w:rFonts w:cs="Times New Roman" w:eastAsia="Times New Roman"/>
          <w:lang w:eastAsia="hr-HR"/>
        </w:rPr>
        <w:t>Pridrage</w:t>
      </w:r>
      <w:proofErr w:type="spellEnd"/>
      <w:r w:rsidRPr="00FB30D5">
        <w:rPr>
          <w:rFonts w:cs="Times New Roman" w:eastAsia="Times New Roman"/>
          <w:lang w:eastAsia="hr-HR"/>
        </w:rP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IV. </w:t>
      </w:r>
      <w:r w:rsidRPr="00FB30D5">
        <w:rPr>
          <w:rFonts w:cs="Times New Roman" w:eastAsia="Times New Roman"/>
          <w:b/>
          <w:lang w:eastAsia="hr-HR"/>
        </w:rPr>
        <w:t xml:space="preserve">Ako osoba ovlaštena za zastupanje dužnika po zakonu Bernarda Viduka iz </w:t>
      </w:r>
      <w:proofErr w:type="spellStart"/>
      <w:r w:rsidRPr="00FB30D5">
        <w:rPr>
          <w:rFonts w:cs="Times New Roman" w:eastAsia="Times New Roman"/>
          <w:b/>
          <w:lang w:eastAsia="hr-HR"/>
        </w:rPr>
        <w:t>Pridrage</w:t>
      </w:r>
      <w:proofErr w:type="spellEnd"/>
      <w:r w:rsidRPr="00FB30D5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jc w:val="center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U Zadru 24. travnja 2017.</w:t>
      </w:r>
    </w:p>
    <w:p w:rsidRDefault="00FB30D5" w:rsidP="00FB30D5" w:rsidR="00FB30D5" w:rsidRPr="00FB30D5">
      <w:pPr>
        <w:spacing w:after="0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lastRenderedPageBreak/>
        <w:t xml:space="preserve">           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FB30D5" w:rsidP="00FB30D5" w:rsidR="00FB30D5" w:rsidRPr="00FB30D5">
      <w:pPr>
        <w:spacing w:after="0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UPUTA O PRAVNOM LIJEKU: </w:t>
      </w: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30D5" w:rsidP="00FB30D5" w:rsidR="00FB30D5" w:rsidRPr="00FB3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Dostaviti: </w:t>
      </w:r>
    </w:p>
    <w:p w:rsidRDefault="00FB30D5" w:rsidP="00FB30D5" w:rsidR="00FB30D5" w:rsidRPr="00FB30D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Članu uprave dužnika Bernardi Viduki na adresu Alojzija Stepinca 20, neposredno</w:t>
      </w:r>
    </w:p>
    <w:p w:rsidRDefault="00FB30D5" w:rsidP="00FB30D5" w:rsidR="00FB30D5" w:rsidRPr="00FB30D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>Dužniku</w:t>
      </w:r>
    </w:p>
    <w:p w:rsidRDefault="00FB30D5" w:rsidP="00FB30D5" w:rsidR="00FB30D5" w:rsidRPr="00FB30D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B30D5">
        <w:rPr>
          <w:rFonts w:cs="Times New Roman" w:eastAsia="Times New Roman"/>
          <w:lang w:eastAsia="hr-HR"/>
        </w:rPr>
        <w:t xml:space="preserve">FINA svima putem e-Oglasne ploče sudova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0D5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09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St-170/2017-2</izvorni_sadrzaj>
    <derivirana_varijabla naziv="DomainObject.Oznaka_1">St-170/2017-2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ĐARDIN j.d.o.o. za ugostiteljstvo i turizam</izvorni_sadrzaj>
    <derivirana_varijabla naziv="DomainObject.Predmet.ProtustrankaFormated_1">  MOJ ĐARDIN j.d.o.o. za ugostiteljstvo i turizam</derivirana_varijabla>
  </DomainObject.Predmet.ProtustrankaFormated>
  <DomainObject.Predmet.ProtustrankaFormatedOIB>
    <izvorni_sadrzaj>  MOJ ĐARDIN j.d.o.o. za ugostiteljstvo i turizam, OIB 40630851728</izvorni_sadrzaj>
    <derivirana_varijabla naziv="DomainObject.Predmet.ProtustrankaFormatedOIB_1">  MOJ ĐARDIN j.d.o.o. za ugostiteljstvo i turizam, OIB 40630851728</derivirana_varijabla>
  </DomainObject.Predmet.ProtustrankaFormatedOIB>
  <DomainObject.Predmet.ProtustrankaFormatedWithAdress>
    <izvorni_sadrzaj> MOJ ĐARDIN j.d.o.o. za ugostiteljstvo i turizam, Alojzija Stepinca 20, 23312 Pridraga</izvorni_sadrzaj>
    <derivirana_varijabla naziv="DomainObject.Predmet.ProtustrankaFormatedWithAdress_1"> MOJ ĐARDIN j.d.o.o. za ugostiteljstvo i turizam, Alojzija Stepinca 20, 23312 Pridraga</derivirana_varijabla>
  </DomainObject.Predmet.ProtustrankaFormatedWithAdress>
  <DomainObject.Predmet.ProtustrankaFormatedWithAdressOIB>
    <izvorni_sadrzaj> MOJ ĐARDIN j.d.o.o. za ugostiteljstvo i turizam, OIB 40630851728, Alojzija Stepinca 20, 23312 Pridraga</izvorni_sadrzaj>
    <derivirana_varijabla naziv="DomainObject.Predmet.ProtustrankaFormatedWithAdressOIB_1"> MOJ ĐARDIN j.d.o.o. za ugostiteljstvo i turizam, OIB 40630851728, Alojzija Stepinca 20, 23312 Pridraga</derivirana_varijabla>
  </DomainObject.Predmet.ProtustrankaFormatedWithAdressOIB>
  <DomainObject.Predmet.ProtustrankaWithAdress>
    <izvorni_sadrzaj>MOJ ĐARDIN j.d.o.o. za ugostiteljstvo i turizam Alojzija Stepinca 20, 23312 Pridraga</izvorni_sadrzaj>
    <derivirana_varijabla naziv="DomainObject.Predmet.ProtustrankaWithAdress_1">MOJ ĐARDIN j.d.o.o. za ugostiteljstvo i turizam Alojzija Stepinca 20, 23312 Pridraga</derivirana_varijabla>
  </DomainObject.Predmet.ProtustrankaWithAdress>
  <DomainObject.Predmet.ProtustrankaWithAdressOIB>
    <izvorni_sadrzaj>MOJ ĐARDIN j.d.o.o. za ugostiteljstvo i turizam, OIB 40630851728, Alojzija Stepinca 20, 23312 Pridraga</izvorni_sadrzaj>
    <derivirana_varijabla naziv="DomainObject.Predmet.ProtustrankaWithAdressOIB_1">MOJ ĐARDIN j.d.o.o. za ugostiteljstvo i turizam, OIB 40630851728, Alojzija Stepinca 20, 23312 Pridraga</derivirana_varijabla>
  </DomainObject.Predmet.ProtustrankaWithAdressOIB>
  <DomainObject.Predmet.ProtustrankaNazivFormated>
    <izvorni_sadrzaj>MOJ ĐARDIN j.d.o.o. za ugostiteljstvo i turizam</izvorni_sadrzaj>
    <derivirana_varijabla naziv="DomainObject.Predmet.ProtustrankaNazivFormated_1">MOJ ĐARDIN j.d.o.o. za ugostiteljstvo i turizam</derivirana_varijabla>
  </DomainObject.Predmet.ProtustrankaNazivFormated>
  <DomainObject.Predmet.ProtustrankaNazivFormatedOIB>
    <izvorni_sadrzaj>MOJ ĐARDIN j.d.o.o. za ugostiteljstvo i turizam, OIB 40630851728</izvorni_sadrzaj>
    <derivirana_varijabla naziv="DomainObject.Predmet.ProtustrankaNazivFormatedOIB_1">MOJ ĐARDIN j.d.o.o. za ugostiteljstvo i turizam, OIB 40630851728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ĐARDIN j.d.o.o. za ugostiteljstvo i turizam</item>
    </izvorni_sadrzaj>
    <derivirana_varijabla naziv="DomainObject.Predmet.ProtuStrankaListFormated_1">
      <item>MOJ ĐARDIN j.d.o.o. za ugostiteljstvo i turizam</item>
    </derivirana_varijabla>
  </DomainObject.Predmet.ProtuStrankaListFormated>
  <DomainObject.Predmet.ProtuStrankaListFormatedOIB>
    <izvorni_sadrzaj>
      <item>MOJ ĐARDIN j.d.o.o. za ugostiteljstvo i turizam, OIB 40630851728</item>
    </izvorni_sadrzaj>
    <derivirana_varijabla naziv="DomainObject.Predmet.ProtuStrankaListFormatedOIB_1">
      <item>MOJ ĐARDIN j.d.o.o. za ugostiteljstvo i turizam, OIB 40630851728</item>
    </derivirana_varijabla>
  </DomainObject.Predmet.ProtuStrankaListFormatedOIB>
  <DomainObject.Predmet.ProtuStrankaListFormatedWithAdress>
    <izvorni_sadrzaj>
      <item>MOJ ĐARDIN j.d.o.o. za ugostiteljstvo i turizam, Alojzija Stepinca 20, 23312 Pridraga</item>
    </izvorni_sadrzaj>
    <derivirana_varijabla naziv="DomainObject.Predmet.ProtuStrankaListFormatedWithAdress_1">
      <item>MOJ ĐARDIN j.d.o.o. za ugostiteljstvo i turizam, Alojzija Stepinca 20, 23312 Pridraga</item>
    </derivirana_varijabla>
  </DomainObject.Predmet.ProtuStrankaListFormatedWithAdress>
  <DomainObject.Predmet.ProtuStrankaListFormatedWithAdressOIB>
    <izvorni_sadrzaj>
      <item>MOJ ĐARDIN j.d.o.o. za ugostiteljstvo i turizam, OIB 40630851728, Alojzija Stepinca 20, 23312 Pridraga</item>
    </izvorni_sadrzaj>
    <derivirana_varijabla naziv="DomainObject.Predmet.ProtuStrankaListFormatedWithAdressOIB_1">
      <item>MOJ ĐARDIN j.d.o.o. za ugostiteljstvo i turizam, OIB 40630851728, Alojzija Stepinca 20, 23312 Pridraga</item>
    </derivirana_varijabla>
  </DomainObject.Predmet.ProtuStrankaListFormatedWithAdressOIB>
  <DomainObject.Predmet.ProtuStrankaListNazivFormated>
    <izvorni_sadrzaj>
      <item>MOJ ĐARDIN j.d.o.o. za ugostiteljstvo i turizam</item>
    </izvorni_sadrzaj>
    <derivirana_varijabla naziv="DomainObject.Predmet.ProtuStrankaListNazivFormated_1">
      <item>MOJ ĐARDIN j.d.o.o. za ugostiteljstvo i turizam</item>
    </derivirana_varijabla>
  </DomainObject.Predmet.ProtuStrankaListNazivFormated>
  <DomainObject.Predmet.ProtuStrankaListNazivFormatedOIB>
    <izvorni_sadrzaj>
      <item>MOJ ĐARDIN j.d.o.o. za ugostiteljstvo i turizam, OIB 40630851728</item>
    </izvorni_sadrzaj>
    <derivirana_varijabla naziv="DomainObject.Predmet.ProtuStrankaListNazivFormatedOIB_1">
      <item>MOJ ĐARDIN j.d.o.o. za ugostiteljstvo i turizam, OIB 40630851728</item>
    </derivirana_varijabla>
  </DomainObject.Predmet.ProtuStrankaListNazivFormatedOIB>
  <DomainObject.Predmet.OstaliListFormated>
    <izvorni_sadrzaj>
      <item>Bernarda Viduka</item>
    </izvorni_sadrzaj>
    <derivirana_varijabla naziv="DomainObject.Predmet.OstaliListFormated_1">
      <item>Bernarda Viduka</item>
    </derivirana_varijabla>
  </DomainObject.Predmet.OstaliListFormated>
  <DomainObject.Predmet.OstaliListFormatedOIB>
    <izvorni_sadrzaj>
      <item>Bernarda Viduka, OIB 62346629075</item>
    </izvorni_sadrzaj>
    <derivirana_varijabla naziv="DomainObject.Predmet.OstaliListFormatedOIB_1">
      <item>Bernarda Viduka, OIB 62346629075</item>
    </derivirana_varijabla>
  </DomainObject.Predmet.OstaliListFormatedOIB>
  <DomainObject.Predmet.OstaliListFormatedWithAdress>
    <izvorni_sadrzaj>
      <item>Bernarda Viduka, Ul. Alojzija Stepinca 20, 23312 Pridraga</item>
    </izvorni_sadrzaj>
    <derivirana_varijabla naziv="DomainObject.Predmet.OstaliListFormatedWithAdress_1">
      <item>Bernarda Viduka, Ul. Alojzija Stepinca 20, 23312 Pridraga</item>
    </derivirana_varijabla>
  </DomainObject.Predmet.OstaliListFormatedWithAdress>
  <DomainObject.Predmet.OstaliListFormatedWithAdressOIB>
    <izvorni_sadrzaj>
      <item>Bernarda Viduka, OIB 62346629075, Ul. Alojzija Stepinca 20, 23312 Pridraga</item>
    </izvorni_sadrzaj>
    <derivirana_varijabla naziv="DomainObject.Predmet.OstaliListFormatedWithAdressOIB_1">
      <item>Bernarda Viduka, OIB 62346629075, Ul. Alojzija Stepinca 20, 23312 Pridraga</item>
    </derivirana_varijabla>
  </DomainObject.Predmet.OstaliListFormatedWithAdressOIB>
  <DomainObject.Predmet.OstaliListNazivFormated>
    <izvorni_sadrzaj>
      <item>Bernarda Viduka</item>
    </izvorni_sadrzaj>
    <derivirana_varijabla naziv="DomainObject.Predmet.OstaliListNazivFormated_1">
      <item>Bernarda Viduka</item>
    </derivirana_varijabla>
  </DomainObject.Predmet.OstaliListNazivFormated>
  <DomainObject.Predmet.OstaliListNazivFormatedOIB>
    <izvorni_sadrzaj>
      <item>Bernarda Viduka, OIB 62346629075</item>
    </izvorni_sadrzaj>
    <derivirana_varijabla naziv="DomainObject.Predmet.OstaliListNazivFormatedOIB_1"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St-170/2017-2</izvorni_sadrzaj>
    <derivirana_varijabla naziv="DomainObject.PoslovniBrojDokumenta_1">St-170/2017-2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ĐARDIN j.d.o.o. za ugostiteljstvo i turizam</izvorni_sadrzaj>
    <derivirana_varijabla naziv="DomainObject.Predmet.ProtustrankaIDrugi_1">MOJ ĐARDIN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 ĐARDIN j.d.o.o. za ugostiteljstvo i turizam, OIB 40630851728, Alojzija Stepinca 20, 23312 Pridraga</izvorni_sadrzaj>
    <derivirana_varijabla naziv="DomainObject.Predmet.ProtustrankaIDrugiAdressOIB_1">MOJ ĐARDIN j.d.o.o. za ugostiteljstvo i turizam, OIB 40630851728,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ĐARDIN j.d.o.o. za ugostiteljstvo i turizam</item>
      <item>Bernarda Viduka</item>
    </izvorni_sadrzaj>
    <derivirana_varijabla naziv="DomainObject.Predmet.SudioniciListNaziv_1">
      <item>FINA</item>
      <item>MOJ ĐARDIN j.d.o.o. za ugostiteljstvo i turizam</item>
      <item>Bernarda Viduka</item>
    </derivirana_varijabla>
  </DomainObject.Predmet.SudioniciListNaziv>
  <DomainObject.Predmet.SudioniciListAdressOIB>
    <izvorni_sadrzaj>
      <item>FINA, OIB 85821130368</item>
      <item>MOJ ĐARDIN j.d.o.o. za ugostiteljstvo i turizam, OIB 40630851728,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MOJ ĐARDIN j.d.o.o. za ugostiteljstvo i turizam, OIB 40630851728,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D363F-BACC-4A75-9F7F-206BE983B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1714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2017-04-28T09:01:00Z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