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e37f" w14:paraId="c92e37f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8B25D3">
        <w:rPr>
          <w:rFonts w:hAnsi="Times New Roman" w:ascii="Times New Roman"/>
          <w:szCs w:val="24"/>
        </w:rPr>
        <w:t>8274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8B25D3" w:rsidRPr="00FC0F85">
        <w:rPr>
          <w:rFonts w:hAnsi="Times New Roman" w:ascii="Times New Roman"/>
          <w:szCs w:val="24"/>
        </w:rPr>
        <w:t>CENTAR U PRIRODI-STARA DRENČINA</w:t>
      </w:r>
      <w:r w:rsidR="008B25D3">
        <w:rPr>
          <w:rFonts w:hAnsi="Times New Roman" w:ascii="Times New Roman"/>
          <w:szCs w:val="24"/>
        </w:rPr>
        <w:t xml:space="preserve">, Stara Drenčina 107, Stara Drenčina, OIB: </w:t>
      </w:r>
      <w:r w:rsidR="008B25D3" w:rsidRPr="00FC0F85">
        <w:rPr>
          <w:rFonts w:hAnsi="Times New Roman" w:ascii="Times New Roman"/>
          <w:szCs w:val="24"/>
        </w:rPr>
        <w:t>02963110438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D77BE3">
        <w:rPr>
          <w:rFonts w:hAnsi="Times New Roman" w:ascii="Times New Roman"/>
          <w:szCs w:val="24"/>
        </w:rPr>
        <w:t>11.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8B25D3" w:rsidRPr="00FC0F85">
        <w:rPr>
          <w:rFonts w:hAnsi="Times New Roman" w:ascii="Times New Roman"/>
          <w:szCs w:val="24"/>
        </w:rPr>
        <w:t>CENTAR U PRIRODI-STARA DRENČINA</w:t>
      </w:r>
      <w:r w:rsidR="008B25D3">
        <w:rPr>
          <w:rFonts w:hAnsi="Times New Roman" w:ascii="Times New Roman"/>
          <w:szCs w:val="24"/>
        </w:rPr>
        <w:t xml:space="preserve">, Stara Drenčina 107, Stara Drenčina, OIB: </w:t>
      </w:r>
      <w:r w:rsidR="008B25D3" w:rsidRPr="00FC0F85">
        <w:rPr>
          <w:rFonts w:hAnsi="Times New Roman" w:ascii="Times New Roman"/>
          <w:szCs w:val="24"/>
        </w:rPr>
        <w:t>02963110438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</w:t>
      </w:r>
      <w:r w:rsidR="00A76106">
        <w:rPr>
          <w:rFonts w:hAnsi="Times New Roman" w:ascii="Times New Roman"/>
        </w:rPr>
        <w:t>obrtno</w:t>
      </w:r>
      <w:r>
        <w:rPr>
          <w:rFonts w:hAnsi="Times New Roman" w:ascii="Times New Roman"/>
        </w:rPr>
        <w:t xml:space="preserve">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D77BE3">
        <w:rPr>
          <w:rFonts w:hAnsi="Times New Roman" w:ascii="Times New Roman"/>
        </w:rPr>
        <w:t xml:space="preserve"> </w:t>
      </w:r>
      <w:r w:rsidR="008B25D3">
        <w:rPr>
          <w:rFonts w:hAnsi="Times New Roman" w:ascii="Times New Roman"/>
        </w:rPr>
        <w:t>7.329,29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8B25D3">
        <w:rPr>
          <w:rFonts w:hAnsi="Times New Roman" w:ascii="Times New Roman"/>
        </w:rPr>
        <w:t>8. listopada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A76106" w:rsidP="00795DC6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11</w:t>
      </w:r>
      <w:r w:rsidR="000719F9">
        <w:rPr>
          <w:rFonts w:hAnsi="Times New Roman" w:ascii="Times New Roman"/>
          <w:szCs w:val="24"/>
        </w:rPr>
        <w:t xml:space="preserve">. </w:t>
      </w:r>
      <w:r w:rsidR="00D965ED">
        <w:rPr>
          <w:rFonts w:hAnsi="Times New Roman" w:ascii="Times New Roman"/>
          <w:szCs w:val="24"/>
        </w:rPr>
        <w:t>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07742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A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4C41"/>
    <w:rsid w:val="000567C1"/>
    <w:rsid w:val="00056C6B"/>
    <w:rsid w:val="00067F4B"/>
    <w:rsid w:val="000719F9"/>
    <w:rsid w:val="000845C3"/>
    <w:rsid w:val="000D011E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D3692"/>
    <w:rsid w:val="001F6390"/>
    <w:rsid w:val="002121B1"/>
    <w:rsid w:val="00235D86"/>
    <w:rsid w:val="0024293E"/>
    <w:rsid w:val="00253A2E"/>
    <w:rsid w:val="00253ED5"/>
    <w:rsid w:val="00262C48"/>
    <w:rsid w:val="0027631B"/>
    <w:rsid w:val="00290720"/>
    <w:rsid w:val="002A12F8"/>
    <w:rsid w:val="002A1FCA"/>
    <w:rsid w:val="002A7ADF"/>
    <w:rsid w:val="002B510A"/>
    <w:rsid w:val="002C1FF0"/>
    <w:rsid w:val="002E412A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46E9B"/>
    <w:rsid w:val="004749B4"/>
    <w:rsid w:val="004806EA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5F7C63"/>
    <w:rsid w:val="00607742"/>
    <w:rsid w:val="00615B11"/>
    <w:rsid w:val="00624906"/>
    <w:rsid w:val="00624974"/>
    <w:rsid w:val="006300BC"/>
    <w:rsid w:val="0066000C"/>
    <w:rsid w:val="0066240A"/>
    <w:rsid w:val="00672EB7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B25D3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76106"/>
    <w:rsid w:val="00A8079B"/>
    <w:rsid w:val="00A9025F"/>
    <w:rsid w:val="00AA2AE5"/>
    <w:rsid w:val="00AB17BE"/>
    <w:rsid w:val="00AB5BD3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3E83"/>
    <w:rsid w:val="00BF77F5"/>
    <w:rsid w:val="00BF7FC3"/>
    <w:rsid w:val="00C00F04"/>
    <w:rsid w:val="00C139F3"/>
    <w:rsid w:val="00C17F94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77BE3"/>
    <w:rsid w:val="00D965ED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10A31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7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7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74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7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7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7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74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74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74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74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8274</izvorni_sadrzaj>
    <derivirana_varijabla naziv="DomainObject.Predmet.Broj_1">8274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St-8274/2015</izvorni_sadrzaj>
    <derivirana_varijabla naziv="DomainObject.Predmet.OznakaBroj_1">St-8274/2015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U PRIRODI-STARA DRENČINA</izvorni_sadrzaj>
    <derivirana_varijabla naziv="DomainObject.Predmet.ProtustrankaFormated_1">  CENTAR U PRIRODI-STARA DRENČINA</derivirana_varijabla>
  </DomainObject.Predmet.ProtustrankaFormated>
  <DomainObject.Predmet.ProtustrankaFormatedOIB>
    <izvorni_sadrzaj>  CENTAR U PRIRODI-STARA DRENČINA, OIB 02963110438</izvorni_sadrzaj>
    <derivirana_varijabla naziv="DomainObject.Predmet.ProtustrankaFormatedOIB_1">  CENTAR U PRIRODI-STARA DRENČINA, OIB 02963110438</derivirana_varijabla>
  </DomainObject.Predmet.ProtustrankaFormatedOIB>
  <DomainObject.Predmet.ProtustrankaFormatedWithAdress>
    <izvorni_sadrzaj> CENTAR U PRIRODI-STARA DRENČINA, Stara Drenčina 107, 44000 Stara Drenčina</izvorni_sadrzaj>
    <derivirana_varijabla naziv="DomainObject.Predmet.ProtustrankaFormatedWithAdress_1"> CENTAR U PRIRODI-STARA DRENČINA, Stara Drenčina 107, 44000 Stara Drenčina</derivirana_varijabla>
  </DomainObject.Predmet.ProtustrankaFormatedWithAdress>
  <DomainObject.Predmet.ProtustrankaFormatedWithAdressOIB>
    <izvorni_sadrzaj> CENTAR U PRIRODI-STARA DRENČINA, OIB 02963110438, Stara Drenčina 107, 44000 Stara Drenčina</izvorni_sadrzaj>
    <derivirana_varijabla naziv="DomainObject.Predmet.ProtustrankaFormatedWithAdressOIB_1"> CENTAR U PRIRODI-STARA DRENČINA, OIB 02963110438, Stara Drenčina 107, 44000 Stara Drenčina</derivirana_varijabla>
  </DomainObject.Predmet.ProtustrankaFormatedWithAdressOIB>
  <DomainObject.Predmet.ProtustrankaWithAdress>
    <izvorni_sadrzaj>CENTAR U PRIRODI-STARA DRENČINA Stara Drenčina 107, 44000 Stara Drenčina</izvorni_sadrzaj>
    <derivirana_varijabla naziv="DomainObject.Predmet.ProtustrankaWithAdress_1">CENTAR U PRIRODI-STARA DRENČINA Stara Drenčina 107, 44000 Stara Drenčina</derivirana_varijabla>
  </DomainObject.Predmet.ProtustrankaWithAdress>
  <DomainObject.Predmet.ProtustrankaWithAdressOIB>
    <izvorni_sadrzaj>CENTAR U PRIRODI-STARA DRENČINA, OIB 02963110438, Stara Drenčina 107, 44000 Stara Drenčina</izvorni_sadrzaj>
    <derivirana_varijabla naziv="DomainObject.Predmet.ProtustrankaWithAdressOIB_1">CENTAR U PRIRODI-STARA DRENČINA, OIB 02963110438, Stara Drenčina 107, 44000 Stara Drenčina</derivirana_varijabla>
  </DomainObject.Predmet.ProtustrankaWithAdressOIB>
  <DomainObject.Predmet.ProtustrankaNazivFormated>
    <izvorni_sadrzaj>CENTAR U PRIRODI-STARA DRENČINA</izvorni_sadrzaj>
    <derivirana_varijabla naziv="DomainObject.Predmet.ProtustrankaNazivFormated_1">CENTAR U PRIRODI-STARA DRENČINA</derivirana_varijabla>
  </DomainObject.Predmet.ProtustrankaNazivFormated>
  <DomainObject.Predmet.ProtustrankaNazivFormatedOIB>
    <izvorni_sadrzaj>CENTAR U PRIRODI-STARA DRENČINA, OIB 02963110438</izvorni_sadrzaj>
    <derivirana_varijabla naziv="DomainObject.Predmet.ProtustrankaNazivFormatedOIB_1">CENTAR U PRIRODI-STARA DRENČINA, OIB 02963110438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U PRIRODI-STARA DRENČINA</item>
    </izvorni_sadrzaj>
    <derivirana_varijabla naziv="DomainObject.Predmet.ProtuStrankaListFormated_1">
      <item>CENTAR U PRIRODI-STARA DRENČINA</item>
    </derivirana_varijabla>
  </DomainObject.Predmet.ProtuStrankaListFormated>
  <DomainObject.Predmet.ProtuStrankaListFormatedOIB>
    <izvorni_sadrzaj>
      <item>CENTAR U PRIRODI-STARA DRENČINA, OIB 02963110438</item>
    </izvorni_sadrzaj>
    <derivirana_varijabla naziv="DomainObject.Predmet.ProtuStrankaListFormatedOIB_1">
      <item>CENTAR U PRIRODI-STARA DRENČINA, OIB 02963110438</item>
    </derivirana_varijabla>
  </DomainObject.Predmet.ProtuStrankaListFormatedOIB>
  <DomainObject.Predmet.ProtuStrankaListFormatedWithAdress>
    <izvorni_sadrzaj>
      <item>CENTAR U PRIRODI-STARA DRENČINA, Stara Drenčina 107, 44000 Stara Drenčina</item>
    </izvorni_sadrzaj>
    <derivirana_varijabla naziv="DomainObject.Predmet.ProtuStrankaListFormatedWithAdress_1">
      <item>CENTAR U PRIRODI-STARA DRENČINA, Stara Drenčina 107, 44000 Stara Drenčina</item>
    </derivirana_varijabla>
  </DomainObject.Predmet.ProtuStrankaListFormatedWithAdress>
  <DomainObject.Predmet.ProtuStrankaListFormatedWithAdressOIB>
    <izvorni_sadrzaj>
      <item>CENTAR U PRIRODI-STARA DRENČINA, OIB 02963110438, Stara Drenčina 107, 44000 Stara Drenčina</item>
    </izvorni_sadrzaj>
    <derivirana_varijabla naziv="DomainObject.Predmet.ProtuStrankaListFormatedWithAdressOIB_1">
      <item>CENTAR U PRIRODI-STARA DRENČINA, OIB 02963110438, Stara Drenčina 107, 44000 Stara Drenčina</item>
    </derivirana_varijabla>
  </DomainObject.Predmet.ProtuStrankaListFormatedWithAdressOIB>
  <DomainObject.Predmet.ProtuStrankaListNazivFormated>
    <izvorni_sadrzaj>
      <item>CENTAR U PRIRODI-STARA DRENČINA</item>
    </izvorni_sadrzaj>
    <derivirana_varijabla naziv="DomainObject.Predmet.ProtuStrankaListNazivFormated_1">
      <item>CENTAR U PRIRODI-STARA DRENČINA</item>
    </derivirana_varijabla>
  </DomainObject.Predmet.ProtuStrankaListNazivFormated>
  <DomainObject.Predmet.ProtuStrankaListNazivFormatedOIB>
    <izvorni_sadrzaj>
      <item>CENTAR U PRIRODI-STARA DRENČINA, OIB 02963110438</item>
    </izvorni_sadrzaj>
    <derivirana_varijabla naziv="DomainObject.Predmet.ProtuStrankaListNazivFormatedOIB_1">
      <item>CENTAR U PRIRODI-STARA DRENČINA, OIB 02963110438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U PRIRODI-STARA DRENČINA</izvorni_sadrzaj>
    <derivirana_varijabla naziv="DomainObject.Predmet.ProtustrankaIDrugi_1">CENTAR U PRIRODI-STARA DRENČINA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U PRIRODI-STARA DRENČINA, OIB 02963110438, Stara Drenčina 107, 44000 Stara Drenčina</izvorni_sadrzaj>
    <derivirana_varijabla naziv="DomainObject.Predmet.ProtustrankaIDrugiAdressOIB_1">CENTAR U PRIRODI-STARA DRENČINA, OIB 02963110438, Stara Drenčina 107, 44000 Stara Drenčina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U PRIRODI-STARA DRENČINA</item>
    </izvorni_sadrzaj>
    <derivirana_varijabla naziv="DomainObject.Predmet.SudioniciListNaziv_1">
      <item>FINA Regionalni centar Zagreb</item>
      <item>CENTAR U PRIRODI-STARA DRENČINA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U PRIRODI-STARA DRENČINA, OIB 02963110438, Stara Drenčina 107,44000 Stara Drenčina</item>
    </izvorni_sadrzaj>
    <derivirana_varijabla naziv="DomainObject.Predmet.SudioniciListAdressOIB_1">
      <item>FINA Regionalni centar Zagreb, OIB 85821130368, Trg svibanjskih žrtava 1995. 1,10000 Zagreb</item>
      <item>CENTAR U PRIRODI-STARA DRENČINA, OIB 02963110438, Stara Drenčina 107,44000 Stara Drenčina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02963110438</item>
    </izvorni_sadrzaj>
    <derivirana_varijabla naziv="DomainObject.Predmet.SudioniciListNazivOIB_1">
      <item>, OIB 85821130368</item>
      <item>, OIB 02963110438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1668</properties:Characters>
  <properties:Lines>45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2016-01-11T08:09:00Z</dcterms:created>
  <dc:creator>kbabic</dc:creator>
  <cp:lastModifiedBy>Katarina Babić</cp:lastModifiedBy>
  <cp:lastPrinted>2016-03-11T07:10:00Z</cp:lastPrinted>
  <dcterms:modified xmlns:xsi="http://www.w3.org/2001/XMLSchema-instance" xsi:type="dcterms:W3CDTF">2016-03-11T07:23:00Z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