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46E06" w:rsidR="009309AC" w:rsidRPr="00846E0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</w:tc>
      </w:tr>
    </w:tbl>
    <w:p w14:textId="580d9ef" w14:paraId="580d9e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767E2">
        <w:rPr>
          <w:rFonts w:cs="Times New Roman" w:hAnsi="Times New Roman" w:ascii="Times New Roman"/>
          <w:sz w:val="24"/>
          <w:szCs w:val="24"/>
        </w:rPr>
        <w:t>3205/16</w:t>
      </w:r>
      <w:r w:rsidR="00846E06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D767E2" w:rsidRPr="00D767E2">
        <w:rPr>
          <w:rFonts w:cs="Times New Roman" w:hAnsi="Times New Roman" w:ascii="Times New Roman"/>
          <w:sz w:val="24"/>
          <w:szCs w:val="24"/>
        </w:rPr>
        <w:t xml:space="preserve">GM DEVERIĆ d.o.o. </w:t>
      </w:r>
      <w:r w:rsidR="00D767E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767E2" w:rsidRPr="00D767E2">
        <w:rPr>
          <w:rFonts w:cs="Times New Roman" w:hAnsi="Times New Roman" w:ascii="Times New Roman"/>
          <w:sz w:val="24"/>
          <w:szCs w:val="24"/>
        </w:rPr>
        <w:t>Zagreb, Šibenska 8, OIB: 12211160678, pokrenutom na prijedlog vjerovnika Republike Hrvatske, Ministarstva financija, Porezne uprave, Područnog ureda Zagreb, kojega zastupa zakonski zastupnik Županijsko državno odvjetništvo u Zagrebu</w:t>
      </w:r>
      <w:r w:rsidR="00D767E2">
        <w:rPr>
          <w:rFonts w:cs="Times New Roman" w:hAnsi="Times New Roman" w:ascii="Times New Roman"/>
          <w:sz w:val="24"/>
          <w:szCs w:val="24"/>
        </w:rPr>
        <w:t xml:space="preserve">, 28. rujna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767E2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767E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D767E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102.375,75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D767E2">
        <w:rPr>
          <w:rFonts w:cs="Times New Roman" w:hAnsi="Times New Roman" w:ascii="Times New Roman"/>
          <w:bCs/>
          <w:sz w:val="24"/>
          <w:szCs w:val="24"/>
        </w:rPr>
        <w:t xml:space="preserve"> SZ, budući da nije bilo osporenih tražbina, </w:t>
      </w:r>
      <w:r>
        <w:rPr>
          <w:rFonts w:cs="Times New Roman" w:hAnsi="Times New Roman" w:ascii="Times New Roman"/>
          <w:bCs/>
          <w:sz w:val="24"/>
          <w:szCs w:val="24"/>
        </w:rPr>
        <w:t>donio i ovo rješenje.</w:t>
      </w:r>
    </w:p>
    <w:p w:rsidRDefault="007E0BC7" w:rsidP="00D767E2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D767E2">
        <w:rPr>
          <w:rFonts w:cs="Times New Roman" w:hAnsi="Times New Roman" w:ascii="Times New Roman"/>
          <w:bCs/>
          <w:sz w:val="24"/>
          <w:szCs w:val="24"/>
        </w:rPr>
        <w:t xml:space="preserve"> 28. rujna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MIHAEL KOVAČIĆ</w:t>
      </w:r>
      <w:r w:rsidR="00846E06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6E06" w:rsidP="009903DC" w:rsidR="00846E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46E06" w:rsidP="009903DC" w:rsidR="00846E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sectPr w:rsidSect="007C38A1" w:rsidR="00846E0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D0C" w:rsidR="00324D0C">
      <w:r>
        <w:separator/>
      </w:r>
    </w:p>
  </w:endnote>
  <w:endnote w:id="0" w:type="continuationSeparator">
    <w:p w:rsidRDefault="00324D0C" w:rsidR="00324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D0C" w:rsidR="00324D0C">
      <w:r>
        <w:separator/>
      </w:r>
    </w:p>
  </w:footnote>
  <w:footnote w:id="0" w:type="continuationSeparator">
    <w:p w:rsidRDefault="00324D0C" w:rsidR="00324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846E06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D767E2">
      <w:rPr>
        <w:rFonts w:cs="Times New Roman" w:hAnsi="Times New Roman" w:ascii="Times New Roman"/>
      </w:rPr>
      <w:t>3205/16</w:t>
    </w:r>
    <w:r w:rsidR="00846E06">
      <w:rPr>
        <w:rFonts w:cs="Times New Roman" w:hAnsi="Times New Roman" w:ascii="Times New Roman"/>
      </w:rPr>
      <w:t>-19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24D0C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21B1"/>
    <w:rsid w:val="00837150"/>
    <w:rsid w:val="0084009A"/>
    <w:rsid w:val="00846E06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16AEF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96CD4"/>
    <w:rsid w:val="00CA22FE"/>
    <w:rsid w:val="00CA47CF"/>
    <w:rsid w:val="00CB38D1"/>
    <w:rsid w:val="00CE6259"/>
    <w:rsid w:val="00D12600"/>
    <w:rsid w:val="00D27EA3"/>
    <w:rsid w:val="00D373D4"/>
    <w:rsid w:val="00D74871"/>
    <w:rsid w:val="00D767E2"/>
    <w:rsid w:val="00DA0460"/>
    <w:rsid w:val="00DB4D74"/>
    <w:rsid w:val="00DD444D"/>
    <w:rsid w:val="00E107B5"/>
    <w:rsid w:val="00E13CBB"/>
    <w:rsid w:val="00E2758A"/>
    <w:rsid w:val="00E34D4F"/>
    <w:rsid w:val="00E869EB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96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C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C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C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C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96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C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C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C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C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1085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2017-09-29T08:29:00Z</dcterms:created>
  <dc:creator>MK</dc:creator>
  <cp:lastModifiedBy>Sonja Pilić</cp:lastModifiedBy>
  <cp:lastPrinted>2017-09-29T08:32:00Z</cp:lastPrinted>
  <dcterms:modified xmlns:xsi="http://www.w3.org/2001/XMLSchema-instance" xsi:type="dcterms:W3CDTF">2017-09-29T08:34:00Z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