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aa13" w14:paraId="8d3aa1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70AF6">
        <w:t>1639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370AF6">
        <w:t>STUDIO DENTAL SMILE</w:t>
      </w:r>
      <w:r w:rsidR="00370AF6">
        <w:tab/>
        <w:t>j.d.o.o., za usluge, Palača, Šijanova 4, MBS: 030165923, OIB: 86878573439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70AF6">
        <w:t>STUDIO DENTAL SMILE j.d.o.o., Palača, Šijanova 4, MBS: 030165923, OIB: 86878573439</w:t>
      </w:r>
      <w:r w:rsidR="00D43EFC">
        <w:t xml:space="preserve">, </w:t>
      </w:r>
      <w:r>
        <w:t xml:space="preserve">iznosi </w:t>
      </w:r>
      <w:r w:rsidR="00370AF6">
        <w:t>41.900,18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370AF6">
        <w:t>Sandro Samardžić, OIB: 02179056093, Rovinj, Vrsarska ulica 6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370AF6">
        <w:t>1639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EE12AD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E1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E1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St-1639/2017</izvorni_sadrzaj>
    <derivirana_varijabla naziv="DomainObject.Predmet.OznakaBroj_1">St-1639/2017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dental smile jednostavno društvo s ograničenom odgovornošću za usluge</izvorni_sadrzaj>
    <derivirana_varijabla naziv="DomainObject.Predmet.ProtustrankaFormated_1">  Studio dental smile jednostavno društvo s ograničenom odgovornošću za usluge</derivirana_varijabla>
  </DomainObject.Predmet.ProtustrankaFormated>
  <DomainObject.Predmet.ProtustrankaFormatedOIB>
    <izvorni_sadrzaj>  Studio dental smile jednostavno društvo s ograničenom odgovornošću za usluge, OIB 86878573439</izvorni_sadrzaj>
    <derivirana_varijabla naziv="DomainObject.Predmet.ProtustrankaFormatedOIB_1">  Studio dental smile jednostavno društvo s ograničenom odgovornošću za usluge, OIB 86878573439</derivirana_varijabla>
  </DomainObject.Predmet.ProtustrankaFormatedOIB>
  <DomainObject.Predmet.ProtustrankaFormatedWithAdress>
    <izvorni_sadrzaj> Studio dental smile jednostavno društvo s ograničenom odgovornošću za usluge, Šijanova 4, 31207 Palača</izvorni_sadrzaj>
    <derivirana_varijabla naziv="DomainObject.Predmet.ProtustrankaFormatedWithAdress_1"> Studio dental smile jednostavno društvo s ograničenom odgovornošću za usluge, Šijanova 4, 31207 Palača</derivirana_varijabla>
  </DomainObject.Predmet.ProtustrankaFormatedWithAdress>
  <DomainObject.Predmet.ProtustrankaFormatedWithAdressOIB>
    <izvorni_sadrzaj> Studio dental smile jednostavno društvo s ograničenom odgovornošću za usluge, OIB 86878573439, Šijanova 4, 31207 Palača</izvorni_sadrzaj>
    <derivirana_varijabla naziv="DomainObject.Predmet.ProtustrankaFormatedWithAdressOIB_1"> Studio dental smile jednostavno društvo s ograničenom odgovornošću za usluge, OIB 86878573439, Šijanova 4, 31207 Palača</derivirana_varijabla>
  </DomainObject.Predmet.ProtustrankaFormatedWithAdressOIB>
  <DomainObject.Predmet.ProtustrankaWithAdress>
    <izvorni_sadrzaj>Studio dental smile jednostavno društvo s ograničenom odgovornošću za usluge Šijanova 4, 31207 Palača</izvorni_sadrzaj>
    <derivirana_varijabla naziv="DomainObject.Predmet.ProtustrankaWithAdress_1">Studio dental smile jednostavno društvo s ograničenom odgovornošću za usluge Šijanova 4, 31207 Palača</derivirana_varijabla>
  </DomainObject.Predmet.ProtustrankaWithAdress>
  <DomainObject.Predmet.ProtustrankaWithAdressOIB>
    <izvorni_sadrzaj>Studio dental smile jednostavno društvo s ograničenom odgovornošću za usluge, OIB 86878573439, Šijanova 4, 31207 Palača</izvorni_sadrzaj>
    <derivirana_varijabla naziv="DomainObject.Predmet.ProtustrankaWithAdressOIB_1">Studio dental smile jednostavno društvo s ograničenom odgovornošću za usluge, OIB 86878573439, Šijanova 4, 31207 Palača</derivirana_varijabla>
  </DomainObject.Predmet.ProtustrankaWithAdressOIB>
  <DomainObject.Predmet.ProtustrankaNazivFormated>
    <izvorni_sadrzaj>Studio dental smile jednostavno društvo s ograničenom odgovornošću za usluge</izvorni_sadrzaj>
    <derivirana_varijabla naziv="DomainObject.Predmet.ProtustrankaNazivFormated_1">Studio dental smile jednostavno društvo s ograničenom odgovornošću za usluge</derivirana_varijabla>
  </DomainObject.Predmet.ProtustrankaNazivFormated>
  <DomainObject.Predmet.ProtustrankaNazivFormatedOIB>
    <izvorni_sadrzaj>Studio dental smile jednostavno društvo s ograničenom odgovornošću za usluge, OIB 86878573439</izvorni_sadrzaj>
    <derivirana_varijabla naziv="DomainObject.Predmet.ProtustrankaNazivFormatedOIB_1">Studio dental smile jednostavno društvo s ograničenom odgovornošću za usluge, OIB 86878573439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dental smile jednostavno društvo s ograničenom odgovornošću za usluge</item>
    </izvorni_sadrzaj>
    <derivirana_varijabla naziv="DomainObject.Predmet.ProtuStrankaListFormated_1">
      <item>Studio dental smile jednostavno društvo s ograničenom odgovornošću za usluge</item>
    </derivirana_varijabla>
  </DomainObject.Predmet.ProtuStrankaListFormated>
  <DomainObject.Predmet.ProtuStrankaListFormatedOIB>
    <izvorni_sadrzaj>
      <item>Studio dental smile jednostavno društvo s ograničenom odgovornošću za usluge, OIB 86878573439</item>
    </izvorni_sadrzaj>
    <derivirana_varijabla naziv="DomainObject.Predmet.ProtuStrankaListFormatedOIB_1">
      <item>Studio dental smile jednostavno društvo s ograničenom odgovornošću za usluge, OIB 86878573439</item>
    </derivirana_varijabla>
  </DomainObject.Predmet.ProtuStrankaListFormatedOIB>
  <DomainObject.Predmet.ProtuStrankaListFormatedWithAdress>
    <izvorni_sadrzaj>
      <item>Studio dental smile jednostavno društvo s ograničenom odgovornošću za usluge, Šijanova 4, 31207 Palača</item>
    </izvorni_sadrzaj>
    <derivirana_varijabla naziv="DomainObject.Predmet.ProtuStrankaListFormatedWithAdress_1">
      <item>Studio dental smile jednostavno društvo s ograničenom odgovornošću za usluge, Šijanova 4, 31207 Palača</item>
    </derivirana_varijabla>
  </DomainObject.Predmet.ProtuStrankaListFormatedWithAdress>
  <DomainObject.Predmet.ProtuStrankaListFormatedWithAdressOIB>
    <izvorni_sadrzaj>
      <item>Studio dental smile jednostavno društvo s ograničenom odgovornošću za usluge, OIB 86878573439, Šijanova 4, 31207 Palača</item>
    </izvorni_sadrzaj>
    <derivirana_varijabla naziv="DomainObject.Predmet.ProtuStrankaListFormatedWithAdressOIB_1">
      <item>Studio dental smile jednostavno društvo s ograničenom odgovornošću za usluge, OIB 86878573439, Šijanova 4, 31207 Palača</item>
    </derivirana_varijabla>
  </DomainObject.Predmet.ProtuStrankaListFormatedWithAdressOIB>
  <DomainObject.Predmet.ProtuStrankaListNazivFormated>
    <izvorni_sadrzaj>
      <item>Studio dental smile jednostavno društvo s ograničenom odgovornošću za usluge</item>
    </izvorni_sadrzaj>
    <derivirana_varijabla naziv="DomainObject.Predmet.ProtuStrankaListNazivFormated_1">
      <item>Studio dental smile jednostavno društvo s ograničenom odgovornošću za usluge</item>
    </derivirana_varijabla>
  </DomainObject.Predmet.ProtuStrankaListNazivFormated>
  <DomainObject.Predmet.ProtuStrankaListNazivFormatedOIB>
    <izvorni_sadrzaj>
      <item>Studio dental smile jednostavno društvo s ograničenom odgovornošću za usluge, OIB 86878573439</item>
    </izvorni_sadrzaj>
    <derivirana_varijabla naziv="DomainObject.Predmet.ProtuStrankaListNazivFormatedOIB_1">
      <item>Studio dental smile jednostavno društvo s ograničenom odgovornošću za usluge, OIB 86878573439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dental smile jednostavno društvo s ograničenom odgovornošću za usluge</izvorni_sadrzaj>
    <derivirana_varijabla naziv="DomainObject.Predmet.ProtustrankaIDrugi_1">Studio dental smile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dental smile jednostavno društvo s ograničenom odgovornošću za usluge, OIB 86878573439, Šijanova 4, 31207 Palača</izvorni_sadrzaj>
    <derivirana_varijabla naziv="DomainObject.Predmet.ProtustrankaIDrugiAdressOIB_1">Studio dental smile jednostavno društvo s ograničenom odgovornošću za usluge, OIB 86878573439, Šijanova 4, 31207 Palača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dental smile jednostavno društvo s ograničenom odgovornošću za usluge</item>
    </izvorni_sadrzaj>
    <derivirana_varijabla naziv="DomainObject.Predmet.SudioniciListNaziv_1">
      <item>FINA RC OSIJEK</item>
      <item>Studio dental smile jednostavno društvo s ograničenom odgovornošću za usluge</item>
    </derivirana_varijabla>
  </DomainObject.Predmet.SudioniciListNaziv>
  <DomainObject.Predmet.SudioniciListAdressOIB>
    <izvorni_sadrzaj>
      <item>FINA RC OSIJEK, OIB 85821130368</item>
      <item>Studio dental smile jednostavno društvo s ograničenom odgovornošću za usluge, OIB 86878573439, Šijanova 4,31207 Palača</item>
    </izvorni_sadrzaj>
    <derivirana_varijabla naziv="DomainObject.Predmet.SudioniciListAdressOIB_1">
      <item>FINA RC OSIJEK, OIB 85821130368</item>
      <item>Studio dental smile jednostavno društvo s ograničenom odgovornošću za usluge, OIB 86878573439, Šijanova 4,31207 Palača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86878573439</item>
    </izvorni_sadrzaj>
    <derivirana_varijabla naziv="DomainObject.Predmet.SudioniciListNazivOIB_1">
      <item>, OIB 85821130368</item>
      <item>, OIB 86878573439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1949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2017-11-30T10:53:00Z</dcterms:created>
  <dc:creator>Korisnik</dc:creator>
  <cp:lastModifiedBy>Žana Bem</cp:lastModifiedBy>
  <cp:lastPrinted>2017-11-30T10:37:00Z</cp:lastPrinted>
  <dcterms:modified xmlns:xsi="http://www.w3.org/2001/XMLSchema-instance" xsi:type="dcterms:W3CDTF">2017-11-30T10:54:00Z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