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84c0" w14:paraId="11e84c0" w:rsidRDefault="001A05B5" w:rsidR="001A05B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51311D"/>
    <w:p w:rsidRDefault="005078C7" w:rsidP="005078C7" w:rsidR="005078C7" w:rsidRPr="0051311D">
      <w:r w:rsidRPr="0051311D">
        <w:t xml:space="preserve">   </w:t>
      </w:r>
      <w:r w:rsidR="00727700" w:rsidRPr="0051311D">
        <w:t xml:space="preserve"> </w:t>
      </w:r>
      <w:r w:rsidRPr="0051311D">
        <w:t xml:space="preserve">REPUBLIKA HRVATSKA  </w:t>
      </w:r>
    </w:p>
    <w:p w:rsidRDefault="005078C7" w:rsidP="005078C7" w:rsidR="005078C7" w:rsidRPr="0051311D">
      <w:r w:rsidRPr="0051311D">
        <w:t>TRGOVAČKI SUD U ZAGREBU</w:t>
      </w:r>
    </w:p>
    <w:p w:rsidRDefault="00727700" w:rsidP="004D24EB" w:rsidR="004D24EB" w:rsidRPr="005779C6">
      <w:r w:rsidRPr="0051311D">
        <w:t xml:space="preserve">          </w:t>
      </w:r>
      <w:r w:rsidR="005078C7" w:rsidRPr="0051311D">
        <w:t xml:space="preserve">Zagreb, Amruševa </w:t>
      </w:r>
      <w:r w:rsidR="005447B3" w:rsidRPr="0051311D">
        <w:t>2</w:t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smartTag w:element="metricconverter" w:uri="urn:schemas-microsoft-com:office:smarttags">
        <w:smartTagPr>
          <w:attr w:val="72 St" w:name="ProductID"/>
        </w:smartTagPr>
        <w:r w:rsidR="004D24EB" w:rsidRPr="005779C6">
          <w:t>72 St</w:t>
        </w:r>
      </w:smartTag>
      <w:r w:rsidR="004D24EB" w:rsidRPr="005779C6">
        <w:t xml:space="preserve"> -</w:t>
      </w:r>
      <w:r w:rsidR="00120DB3">
        <w:t>848/2013</w:t>
      </w:r>
      <w:r w:rsidR="001A05B5">
        <w:t>-40</w:t>
      </w:r>
    </w:p>
    <w:p w:rsidRDefault="00A22E70" w:rsidP="005078C7" w:rsidR="00A22E70"/>
    <w:p w:rsidRDefault="00120DB3" w:rsidP="00120DB3" w:rsidR="00120DB3" w:rsidRPr="0051311D">
      <w:pPr>
        <w:jc w:val="center"/>
      </w:pPr>
      <w:r w:rsidRPr="0051311D">
        <w:t>REPUBLIKA HRVATSKA</w:t>
      </w:r>
    </w:p>
    <w:p w:rsidRDefault="004D24EB" w:rsidP="004D24EB" w:rsidR="004D24EB" w:rsidRPr="0051311D">
      <w:pPr>
        <w:ind w:left="3540"/>
        <w:rPr>
          <w:b/>
        </w:rPr>
      </w:pPr>
      <w:r w:rsidRPr="0051311D">
        <w:rPr>
          <w:b/>
        </w:rPr>
        <w:t xml:space="preserve">Z A K LJ U Č A K </w:t>
      </w:r>
    </w:p>
    <w:p w:rsidRDefault="00120DB3" w:rsidP="00120DB3" w:rsidR="00120DB3" w:rsidRPr="00954B1F">
      <w:pPr>
        <w:jc w:val="center"/>
        <w:rPr>
          <w:b/>
        </w:rPr>
      </w:pPr>
    </w:p>
    <w:p w:rsidRDefault="00120DB3" w:rsidP="00120DB3" w:rsidR="00120DB3">
      <w:pPr>
        <w:jc w:val="both"/>
      </w:pPr>
      <w:r w:rsidRPr="00C60DF9">
        <w:t xml:space="preserve">                Trgovački sud u Zagrebu po Nikoli Ribariću, kao stečajnom sucu u stečajnom</w:t>
      </w:r>
      <w:r>
        <w:t xml:space="preserve"> postupku nad stečajnim dužnikom </w:t>
      </w:r>
      <w:r w:rsidRPr="00543B52">
        <w:t>S. STANIŠAK d.o.o.</w:t>
      </w:r>
      <w:r>
        <w:t xml:space="preserve"> u stečaju</w:t>
      </w:r>
      <w:r w:rsidRPr="00543B52">
        <w:t>, Gornja Pušća, Kumrovečka 149/a, OIB: 19231575014, MBS: 080398538</w:t>
      </w:r>
      <w:r w:rsidRPr="00C6419E">
        <w:t>,</w:t>
      </w:r>
      <w:r>
        <w:t xml:space="preserve"> dana 2</w:t>
      </w:r>
      <w:r w:rsidRPr="00C60DF9">
        <w:t>.</w:t>
      </w:r>
      <w:r>
        <w:t xml:space="preserve"> studenoga</w:t>
      </w:r>
      <w:r w:rsidRPr="00C60DF9">
        <w:t xml:space="preserve"> 201</w:t>
      </w:r>
      <w:r>
        <w:t>5</w:t>
      </w:r>
      <w:r w:rsidRPr="00C60DF9">
        <w:t>. godine,</w:t>
      </w:r>
    </w:p>
    <w:p w:rsidRDefault="00F33DEC" w:rsidP="00120DB3" w:rsidR="00F33DEC">
      <w:pPr>
        <w:jc w:val="both"/>
      </w:pPr>
    </w:p>
    <w:p w:rsidRDefault="00F33DEC" w:rsidP="00F33DEC" w:rsidR="005078C7">
      <w:pPr>
        <w:jc w:val="center"/>
      </w:pPr>
      <w:r>
        <w:t>zaključio  je</w:t>
      </w:r>
    </w:p>
    <w:p w:rsidRDefault="00F33DEC" w:rsidP="005078C7" w:rsidR="00F33DEC" w:rsidRPr="0051311D"/>
    <w:p w:rsidRDefault="005078C7" w:rsidP="00A77317" w:rsidR="005078C7" w:rsidRPr="0051311D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smartTag w:element="metricconverter" w:uri="urn:schemas-microsoft-com:office:smarttags">
        <w:smartTagPr>
          <w:attr w:val="203. st" w:name="ProductID"/>
        </w:smartTagPr>
        <w:r w:rsidRPr="0051311D">
          <w:t>203</w:t>
        </w:r>
        <w:r w:rsidR="00810AC1" w:rsidRPr="0051311D">
          <w:t>.</w:t>
        </w:r>
        <w:r w:rsidRPr="0051311D">
          <w:t xml:space="preserve"> st</w:t>
        </w:r>
      </w:smartTag>
      <w:r w:rsidRPr="0051311D">
        <w:t>. 2</w:t>
      </w:r>
      <w:r w:rsidR="00810AC1" w:rsidRPr="0051311D">
        <w:t>.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 pribavljanja mišljenja o obustavi i zaključenju stečajnog postupka za dan</w:t>
      </w:r>
      <w:r w:rsidR="00810AC1" w:rsidRPr="0051311D">
        <w:t>:</w:t>
      </w:r>
      <w:r w:rsidRPr="0051311D">
        <w:t xml:space="preserve"> </w:t>
      </w:r>
    </w:p>
    <w:p w:rsidRDefault="00A77317" w:rsidP="00A77317" w:rsidR="00A77317" w:rsidRPr="0051311D">
      <w:pPr>
        <w:jc w:val="both"/>
      </w:pPr>
    </w:p>
    <w:p w:rsidRDefault="008264B9" w:rsidP="00A5777C" w:rsidR="00A77317" w:rsidRPr="0051311D">
      <w:pPr>
        <w:jc w:val="center"/>
        <w:rPr>
          <w:b/>
        </w:rPr>
      </w:pPr>
      <w:r>
        <w:rPr>
          <w:b/>
        </w:rPr>
        <w:t>25</w:t>
      </w:r>
      <w:r w:rsidR="00A22E70" w:rsidRPr="0051311D">
        <w:rPr>
          <w:b/>
        </w:rPr>
        <w:t>.</w:t>
      </w:r>
      <w:r w:rsidR="00120DB3">
        <w:rPr>
          <w:b/>
        </w:rPr>
        <w:t xml:space="preserve"> studenoga</w:t>
      </w:r>
      <w:r w:rsidR="00A22E70" w:rsidRPr="0051311D">
        <w:rPr>
          <w:b/>
        </w:rPr>
        <w:t xml:space="preserve"> 20</w:t>
      </w:r>
      <w:r w:rsidR="004D24EB">
        <w:rPr>
          <w:b/>
        </w:rPr>
        <w:t>1</w:t>
      </w:r>
      <w:r w:rsidR="00120DB3">
        <w:rPr>
          <w:b/>
        </w:rPr>
        <w:t>5</w:t>
      </w:r>
      <w:r w:rsidR="005078C7" w:rsidRPr="0051311D">
        <w:rPr>
          <w:b/>
        </w:rPr>
        <w:t>. godine</w:t>
      </w:r>
      <w:r w:rsidR="00A77317" w:rsidRPr="0051311D">
        <w:rPr>
          <w:b/>
        </w:rPr>
        <w:t xml:space="preserve"> </w:t>
      </w:r>
      <w:r w:rsidR="005078C7" w:rsidRPr="0051311D">
        <w:rPr>
          <w:b/>
        </w:rPr>
        <w:t>u 1</w:t>
      </w:r>
      <w:r w:rsidR="00A368E0">
        <w:rPr>
          <w:b/>
        </w:rPr>
        <w:t>1</w:t>
      </w:r>
      <w:r w:rsidR="005078C7" w:rsidRPr="0051311D">
        <w:rPr>
          <w:b/>
        </w:rPr>
        <w:t>,00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E956BD">
        <w:t>dvorana 96</w:t>
      </w:r>
      <w:r w:rsidR="00810AC1" w:rsidRPr="0051311D">
        <w:t>, I</w:t>
      </w:r>
      <w:r w:rsidR="004C61A7" w:rsidRPr="0051311D">
        <w:t>I kat ulične zgrade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120DB3">
        <w:t>2</w:t>
      </w:r>
      <w:r w:rsidR="005078C7" w:rsidRPr="0051311D">
        <w:t>.</w:t>
      </w:r>
      <w:r w:rsidR="004D24EB">
        <w:t xml:space="preserve"> </w:t>
      </w:r>
      <w:r w:rsidR="00A368E0">
        <w:t>studenoga</w:t>
      </w:r>
      <w:r w:rsidR="005078C7" w:rsidRPr="0051311D">
        <w:t xml:space="preserve"> 201</w:t>
      </w:r>
      <w:r w:rsidR="00120DB3">
        <w:t>5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1A05B5" w:rsidP="00E91121" w:rsidR="001A05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A05B5" w:rsidP="00E91121" w:rsidR="001A05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A05B5" w:rsidP="00E91121" w:rsidR="001A05B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A05B5" w:rsidP="00E91121" w:rsidR="001A05B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A05B5" w:rsidP="00E91121" w:rsidR="001A05B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A05B5" w:rsidP="00597BE1" w:rsidR="001A05B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633B7" w:rsidP="0014636B" w:rsidR="004633B7" w:rsidRPr="004633B7">
      <w:pPr>
        <w:rPr>
          <w:b/>
        </w:rPr>
      </w:pPr>
    </w:p>
    <w:p w:rsidRDefault="005078C7" w:rsidP="005078C7" w:rsidR="005078C7" w:rsidRPr="0051311D"/>
    <w:p w:rsidRDefault="001A05B5" w:rsidP="005078C7" w:rsidR="001A05B5"/>
    <w:p w:rsidRDefault="001A05B5" w:rsidP="005078C7" w:rsidR="001A05B5"/>
    <w:p w:rsidRDefault="001A05B5" w:rsidP="005078C7" w:rsidR="001A05B5"/>
    <w:p w:rsidRDefault="001A05B5" w:rsidP="005078C7" w:rsidR="001A05B5"/>
    <w:p w:rsidRDefault="001A05B5" w:rsidP="005078C7" w:rsidR="001A05B5"/>
    <w:p w:rsidRDefault="001A05B5" w:rsidP="005078C7" w:rsidR="001A05B5"/>
    <w:p w:rsidRDefault="001A05B5" w:rsidP="005078C7" w:rsidR="001A05B5"/>
    <w:p w:rsidRDefault="001A05B5" w:rsidP="005078C7" w:rsidR="001A05B5"/>
    <w:p w:rsidRDefault="001A05B5" w:rsidP="005078C7" w:rsidR="001A05B5"/>
    <w:p w:rsidRDefault="001A05B5" w:rsidP="005078C7" w:rsidR="001A05B5"/>
    <w:p w:rsidRDefault="001A05B5" w:rsidP="005078C7" w:rsidR="001A05B5"/>
    <w:p w:rsidRDefault="001A05B5" w:rsidP="005078C7" w:rsidR="001A05B5"/>
    <w:p w:rsidRDefault="006B1CB2" w:rsidP="005078C7" w:rsidR="005078C7">
      <w:r>
        <w:t>DNA:</w:t>
      </w:r>
    </w:p>
    <w:p w:rsidRDefault="006B1CB2" w:rsidP="005078C7" w:rsidR="006B1CB2">
      <w:r>
        <w:t>1.Stečajnom upravitelju</w:t>
      </w:r>
    </w:p>
    <w:p w:rsidRDefault="006B1CB2" w:rsidP="005078C7" w:rsidR="006B1CB2">
      <w:r>
        <w:t>2.</w:t>
      </w:r>
      <w:r w:rsidR="00120DB3">
        <w:t xml:space="preserve"> e </w:t>
      </w:r>
      <w:r>
        <w:t>Oglasna ploča</w:t>
      </w:r>
      <w:r w:rsidR="00120DB3">
        <w:t>-15 dana</w:t>
      </w:r>
    </w:p>
    <w:p w:rsidRDefault="006B1CB2" w:rsidP="005078C7" w:rsidR="00120DB3">
      <w:r>
        <w:t>3.</w:t>
      </w:r>
      <w:r w:rsidR="00120DB3">
        <w:t xml:space="preserve"> ŽDO Zagreb</w:t>
      </w:r>
    </w:p>
    <w:p w:rsidRDefault="00120DB3" w:rsidP="005078C7" w:rsidR="006B1CB2" w:rsidRPr="0051311D">
      <w:r>
        <w:t>4. spis</w:t>
      </w:r>
      <w:r w:rsidR="006B1CB2">
        <w:t xml:space="preserve"> </w:t>
      </w:r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107313"/>
    <w:rsid w:val="00120DB3"/>
    <w:rsid w:val="0014636B"/>
    <w:rsid w:val="001A05B5"/>
    <w:rsid w:val="00281A2C"/>
    <w:rsid w:val="002B1F11"/>
    <w:rsid w:val="003E4B36"/>
    <w:rsid w:val="0046020C"/>
    <w:rsid w:val="004633B7"/>
    <w:rsid w:val="004C61A7"/>
    <w:rsid w:val="004D24EB"/>
    <w:rsid w:val="005078C7"/>
    <w:rsid w:val="0051311D"/>
    <w:rsid w:val="005447B3"/>
    <w:rsid w:val="0055591C"/>
    <w:rsid w:val="005630FC"/>
    <w:rsid w:val="006B1CB2"/>
    <w:rsid w:val="0070619C"/>
    <w:rsid w:val="00727700"/>
    <w:rsid w:val="00810AC1"/>
    <w:rsid w:val="008264B9"/>
    <w:rsid w:val="009151C4"/>
    <w:rsid w:val="00A22E70"/>
    <w:rsid w:val="00A368E0"/>
    <w:rsid w:val="00A5777C"/>
    <w:rsid w:val="00A66BD2"/>
    <w:rsid w:val="00A77317"/>
    <w:rsid w:val="00B322F7"/>
    <w:rsid w:val="00BB4D3C"/>
    <w:rsid w:val="00E956BD"/>
    <w:rsid w:val="00F33DEC"/>
    <w:rsid w:val="00FE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A05B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A05B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55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9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9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9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9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A05B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A05B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55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9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9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9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9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St-848/2013</izvorni_sadrzaj>
    <derivirana_varijabla naziv="DomainObject.Predmet.OznakaBroj_1">St-848/2013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S.STANIŠAK d.o.o. za graditeljstvo, trgovinu i usluge</izvorni_sadrzaj>
    <derivirana_varijabla naziv="DomainObject.Predmet.ProtustrankaFormated_1">  S.STANIŠAK d.o.o. za graditeljstvo, trgovinu i usluge</derivirana_varijabla>
  </DomainObject.Predmet.ProtustrankaFormated>
  <DomainObject.Predmet.ProtustrankaFormatedOIB>
    <izvorni_sadrzaj>  S.STANIŠAK d.o.o. za graditeljstvo, trgovinu i usluge, OIB 19231575014</izvorni_sadrzaj>
    <derivirana_varijabla naziv="DomainObject.Predmet.ProtustrankaFormatedOIB_1">  S.STANIŠAK d.o.o. za graditeljstvo, trgovinu i usluge, OIB 19231575014</derivirana_varijabla>
  </DomainObject.Predmet.ProtustrankaFormatedOIB>
  <DomainObject.Predmet.ProtustrankaFormatedWithAdress>
    <izvorni_sadrzaj> S.STANIŠAK d.o.o. za graditeljstvo, trgovinu i usluge, KUMROVEČKA 149A, 10294 Gornja Pušća</izvorni_sadrzaj>
    <derivirana_varijabla naziv="DomainObject.Predmet.ProtustrankaFormatedWithAdress_1"> S.STANIŠAK d.o.o. za graditeljstvo, trgovinu i usluge, KUMROVEČKA 149A, 10294 Gornja Pušća</derivirana_varijabla>
  </DomainObject.Predmet.ProtustrankaFormatedWithAdress>
  <DomainObject.Predmet.ProtustrankaFormatedWithAdressOIB>
    <izvorni_sadrzaj> S.STANIŠAK d.o.o. za graditeljstvo, trgovinu i usluge, OIB 19231575014, KUMROVEČKA 149A, 10294 Gornja Pušća</izvorni_sadrzaj>
    <derivirana_varijabla naziv="DomainObject.Predmet.ProtustrankaFormatedWithAdressOIB_1"> S.STANIŠAK d.o.o. za graditeljstvo, trgovinu i usluge, OIB 19231575014, KUMROVEČKA 149A, 10294 Gornja Pušća</derivirana_varijabla>
  </DomainObject.Predmet.ProtustrankaFormatedWithAdressOIB>
  <DomainObject.Predmet.ProtustrankaWithAdress>
    <izvorni_sadrzaj>S.STANIŠAK d.o.o. za graditeljstvo, trgovinu i usluge KUMROVEČKA 149A, 10294 Gornja Pušća</izvorni_sadrzaj>
    <derivirana_varijabla naziv="DomainObject.Predmet.ProtustrankaWithAdress_1">S.STANIŠAK d.o.o. za graditeljstvo, trgovinu i usluge KUMROVEČKA 149A, 10294 Gornja Pušća</derivirana_varijabla>
  </DomainObject.Predmet.ProtustrankaWithAdress>
  <DomainObject.Predmet.ProtustrankaWithAdressOIB>
    <izvorni_sadrzaj>S.STANIŠAK d.o.o. za graditeljstvo, trgovinu i usluge, OIB 19231575014, KUMROVEČKA 149A, 10294 Gornja Pušća</izvorni_sadrzaj>
    <derivirana_varijabla naziv="DomainObject.Predmet.ProtustrankaWithAdressOIB_1">S.STANIŠAK d.o.o. za graditeljstvo, trgovinu i usluge, OIB 19231575014, KUMROVEČKA 149A, 10294 Gornja Pušća</derivirana_varijabla>
  </DomainObject.Predmet.ProtustrankaWithAdressOIB>
  <DomainObject.Predmet.ProtustrankaNazivFormated>
    <izvorni_sadrzaj>S.STANIŠAK d.o.o. za graditeljstvo, trgovinu i usluge</izvorni_sadrzaj>
    <derivirana_varijabla naziv="DomainObject.Predmet.ProtustrankaNazivFormated_1">S.STANIŠAK d.o.o. za graditeljstvo, trgovinu i usluge</derivirana_varijabla>
  </DomainObject.Predmet.ProtustrankaNazivFormated>
  <DomainObject.Predmet.ProtustrankaNazivFormatedOIB>
    <izvorni_sadrzaj>S.STANIŠAK d.o.o. za graditeljstvo, trgovinu i usluge, OIB 19231575014</izvorni_sadrzaj>
    <derivirana_varijabla naziv="DomainObject.Predmet.ProtustrankaNazivFormatedOIB_1">S.STANIŠAK d.o.o. za graditeljstvo, trgovinu i usluge, OIB 19231575014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MERKUR OSIGURANJE</izvorni_sadrzaj>
    <derivirana_varijabla naziv="DomainObject.Predmet.StrankaFormated_1">  FINA ZAGREB; MERKUR OSIGURANJE</derivirana_varijabla>
  </DomainObject.Predmet.StrankaFormated>
  <DomainObject.Predmet.StrankaFormatedOIB>
    <izvorni_sadrzaj>  FINA ZAGREB, OIB 85821130368; MERKUR OSIGURANJE</izvorni_sadrzaj>
    <derivirana_varijabla naziv="DomainObject.Predmet.StrankaFormatedOIB_1">  FINA ZAGREB, OIB 85821130368; MERKUR OSIGURANJE</derivirana_varijabla>
  </DomainObject.Predmet.StrankaFormatedOIB>
  <DomainObject.Predmet.StrankaFormatedWithAdress>
    <izvorni_sadrzaj> FINA ZAGREB, Albrechtova 42, 10000 Zagreb; MERKUR OSIGURANJE</izvorni_sadrzaj>
    <derivirana_varijabla naziv="DomainObject.Predmet.StrankaFormatedWithAdress_1"> FINA ZAGREB, Albrechtova 42, 10000 Zagreb; MERKUR OSIGURANJE</derivirana_varijabla>
  </DomainObject.Predmet.StrankaFormatedWithAdress>
  <DomainObject.Predmet.StrankaFormatedWithAdressOIB>
    <izvorni_sadrzaj> FINA ZAGREB, OIB 85821130368, Albrechtova 42, 10000 Zagreb; MERKUR OSIGURANJE</izvorni_sadrzaj>
    <derivirana_varijabla naziv="DomainObject.Predmet.StrankaFormatedWithAdressOIB_1"> FINA ZAGREB, OIB 85821130368, Albrechtova 42, 10000 Zagreb; MERKUR OSIGURANJE</derivirana_varijabla>
  </DomainObject.Predmet.StrankaFormatedWithAdressOIB>
  <DomainObject.Predmet.StrankaWithAdress>
    <izvorni_sadrzaj>FINA ZAGREB Albrechtova 42,10000 Zagreb,MERKUR OSIGURANJE </izvorni_sadrzaj>
    <derivirana_varijabla naziv="DomainObject.Predmet.StrankaWithAdress_1">FINA ZAGREB Albrechtova 42,10000 Zagreb,MERKUR OSIGURANJE </derivirana_varijabla>
  </DomainObject.Predmet.StrankaWithAdress>
  <DomainObject.Predmet.StrankaWithAdressOIB>
    <izvorni_sadrzaj>FINA ZAGREB, OIB 85821130368, Albrechtova 42,10000 Zagreb,MERKUR OSIGURANJE</izvorni_sadrzaj>
    <derivirana_varijabla naziv="DomainObject.Predmet.StrankaWithAdressOIB_1">FINA ZAGREB, OIB 85821130368, Albrechtova 42,10000 Zagreb,MERKUR OSIGURANJE</derivirana_varijabla>
  </DomainObject.Predmet.StrankaWithAdressOIB>
  <DomainObject.Predmet.StrankaNazivFormated>
    <izvorni_sadrzaj>FINA ZAGREB,MERKUR OSIGURANJE</izvorni_sadrzaj>
    <derivirana_varijabla naziv="DomainObject.Predmet.StrankaNazivFormated_1">FINA ZAGREB,MERKUR OSIGURANJE</derivirana_varijabla>
  </DomainObject.Predmet.StrankaNazivFormated>
  <DomainObject.Predmet.StrankaNazivFormatedOIB>
    <izvorni_sadrzaj>FINA ZAGREB, OIB 85821130368,MERKUR OSIGURANJE</izvorni_sadrzaj>
    <derivirana_varijabla naziv="DomainObject.Predmet.StrankaNazivFormatedOIB_1">FINA ZAGREB, OIB 85821130368,MERKUR OSIGURANJE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MERKUR OSIGURANJE</item>
    </izvorni_sadrzaj>
    <derivirana_varijabla naziv="DomainObject.Predmet.StrankaListFormated_1">
      <item>FINA ZAGREB</item>
      <item>MERKUR OSIGURANJE</item>
    </derivirana_varijabla>
  </DomainObject.Predmet.StrankaListFormated>
  <DomainObject.Predmet.StrankaListFormatedOIB>
    <izvorni_sadrzaj>
      <item>FINA ZAGREB, OIB 85821130368</item>
      <item>MERKUR OSIGURANJE</item>
    </izvorni_sadrzaj>
    <derivirana_varijabla naziv="DomainObject.Predmet.StrankaListFormatedOIB_1">
      <item>FINA ZAGREB, OIB 85821130368</item>
      <item>MERKUR OSIGURANJE</item>
    </derivirana_varijabla>
  </DomainObject.Predmet.StrankaListFormatedOIB>
  <DomainObject.Predmet.StrankaListFormatedWithAdress>
    <izvorni_sadrzaj>
      <item>FINA ZAGREB, Albrechtova 42, 10000 Zagreb</item>
      <item>MERKUR OSIGURANJE</item>
    </izvorni_sadrzaj>
    <derivirana_varijabla naziv="DomainObject.Predmet.StrankaListFormatedWithAdress_1">
      <item>FINA ZAGREB, Albrechtova 42, 10000 Zagreb</item>
      <item>MERKUR OSIGURANJE</item>
    </derivirana_varijabla>
  </DomainObject.Predmet.StrankaListFormatedWithAdress>
  <DomainObject.Predmet.StrankaListFormatedWithAdressOIB>
    <izvorni_sadrzaj>
      <item>FINA ZAGREB, OIB 85821130368, Albrechtova 42, 10000 Zagreb</item>
      <item>MERKUR OSIGURANJE</item>
    </izvorni_sadrzaj>
    <derivirana_varijabla naziv="DomainObject.Predmet.StrankaListFormatedWithAdressOIB_1">
      <item>FINA ZAGREB, OIB 85821130368, Albrechtova 42, 10000 Zagreb</item>
      <item>MERKUR OSIGURANJE</item>
    </derivirana_varijabla>
  </DomainObject.Predmet.StrankaListFormatedWithAdressOIB>
  <DomainObject.Predmet.StrankaListNazivFormated>
    <izvorni_sadrzaj>
      <item>FINA ZAGREB</item>
      <item>MERKUR OSIGURANJE</item>
    </izvorni_sadrzaj>
    <derivirana_varijabla naziv="DomainObject.Predmet.StrankaListNazivFormated_1">
      <item>FINA ZAGREB</item>
      <item>MERKUR OSIGURANJE</item>
    </derivirana_varijabla>
  </DomainObject.Predmet.StrankaListNazivFormated>
  <DomainObject.Predmet.StrankaListNazivFormatedOIB>
    <izvorni_sadrzaj>
      <item>FINA ZAGREB, OIB 85821130368</item>
      <item>MERKUR OSIGURANJE</item>
    </izvorni_sadrzaj>
    <derivirana_varijabla naziv="DomainObject.Predmet.StrankaListNazivFormatedOIB_1">
      <item>FINA ZAGREB, OIB 85821130368</item>
      <item>MERKUR OSIGURANJE</item>
    </derivirana_varijabla>
  </DomainObject.Predmet.StrankaListNazivFormatedOIB>
  <DomainObject.Predmet.ProtuStrankaListFormated>
    <izvorni_sadrzaj>
      <item>S.STANIŠAK d.o.o. za graditeljstvo, trgovinu i usluge</item>
    </izvorni_sadrzaj>
    <derivirana_varijabla naziv="DomainObject.Predmet.ProtuStrankaListFormated_1">
      <item>S.STANIŠAK d.o.o. za graditeljstvo, trgovinu i usluge</item>
    </derivirana_varijabla>
  </DomainObject.Predmet.ProtuStrankaListFormated>
  <DomainObject.Predmet.ProtuStrankaListFormatedOIB>
    <izvorni_sadrzaj>
      <item>S.STANIŠAK d.o.o. za graditeljstvo, trgovinu i usluge, OIB 19231575014</item>
    </izvorni_sadrzaj>
    <derivirana_varijabla naziv="DomainObject.Predmet.ProtuStrankaListFormatedOIB_1">
      <item>S.STANIŠAK d.o.o. za graditeljstvo, trgovinu i usluge, OIB 19231575014</item>
    </derivirana_varijabla>
  </DomainObject.Predmet.ProtuStrankaListFormatedOIB>
  <DomainObject.Predmet.ProtuStrankaListFormatedWithAdress>
    <izvorni_sadrzaj>
      <item>S.STANIŠAK d.o.o. za graditeljstvo, trgovinu i usluge, KUMROVEČKA 149A, 10294 Gornja Pušća</item>
    </izvorni_sadrzaj>
    <derivirana_varijabla naziv="DomainObject.Predmet.ProtuStrankaListFormatedWithAdress_1">
      <item>S.STANIŠAK d.o.o. za graditeljstvo, trgovinu i usluge, KUMROVEČKA 149A, 10294 Gornja Pušća</item>
    </derivirana_varijabla>
  </DomainObject.Predmet.ProtuStrankaListFormatedWithAdress>
  <DomainObject.Predmet.ProtuStrankaListFormatedWithAdressOIB>
    <izvorni_sadrzaj>
      <item>S.STANIŠAK d.o.o. za graditeljstvo, trgovinu i usluge, OIB 19231575014, KUMROVEČKA 149A, 10294 Gornja Pušća</item>
    </izvorni_sadrzaj>
    <derivirana_varijabla naziv="DomainObject.Predmet.ProtuStrankaListFormatedWithAdressOIB_1">
      <item>S.STANIŠAK d.o.o. za graditeljstvo, trgovinu i usluge, OIB 19231575014, KUMROVEČKA 149A, 10294 Gornja Pušća</item>
    </derivirana_varijabla>
  </DomainObject.Predmet.ProtuStrankaListFormatedWithAdressOIB>
  <DomainObject.Predmet.ProtuStrankaListNazivFormated>
    <izvorni_sadrzaj>
      <item>S.STANIŠAK d.o.o. za graditeljstvo, trgovinu i usluge</item>
    </izvorni_sadrzaj>
    <derivirana_varijabla naziv="DomainObject.Predmet.ProtuStrankaListNazivFormated_1">
      <item>S.STANIŠAK d.o.o. za graditeljstvo, trgovinu i usluge</item>
    </derivirana_varijabla>
  </DomainObject.Predmet.ProtuStrankaListNazivFormated>
  <DomainObject.Predmet.ProtuStrankaListNazivFormatedOIB>
    <izvorni_sadrzaj>
      <item>S.STANIŠAK d.o.o. za graditeljstvo, trgovinu i usluge, OIB 19231575014</item>
    </izvorni_sadrzaj>
    <derivirana_varijabla naziv="DomainObject.Predmet.ProtuStrankaListNazivFormatedOIB_1">
      <item>S.STANIŠAK d.o.o. za graditeljstvo, trgovinu i usluge, OIB 19231575014</item>
    </derivirana_varijabla>
  </DomainObject.Predmet.ProtuStrankaListNazivFormatedOIB>
  <DomainObject.Predmet.OstaliListFormated>
    <izvorni_sadrzaj>
      <item>Goran Jedličko</item>
    </izvorni_sadrzaj>
    <derivirana_varijabla naziv="DomainObject.Predmet.OstaliListFormated_1">
      <item>Goran Jedličko</item>
    </derivirana_varijabla>
  </DomainObject.Predmet.OstaliListFormated>
  <DomainObject.Predmet.OstaliListFormatedOIB>
    <izvorni_sadrzaj>
      <item>Goran Jedličko, OIB 03491070415</item>
    </izvorni_sadrzaj>
    <derivirana_varijabla naziv="DomainObject.Predmet.OstaliListFormatedOIB_1">
      <item>Goran Jedličko, OIB 03491070415</item>
    </derivirana_varijabla>
  </DomainObject.Predmet.OstaliListFormatedOIB>
  <DomainObject.Predmet.OstaliListFormatedWithAdress>
    <izvorni_sadrzaj>
      <item>Goran Jedličko, Ulica Breza 82, 10000 Zagreb</item>
    </izvorni_sadrzaj>
    <derivirana_varijabla naziv="DomainObject.Predmet.OstaliListFormatedWithAdress_1">
      <item>Goran Jedličko, Ulica Breza 82, 10000 Zagreb</item>
    </derivirana_varijabla>
  </DomainObject.Predmet.OstaliListFormatedWithAdress>
  <DomainObject.Predmet.OstaliListFormatedWithAdressOIB>
    <izvorni_sadrzaj>
      <item>Goran Jedličko, OIB 03491070415, Ulica Breza 82, 10000 Zagreb</item>
    </izvorni_sadrzaj>
    <derivirana_varijabla naziv="DomainObject.Predmet.OstaliListFormatedWithAdressOIB_1">
      <item>Goran Jedličko, OIB 03491070415, Ulica Breza 82, 10000 Zagreb</item>
    </derivirana_varijabla>
  </DomainObject.Predmet.OstaliListFormatedWithAdressOIB>
  <DomainObject.Predmet.OstaliListNazivFormated>
    <izvorni_sadrzaj>
      <item>Goran Jedličko</item>
    </izvorni_sadrzaj>
    <derivirana_varijabla naziv="DomainObject.Predmet.OstaliListNazivFormated_1">
      <item>Goran Jedličko</item>
    </derivirana_varijabla>
  </DomainObject.Predmet.OstaliListNazivFormated>
  <DomainObject.Predmet.OstaliListNazivFormatedOIB>
    <izvorni_sadrzaj>
      <item>Goran Jedličko, OIB 03491070415</item>
    </izvorni_sadrzaj>
    <derivirana_varijabla naziv="DomainObject.Predmet.OstaliListNazivFormatedOIB_1"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S.STANIŠAK d.o.o. za graditeljstvo, trgovinu i usluge</izvorni_sadrzaj>
    <derivirana_varijabla naziv="DomainObject.Predmet.ProtustrankaIDrugi_1">S.STANIŠAK d.o.o. za graditeljstvo,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S.STANIŠAK d.o.o. za graditeljstvo, trgovinu i usluge, OIB 19231575014, KUMROVEČKA 149A, 10294 Gornja Pušća</izvorni_sadrzaj>
    <derivirana_varijabla naziv="DomainObject.Predmet.ProtustrankaIDrugiAdressOIB_1">S.STANIŠAK d.o.o. za graditeljstvo, trgovinu i usluge, OIB 19231575014, KUMROVEČKA 149A, 10294 Gornja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S.STANIŠAK d.o.o. za graditeljstvo, trgovinu i usluge</item>
      <item>FINA ZAGREB</item>
      <item>MERKUR OSIGURANJE</item>
      <item>Goran Jedličko</item>
    </izvorni_sadrzaj>
    <derivirana_varijabla naziv="DomainObject.Predmet.SudioniciListNaziv_1">
      <item>S.STANIŠAK d.o.o. za graditeljstvo, trgovinu i usluge</item>
      <item>FINA ZAGREB</item>
      <item>MERKUR OSIGURANJE</item>
      <item>Goran Jedličko</item>
    </derivirana_varijabla>
  </DomainObject.Predmet.SudioniciListNaziv>
  <DomainObject.Predmet.SudioniciListAdressOIB>
    <izvorni_sadrzaj>
      <item>S.STANIŠAK d.o.o. za graditeljstvo, trgovinu i usluge, OIB 19231575014, KUMROVEČKA 149A,10294 Gornja Pušća</item>
      <item>FINA ZAGREB, OIB 85821130368, Albrechtova 42,10000 Zagreb</item>
      <item>MERKUR OSIGURANJE</item>
      <item>Goran Jedličko, OIB 03491070415, Ulica Breza 82,10000 Zagreb</item>
    </izvorni_sadrzaj>
    <derivirana_varijabla naziv="DomainObject.Predmet.SudioniciListAdressOIB_1">
      <item>S.STANIŠAK d.o.o. za graditeljstvo, trgovinu i usluge, OIB 19231575014, KUMROVEČKA 149A,10294 Gornja Pušća</item>
      <item>FINA ZAGREB, OIB 85821130368, Albrechtova 42,10000 Zagreb</item>
      <item>MERKUR OSIGURANJE</item>
      <item>Goran Jedličko, OIB 03491070415, Ulica Breza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19231575014</item>
      <item>, OIB 85821130368</item>
      <item>, OIB null</item>
      <item>, OIB 03491070415</item>
    </izvorni_sadrzaj>
    <derivirana_varijabla naziv="DomainObject.Predmet.SudioniciListNazivOIB_1">
      <item>, OIB 19231575014</item>
      <item>, OIB 85821130368</item>
      <item>, OIB null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146</properties:Words>
  <properties:Characters>816</properties:Characters>
  <properties:Lines>59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2015-11-02T13:06:00Z</dcterms:created>
  <dc:creator>nribaric</dc:creator>
  <cp:lastModifiedBy>Jadranka Zelić</cp:lastModifiedBy>
  <cp:lastPrinted>2015-11-02T13:05:00Z</cp:lastPrinted>
  <dcterms:modified xmlns:xsi="http://www.w3.org/2001/XMLSchema-instance" xsi:type="dcterms:W3CDTF">2015-11-02T13:07:00Z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