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f628" w14:paraId="032f628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6B2813">
        <w:rPr>
          <w:rFonts w:cs="Times New Roman" w:eastAsia="MS Mincho" w:hAnsi="Times New Roman" w:ascii="Times New Roman"/>
          <w:sz w:val="24"/>
        </w:rPr>
        <w:t>26</w:t>
      </w:r>
      <w:r w:rsidR="00F24598">
        <w:rPr>
          <w:rFonts w:cs="Times New Roman" w:eastAsia="MS Mincho" w:hAnsi="Times New Roman" w:ascii="Times New Roman"/>
          <w:sz w:val="24"/>
        </w:rPr>
        <w:t>. travnja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 w:rsidRPr="006B2813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6B2813" w:rsidRPr="006B2813">
        <w:rPr>
          <w:bCs/>
          <w:lang w:eastAsia="en-US"/>
        </w:rPr>
        <w:t>MILAGROS</w:t>
      </w:r>
      <w:r w:rsidR="005F7682" w:rsidRPr="006B2813">
        <w:rPr>
          <w:bCs/>
          <w:lang w:eastAsia="en-US"/>
        </w:rPr>
        <w:t xml:space="preserve"> jednostavno društvo s ograničenom odgovornošću za </w:t>
      </w:r>
      <w:r w:rsidR="006B2813" w:rsidRPr="006B2813">
        <w:rPr>
          <w:bCs/>
          <w:lang w:eastAsia="en-US"/>
        </w:rPr>
        <w:t>usluge</w:t>
      </w:r>
      <w:r w:rsidR="005F7682" w:rsidRPr="006B2813">
        <w:rPr>
          <w:bCs/>
          <w:lang w:eastAsia="en-US"/>
        </w:rPr>
        <w:t xml:space="preserve"> Rijeka, </w:t>
      </w:r>
      <w:r w:rsidR="006B2813" w:rsidRPr="006B2813">
        <w:rPr>
          <w:bCs/>
          <w:lang w:eastAsia="en-US"/>
        </w:rPr>
        <w:t>Jože Grabovšeka 8</w:t>
      </w:r>
      <w:r w:rsidR="005F7682" w:rsidRPr="006B2813">
        <w:rPr>
          <w:bCs/>
          <w:lang w:eastAsia="en-US"/>
        </w:rPr>
        <w:t xml:space="preserve"> ( MBS 0403</w:t>
      </w:r>
      <w:r w:rsidR="006B2813" w:rsidRPr="006B2813">
        <w:rPr>
          <w:bCs/>
          <w:lang w:eastAsia="en-US"/>
        </w:rPr>
        <w:t>06302</w:t>
      </w:r>
      <w:r w:rsidR="005F7682" w:rsidRPr="006B2813">
        <w:rPr>
          <w:bCs/>
          <w:lang w:eastAsia="en-US"/>
        </w:rPr>
        <w:t xml:space="preserve"> – OIB </w:t>
      </w:r>
      <w:r w:rsidR="006B2813" w:rsidRPr="006B2813">
        <w:rPr>
          <w:bCs/>
          <w:lang w:eastAsia="en-US"/>
        </w:rPr>
        <w:t>11154549913</w:t>
      </w:r>
      <w:r w:rsidR="005F7682" w:rsidRPr="006B2813">
        <w:rPr>
          <w:bCs/>
          <w:lang w:eastAsia="en-US"/>
        </w:rPr>
        <w:t xml:space="preserve"> )</w:t>
      </w:r>
      <w:r w:rsidR="0012295E" w:rsidRPr="006B2813">
        <w:rPr>
          <w:lang w:eastAsia="en-US"/>
        </w:rPr>
        <w:t>.</w:t>
      </w:r>
    </w:p>
    <w:p w:rsidRDefault="006C3A87" w:rsidP="006C3A87" w:rsidR="006C3A87" w:rsidRPr="006B2813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405E0B">
        <w:rPr>
          <w:rFonts w:cs="Times New Roman" w:eastAsia="MS Mincho" w:hAnsi="Times New Roman" w:ascii="Times New Roman"/>
          <w:sz w:val="24"/>
        </w:rPr>
        <w:t>9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405E0B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F17205" w:rsidR="00F17205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F17205">
        <w:rPr>
          <w:rFonts w:cs="Times New Roman" w:eastAsia="MS Mincho" w:hAnsi="Times New Roman" w:ascii="Times New Roman"/>
          <w:sz w:val="24"/>
        </w:rPr>
        <w:t xml:space="preserve">za dužnika: </w:t>
      </w:r>
      <w:r w:rsidR="00F17205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F17205" w:rsidR="006C3A87" w:rsidRPr="00F17205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F24598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F24598" w:rsidR="006C3A87" w:rsidRPr="00F24598">
      <w:pPr>
        <w:ind w:firstLine="360"/>
        <w:jc w:val="both"/>
      </w:pPr>
      <w:r>
        <w:t>Čita se prijedlog za otvaranje stečajnog postupka.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5F7682" w:rsidRPr="006B2813">
        <w:t>9. ožujka 2017</w:t>
      </w:r>
      <w:r>
        <w:t xml:space="preserve">. godine dostavio podnesak u kojem je naveo da </w:t>
      </w:r>
      <w:r w:rsidR="00260D9A">
        <w:t xml:space="preserve">je </w:t>
      </w:r>
      <w:r>
        <w:t xml:space="preserve">dužnik na dan </w:t>
      </w:r>
      <w:r w:rsidR="006B2813" w:rsidRPr="006B2813">
        <w:t>1</w:t>
      </w:r>
      <w:r w:rsidR="005D0A51" w:rsidRPr="006B2813">
        <w:t>. rujna 201</w:t>
      </w:r>
      <w:r w:rsidR="006B2813" w:rsidRPr="006B2813">
        <w:t>5</w:t>
      </w:r>
      <w:r w:rsidRPr="00F24598">
        <w:t>.</w:t>
      </w:r>
      <w:r w:rsidR="005D0A51">
        <w:t xml:space="preserve"> godine u O</w:t>
      </w:r>
      <w:r>
        <w:t>čevidniku redoslijeda osnova za plaćanje ima</w:t>
      </w:r>
      <w:r w:rsidR="00260D9A">
        <w:t>o</w:t>
      </w:r>
      <w:r>
        <w:t xml:space="preserve"> neizvršene osnove za plaćanje u neprekinutom razdoblju od </w:t>
      </w:r>
      <w:r w:rsidR="006B2813" w:rsidRPr="006B2813">
        <w:t>504</w:t>
      </w:r>
      <w:r>
        <w:t xml:space="preserve"> dana u ukupnom iznosu od </w:t>
      </w:r>
      <w:r w:rsidR="006B2813" w:rsidRPr="006B2813">
        <w:t>5.375,11</w:t>
      </w:r>
      <w:r>
        <w:t xml:space="preserve"> kn.</w:t>
      </w:r>
    </w:p>
    <w:p w:rsidRDefault="000D73D9" w:rsidP="000D73D9" w:rsidR="000D73D9">
      <w:pPr>
        <w:ind w:firstLine="360"/>
        <w:jc w:val="both"/>
      </w:pPr>
      <w:r>
        <w:t>Utvrđuje se da dužnik nije</w:t>
      </w:r>
      <w:r w:rsidR="00F24598">
        <w:t xml:space="preserve"> postupio po nalogu suda, te</w:t>
      </w:r>
      <w:r>
        <w:t xml:space="preserve"> da nije podnio sudu pisano očitovanje o prijedlogu.</w:t>
      </w:r>
    </w:p>
    <w:p w:rsidRDefault="00F24598" w:rsidP="00F24598" w:rsidR="00F24598" w:rsidRPr="00212453">
      <w:pPr>
        <w:ind w:firstLine="360"/>
        <w:jc w:val="both"/>
      </w:pPr>
      <w:r>
        <w:t xml:space="preserve">Utvrđuje se da zastupnik po zakonu dužnika nije podnio sudu </w:t>
      </w:r>
      <w:r w:rsidRPr="00212453">
        <w:t xml:space="preserve">izvješće </w:t>
      </w:r>
      <w:r>
        <w:t xml:space="preserve">o financijsko-gospodarskom stanju dužnika niti popis imovine.  </w:t>
      </w:r>
    </w:p>
    <w:p w:rsidRDefault="0012295E" w:rsidP="006C3A87" w:rsidR="0012295E">
      <w:pPr>
        <w:ind w:firstLine="360"/>
        <w:jc w:val="both"/>
      </w:pPr>
    </w:p>
    <w:p w:rsidRDefault="00606EF5" w:rsidP="00606EF5" w:rsidR="00606EF5">
      <w:pPr>
        <w:ind w:firstLine="360"/>
        <w:jc w:val="both"/>
      </w:pPr>
      <w:r>
        <w:t xml:space="preserve">Sudac donosi </w:t>
      </w:r>
    </w:p>
    <w:p w:rsidRDefault="00606EF5" w:rsidP="00606EF5" w:rsidR="00606EF5">
      <w:pPr>
        <w:jc w:val="center"/>
      </w:pPr>
      <w:r>
        <w:t>r j e š e n j e</w:t>
      </w:r>
    </w:p>
    <w:p w:rsidRDefault="00606EF5" w:rsidP="00606EF5" w:rsidR="00606EF5">
      <w:pPr>
        <w:ind w:firstLine="348" w:left="360"/>
        <w:jc w:val="center"/>
      </w:pPr>
    </w:p>
    <w:p w:rsidRDefault="00606EF5" w:rsidP="00606EF5" w:rsidR="00606EF5">
      <w:pPr>
        <w:ind w:firstLine="348" w:left="360"/>
        <w:jc w:val="center"/>
      </w:pPr>
    </w:p>
    <w:p w:rsidRDefault="00606EF5" w:rsidP="00606EF5" w:rsidR="00606EF5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433AAF" w:rsidP="00606EF5" w:rsidR="00606EF5" w:rsidRPr="00C175AC">
      <w:pPr>
        <w:jc w:val="center"/>
      </w:pPr>
      <w:r>
        <w:t>26. rujna</w:t>
      </w:r>
      <w:r w:rsidR="00606EF5">
        <w:t xml:space="preserve"> </w:t>
      </w:r>
      <w:r w:rsidR="00606EF5" w:rsidRPr="00C175AC">
        <w:t>201</w:t>
      </w:r>
      <w:r>
        <w:t>7. u 11,3</w:t>
      </w:r>
      <w:r w:rsidR="00606EF5">
        <w:t>0</w:t>
      </w:r>
      <w:r w:rsidR="00606EF5" w:rsidRPr="00C175AC">
        <w:t xml:space="preserve"> sati</w:t>
      </w:r>
    </w:p>
    <w:p w:rsidRDefault="00606EF5" w:rsidP="00606EF5" w:rsidR="00606EF5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606EF5" w:rsidP="00606EF5" w:rsidR="00606EF5">
      <w:pPr>
        <w:jc w:val="both"/>
      </w:pPr>
    </w:p>
    <w:p w:rsidRDefault="00606EF5" w:rsidP="00606EF5" w:rsidR="00606EF5" w:rsidRPr="003408AE">
      <w:pPr>
        <w:jc w:val="both"/>
      </w:pPr>
      <w:r>
        <w:lastRenderedPageBreak/>
        <w:t>II</w:t>
      </w:r>
      <w:r>
        <w:tab/>
        <w:t>Ponovno se nalaže osobama koje vode poslove dužnika da u roku od 15 dana od dana dostave ovog rješenja, pozivom na posl. br. 7 St-</w:t>
      </w:r>
      <w:r w:rsidR="006B2813">
        <w:t>617</w:t>
      </w:r>
      <w:r>
        <w:t>/2016 predaju sudu pisano izvješće o financijsko-gospodarskom stanju dužnika te popis imovine.</w:t>
      </w:r>
    </w:p>
    <w:p w:rsidRDefault="00606EF5" w:rsidP="00606EF5" w:rsidR="00606EF5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405E0B">
        <w:t>9,0</w:t>
      </w:r>
      <w:r w:rsidR="00EA1663">
        <w:t>3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 w:rsidRPr="00F24598">
      <w:pPr>
        <w:rPr>
          <w:rFonts w:cs="Arial" w:hAnsi="Arial" w:ascii="Arial"/>
        </w:rPr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</w:t>
      </w:r>
      <w:r w:rsidR="00F24598" w:rsidRPr="00433AAF">
        <w:rPr>
          <w:b/>
        </w:rPr>
        <w:t xml:space="preserve">             </w:t>
      </w:r>
      <w:r w:rsidR="00F24598" w:rsidRPr="00433AAF">
        <w:rPr>
          <w:b/>
        </w:rPr>
        <w:tab/>
      </w:r>
      <w:r w:rsidR="00F24598">
        <w:tab/>
      </w:r>
    </w:p>
    <w:p w:rsidRDefault="006C3A87" w:rsidP="006C3A87" w:rsidR="006C3A87"/>
    <w:p w:rsidRDefault="00F24598" w:rsidP="006C3A87" w:rsidR="00F24598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</w:r>
      <w:r w:rsidR="00F24598">
        <w:t xml:space="preserve">         </w:t>
      </w:r>
      <w:r>
        <w:t xml:space="preserve">Zapisničar        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B40" w:rsidP="00704453" w:rsidR="00954B40">
      <w:r>
        <w:separator/>
      </w:r>
    </w:p>
  </w:endnote>
  <w:endnote w:id="0" w:type="continuationSeparator">
    <w:p w:rsidRDefault="00954B40" w:rsidP="00704453" w:rsidR="00954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AFF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B40" w:rsidP="00704453" w:rsidR="00954B40">
      <w:r>
        <w:separator/>
      </w:r>
    </w:p>
  </w:footnote>
  <w:footnote w:id="0" w:type="continuationSeparator">
    <w:p w:rsidRDefault="00954B40" w:rsidP="00704453" w:rsidR="00954B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 w:rsidRPr="00405E0B">
    <w:pPr>
      <w:pStyle w:val="Zaglavlje"/>
      <w:rPr>
        <w:b/>
      </w:rPr>
    </w:pPr>
    <w:r>
      <w:tab/>
    </w:r>
    <w:r>
      <w:tab/>
      <w:t>Posl.br. 7 St-</w:t>
    </w:r>
    <w:r w:rsidR="006B2813">
      <w:t>617</w:t>
    </w:r>
    <w:r w:rsidR="00BF1E76">
      <w:t>/16</w:t>
    </w:r>
    <w:r w:rsidR="002F1FDE">
      <w:t>-</w:t>
    </w:r>
    <w:r w:rsidR="006B2813" w:rsidRPr="006B28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239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0D9A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05E0B"/>
    <w:rsid w:val="0041047C"/>
    <w:rsid w:val="004149FE"/>
    <w:rsid w:val="004158A9"/>
    <w:rsid w:val="00417778"/>
    <w:rsid w:val="00420B16"/>
    <w:rsid w:val="0042168C"/>
    <w:rsid w:val="004323A5"/>
    <w:rsid w:val="00433AAF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1F7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0A51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5F7682"/>
    <w:rsid w:val="00604EE1"/>
    <w:rsid w:val="00606CDD"/>
    <w:rsid w:val="00606EF5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2813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B40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A7AFF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663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17205"/>
    <w:rsid w:val="00F22F3B"/>
    <w:rsid w:val="00F23D16"/>
    <w:rsid w:val="00F24598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7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20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205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20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20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7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20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205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20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20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travnja 2017.</izvorni_sadrzaj>
    <derivirana_varijabla naziv="DomainObject.PlaniraniZavrsetakDatum_1">26. travnja 2017.</derivirana_varijabla>
  </DomainObject.PlaniraniZavrsetakDatum>
  <DomainObject.PlaniraniPocetakDatum>
    <izvorni_sadrzaj>26. travnja 2017.</izvorni_sadrzaj>
    <derivirana_varijabla naziv="DomainObject.PlaniraniPocetakDatum_1">26.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2017.</izvorni_sadrzaj>
    <derivirana_varijabla naziv="DomainObject.Zapisnik.DatumKreiranja_1">26.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St-617/2016-5</izvorni_sadrzaj>
    <derivirana_varijabla naziv="DomainObject.Zapisnik.Oznaka_1">St-617/2016-5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MILAGROS j.d.o.o. zastupanog po punomoćniku Rozana Dražić</izvorni_sadrzaj>
    <derivirana_varijabla naziv="DomainObject.Predmet.ProtustrankaFormated_1">  MILAGROS j.d.o.o. zastupanog po punomoćniku Rozana Dražić</derivirana_varijabla>
  </DomainObject.Predmet.ProtustrankaFormated>
  <DomainObject.Predmet.ProtustrankaFormatedOIB>
    <izvorni_sadrzaj>  MILAGROS j.d.o.o., OIB 11154549913 zastupanog po punomoćniku Rozana Dražić</izvorni_sadrzaj>
    <derivirana_varijabla naziv="DomainObject.Predmet.ProtustrankaFormatedOIB_1">  MILAGROS j.d.o.o., OIB 11154549913 zastupanog po punomoćniku Rozana Dražić</derivirana_varijabla>
  </DomainObject.Predmet.ProtustrankaFormatedOIB>
  <DomainObject.Predmet.ProtustrankaFormatedWithAdress>
    <izvorni_sadrzaj> MILAGROS j.d.o.o., Jože Gabrovšeka 8, 51000 Rijeka zastupanog po punomoćniku Rozana Dražić</izvorni_sadrzaj>
    <derivirana_varijabla naziv="DomainObject.Predmet.ProtustrankaFormatedWithAdress_1"> MILAGROS j.d.o.o., Jože Gabrovšeka 8, 51000 Rijeka zastupanog po punomoćniku Rozana Dražić</derivirana_varijabla>
  </DomainObject.Predmet.ProtustrankaFormatedWithAdress>
  <DomainObject.Predmet.ProtustrankaFormatedWithAdressOIB>
    <izvorni_sadrzaj> MILAGROS j.d.o.o., OIB 11154549913, Jože Gabrovšeka 8, 51000 Rijeka zastupanog po punomoćniku Rozana Dražić</izvorni_sadrzaj>
    <derivirana_varijabla naziv="DomainObject.Predmet.ProtustrankaFormatedWithAdressOIB_1"> MILAGROS j.d.o.o., OIB 11154549913, Jože Gabrovšeka 8, 51000 Rijeka zastupanog po punomoćniku Rozana Dražić</derivirana_varijabla>
  </DomainObject.Predmet.ProtustrankaFormatedWithAdressOIB>
  <DomainObject.Predmet.ProtustrankaWithAdress>
    <izvorni_sadrzaj>MILAGROS j.d.o.o. Jože Gabrovšeka 8, 51000 Rijeka</izvorni_sadrzaj>
    <derivirana_varijabla naziv="DomainObject.Predmet.ProtustrankaWithAdress_1">MILAGROS j.d.o.o. Jože Gabrovšeka 8, 51000 Rijeka</derivirana_varijabla>
  </DomainObject.Predmet.ProtustrankaWithAdress>
  <DomainObject.Predmet.ProtustrankaWithAdressOIB>
    <izvorni_sadrzaj>MILAGROS j.d.o.o., OIB 11154549913, Jože Gabrovšeka 8, 51000 Rijeka</izvorni_sadrzaj>
    <derivirana_varijabla naziv="DomainObject.Predmet.ProtustrankaWithAdressOIB_1">MILAGROS j.d.o.o., OIB 11154549913, Jože Gabrovšeka 8, 51000 Rijeka</derivirana_varijabla>
  </DomainObject.Predmet.ProtustrankaWithAdressOIB>
  <DomainObject.Predmet.ProtustrankaNazivFormated>
    <izvorni_sadrzaj>MILAGROS j.d.o.o.</izvorni_sadrzaj>
    <derivirana_varijabla naziv="DomainObject.Predmet.ProtustrankaNazivFormated_1">MILAGROS j.d.o.o.</derivirana_varijabla>
  </DomainObject.Predmet.ProtustrankaNazivFormated>
  <DomainObject.Predmet.ProtustrankaNazivFormatedOIB>
    <izvorni_sadrzaj>MILAGROS j.d.o.o., OIB 11154549913</izvorni_sadrzaj>
    <derivirana_varijabla naziv="DomainObject.Predmet.ProtustrankaNazivFormatedOIB_1">MILAGROS j.d.o.o., OIB 11154549913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MILAGROS j.d.o.o. zastupanog po punomoćniku Rozana Dražić</item>
    </izvorni_sadrzaj>
    <derivirana_varijabla naziv="DomainObject.Predmet.ProtuStrankaListFormated_1">
      <item>MILAGROS j.d.o.o. zastupanog po punomoćniku Rozana Dražić</item>
    </derivirana_varijabla>
  </DomainObject.Predmet.ProtuStrankaListFormated>
  <DomainObject.Predmet.ProtuStrankaListFormatedOIB>
    <izvorni_sadrzaj>
      <item>MILAGROS j.d.o.o., OIB 11154549913 zastupanog po punomoćniku Rozana Dražić</item>
    </izvorni_sadrzaj>
    <derivirana_varijabla naziv="DomainObject.Predmet.ProtuStrankaListFormatedOIB_1">
      <item>MILAGROS j.d.o.o., OIB 11154549913 zastupanog po punomoćniku Rozana Dražić</item>
    </derivirana_varijabla>
  </DomainObject.Predmet.ProtuStrankaListFormatedOIB>
  <DomainObject.Predmet.ProtuStrankaListFormatedWithAdress>
    <izvorni_sadrzaj>
      <item>MILAGROS j.d.o.o., Jože Gabrovšeka 8, 51000 Rijeka zastupanog po punomoćniku Rozana Dražić</item>
    </izvorni_sadrzaj>
    <derivirana_varijabla naziv="DomainObject.Predmet.ProtuStrankaListFormatedWithAdress_1">
      <item>MILAGROS j.d.o.o., Jože Gabrovšeka 8, 51000 Rijeka zastupanog po punomoćniku Rozana Dražić</item>
    </derivirana_varijabla>
  </DomainObject.Predmet.ProtuStrankaListFormatedWithAdress>
  <DomainObject.Predmet.ProtuStrankaListFormatedWithAdressOIB>
    <izvorni_sadrzaj>
      <item>MILAGROS j.d.o.o., OIB 11154549913, Jože Gabrovšeka 8, 51000 Rijeka zastupanog po punomoćniku Rozana Dražić</item>
    </izvorni_sadrzaj>
    <derivirana_varijabla naziv="DomainObject.Predmet.ProtuStrankaListFormatedWithAdressOIB_1">
      <item>MILAGROS j.d.o.o., OIB 11154549913, Jože Gabrovšeka 8, 51000 Rijeka zastupanog po punomoćniku Rozana Dražić</item>
    </derivirana_varijabla>
  </DomainObject.Predmet.ProtuStrankaListFormatedWithAdressOIB>
  <DomainObject.Predmet.ProtuStrankaListNazivFormated>
    <izvorni_sadrzaj>
      <item>MILAGROS j.d.o.o.</item>
    </izvorni_sadrzaj>
    <derivirana_varijabla naziv="DomainObject.Predmet.ProtuStrankaListNazivFormated_1">
      <item>MILAGROS j.d.o.o.</item>
    </derivirana_varijabla>
  </DomainObject.Predmet.ProtuStrankaListNazivFormated>
  <DomainObject.Predmet.ProtuStrankaListNazivFormatedOIB>
    <izvorni_sadrzaj>
      <item>MILAGROS j.d.o.o., OIB 11154549913</item>
    </izvorni_sadrzaj>
    <derivirana_varijabla naziv="DomainObject.Predmet.ProtuStrankaListNazivFormatedOIB_1">
      <item>MILAGROS j.d.o.o., OIB 11154549913</item>
    </derivirana_varijabla>
  </DomainObject.Predmet.ProtuStrankaListNazivFormatedOIB>
  <DomainObject.Predmet.OstaliListFormated>
    <izvorni_sadrzaj>
      <item>Rozana Dražić punomoćnik sudionika u postupku MILAGROS j.d.o.o.</item>
    </izvorni_sadrzaj>
    <derivirana_varijabla naziv="DomainObject.Predmet.OstaliListFormated_1">
      <item>Rozana Dražić punomoćnik sudionika u postupku MILAGROS j.d.o.o.</item>
    </derivirana_varijabla>
  </DomainObject.Predmet.OstaliListFormated>
  <DomainObject.Predmet.OstaliListFormatedOIB>
    <izvorni_sadrzaj>
      <item>Rozana Dražić, OIB 30063225279 punomoćnik sudionika u postupku MILAGROS j.d.o.o.</item>
    </izvorni_sadrzaj>
    <derivirana_varijabla naziv="DomainObject.Predmet.OstaliListFormatedOIB_1">
      <item>Rozana Dražić, OIB 30063225279 punomoćnik sudionika u postupku MILAGROS j.d.o.o.</item>
    </derivirana_varijabla>
  </DomainObject.Predmet.OstaliListFormatedOIB>
  <DomainObject.Predmet.OstaliListFormatedWithAdress>
    <izvorni_sadrzaj>
      <item>Rozana Dražić, Dražička 22, 51000 Rijeka punomoćnik sudionika u postupku MILAGROS j.d.o.o.</item>
    </izvorni_sadrzaj>
    <derivirana_varijabla naziv="DomainObject.Predmet.OstaliListFormatedWithAdress_1">
      <item>Rozana Dražić, Dražička 22, 51000 Rijeka punomoćnik sudionika u postupku MILAGROS j.d.o.o.</item>
    </derivirana_varijabla>
  </DomainObject.Predmet.OstaliListFormatedWithAdress>
  <DomainObject.Predmet.OstaliListFormatedWithAdressOIB>
    <izvorni_sadrzaj>
      <item>Rozana Dražić, OIB 30063225279, Dražička 22, 51000 Rijeka punomoćnik sudionika u postupku MILAGROS j.d.o.o.</item>
    </izvorni_sadrzaj>
    <derivirana_varijabla naziv="DomainObject.Predmet.OstaliListFormatedWithAdressOIB_1">
      <item>Rozana Dražić, OIB 30063225279, Dražička 22, 51000 Rijeka punomoćnik sudionika u postupku MILAGROS j.d.o.o.</item>
    </derivirana_varijabla>
  </DomainObject.Predmet.OstaliListFormatedWithAdressOIB>
  <DomainObject.Predmet.OstaliListNazivFormated>
    <izvorni_sadrzaj>
      <item>Rozana Dražić</item>
    </izvorni_sadrzaj>
    <derivirana_varijabla naziv="DomainObject.Predmet.OstaliListNazivFormated_1">
      <item>Rozana Dražić</item>
    </derivirana_varijabla>
  </DomainObject.Predmet.OstaliListNazivFormated>
  <DomainObject.Predmet.OstaliListNazivFormatedOIB>
    <izvorni_sadrzaj>
      <item>Rozana Dražić, OIB 30063225279</item>
    </izvorni_sadrzaj>
    <derivirana_varijabla naziv="DomainObject.Predmet.OstaliListNazivFormatedOIB_1">
      <item>Rozana Dražić, OIB 30063225279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St-617/2016-5</izvorni_sadrzaj>
    <derivirana_varijabla naziv="DomainObject.PoslovniBrojDokumenta_1">St-617/2016-5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MILAGROS j.d.o.o.</izvorni_sadrzaj>
    <derivirana_varijabla naziv="DomainObject.Predmet.ProtustrankaIDrugi_1">MILAGROS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MILAGROS j.d.o.o., OIB 11154549913, Jože Gabrovšeka 8, 51000 Rijeka</izvorni_sadrzaj>
    <derivirana_varijabla naziv="DomainObject.Predmet.ProtustrankaIDrugiAdressOIB_1">MILAGROS j.d.o.o., OIB 11154549913, Jože Gabrovšeka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MILAGROS j.d.o.o.</item>
      <item>Rozana Dražić</item>
    </izvorni_sadrzaj>
    <derivirana_varijabla naziv="DomainObject.Predmet.SudioniciListNaziv_1">
      <item>FINA Rijeka</item>
      <item>MILAGROS j.d.o.o.</item>
      <item>Rozana Dražić</item>
    </derivirana_varijabla>
  </DomainObject.Predmet.SudioniciListNaziv>
  <DomainObject.Predmet.SudioniciListAdressOIB>
    <izvorni_sadrzaj>
      <item>FINA Rijeka, OIB 85821130368, Frana Kurelca 8,51000 Rijeka</item>
      <item>MILAGROS j.d.o.o., OIB 11154549913, Jože Gabrovšeka 8,51000 Rijeka</item>
      <item>Rozana Dražić, OIB 30063225279, Dražička 22,51000 Rijeka</item>
    </izvorni_sadrzaj>
    <derivirana_varijabla naziv="DomainObject.Predmet.SudioniciListAdressOIB_1">
      <item>FINA Rijeka, OIB 85821130368, Frana Kurelca 8,51000 Rijeka</item>
      <item>MILAGROS j.d.o.o., OIB 11154549913, Jože Gabrovšeka 8,51000 Rijeka</item>
      <item>Rozana Dražić, OIB 30063225279, Dražička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11154549913</item>
      <item>, OIB 30063225279</item>
    </izvorni_sadrzaj>
    <derivirana_varijabla naziv="DomainObject.Predmet.SudioniciListNazivOIB_1">
      <item>, OIB 85821130368</item>
      <item>, OIB 11154549913</item>
      <item>, OIB 30063225279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5422F-44EF-49D5-B579-7828CF862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286</properties:Words>
  <properties:Characters>1507</properties:Characters>
  <properties:Lines>63</properties:Lines>
  <properties:Paragraphs>27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2017-01-05T09:32:00Z</dcterms:created>
  <dc:creator>Korisnik</dc:creator>
  <cp:lastModifiedBy>Tanja Fidel</cp:lastModifiedBy>
  <cp:lastPrinted>2016-06-16T08:50:00Z</cp:lastPrinted>
  <dcterms:modified xmlns:xsi="http://www.w3.org/2001/XMLSchema-instance" xsi:type="dcterms:W3CDTF">2017-04-26T07:07:00Z</dcterms:modified>
  <cp:revision>16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St-617/2016-5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