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40ad" w14:paraId="3d340ad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591216" w:rsidP="00D67CD7" w:rsidR="00D67CD7" w:rsidRPr="004E7435">
      <w:pPr>
        <w:rPr>
          <w:b/>
        </w:rPr>
      </w:pPr>
      <w:r>
        <w:rPr>
          <w:b/>
        </w:rPr>
        <w:t xml:space="preserve">     TRGOVAČKI SUD U DUBROVNIKU</w:t>
      </w:r>
    </w:p>
    <w:p w:rsidRDefault="00D67CD7" w:rsidP="00D67CD7" w:rsidR="00D67CD7" w:rsidRPr="004E7435">
      <w:pPr>
        <w:rPr>
          <w:b/>
        </w:rPr>
      </w:pP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C8374E">
        <w:rPr>
          <w:b/>
        </w:rPr>
        <w:t>172</w:t>
      </w:r>
      <w:r w:rsidR="004E7435" w:rsidRPr="004E7435">
        <w:rPr>
          <w:b/>
        </w:rPr>
        <w:t>/</w:t>
      </w:r>
      <w:r w:rsidR="00BC598C">
        <w:rPr>
          <w:b/>
        </w:rPr>
        <w:t>19</w:t>
      </w:r>
    </w:p>
    <w:p w:rsidRDefault="00D67CD7" w:rsidP="00D67CD7" w:rsidR="00D67CD7">
      <w:pPr>
        <w:jc w:val="right"/>
        <w:rPr>
          <w:b/>
        </w:rPr>
      </w:pPr>
    </w:p>
    <w:p w:rsidRDefault="00CF590E" w:rsidP="00D67CD7" w:rsidR="00CF590E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0E7DD7" w:rsidP="00CF590E" w:rsidR="00CF590E" w:rsidRPr="004C4BD8">
      <w:pPr>
        <w:ind w:firstLine="708"/>
        <w:jc w:val="both"/>
      </w:pPr>
      <w:r>
        <w:t xml:space="preserve">Trgovački sud </w:t>
      </w:r>
      <w:r w:rsidR="00D67CD7" w:rsidRPr="003266FB">
        <w:t xml:space="preserve">u Dubrovniku, po stečajnom sucu tog suda Diani Butigan Granić, kao sucu pojedincu, u stečajnom </w:t>
      </w:r>
      <w:r w:rsidR="00D67CD7" w:rsidRPr="004C4BD8">
        <w:t>postupku nad dužnikom</w:t>
      </w:r>
      <w:r w:rsidR="004E7435" w:rsidRPr="004C4BD8">
        <w:t xml:space="preserve"> </w:t>
      </w:r>
      <w:r w:rsidR="00591216">
        <w:t xml:space="preserve"> </w:t>
      </w:r>
      <w:r w:rsidR="004C4BD8" w:rsidRPr="004C4BD8">
        <w:t xml:space="preserve"> </w:t>
      </w:r>
      <w:r w:rsidR="00591216" w:rsidRPr="00591216">
        <w:t>EURUS d.o.o. za projektiranje i nadzor</w:t>
      </w:r>
      <w:r w:rsidR="00591216">
        <w:t xml:space="preserve">, </w:t>
      </w:r>
      <w:r w:rsidR="00591216" w:rsidRPr="00591216">
        <w:t>Smiljanićeva 2</w:t>
      </w:r>
      <w:r w:rsidR="00591216">
        <w:t>, Split,OIB:</w:t>
      </w:r>
      <w:r w:rsidR="00591216" w:rsidRPr="00591216">
        <w:t xml:space="preserve"> 24049603111</w:t>
      </w:r>
      <w:r w:rsidR="00591216">
        <w:t xml:space="preserve">, </w:t>
      </w:r>
      <w:r w:rsidR="004C4BD8" w:rsidRPr="004C4BD8">
        <w:t>zastupa</w:t>
      </w:r>
      <w:r w:rsidR="00591216">
        <w:t xml:space="preserve">nog po stečajnom upravitelju Domagoju Repaču, </w:t>
      </w:r>
      <w:r w:rsidR="00CF590E" w:rsidRPr="004C4BD8">
        <w:t xml:space="preserve">dana </w:t>
      </w:r>
      <w:r w:rsidR="00591216">
        <w:t>14.</w:t>
      </w:r>
      <w:r w:rsidR="00CF590E" w:rsidRPr="004C4BD8">
        <w:t xml:space="preserve"> </w:t>
      </w:r>
      <w:r w:rsidR="00591216">
        <w:t xml:space="preserve">svibnja </w:t>
      </w:r>
      <w:r w:rsidR="00CF590E" w:rsidRPr="004C4BD8">
        <w:t>201</w:t>
      </w:r>
      <w:r w:rsidR="00032272" w:rsidRPr="004C4BD8">
        <w:t>9</w:t>
      </w:r>
      <w:r w:rsidR="00CF590E" w:rsidRPr="004C4BD8">
        <w:t>.g.</w:t>
      </w:r>
    </w:p>
    <w:p w:rsidRDefault="00D67CD7" w:rsidP="00D67CD7" w:rsidR="00D67CD7" w:rsidRPr="004C4BD8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591216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591216" w:rsidRPr="00591216">
        <w:t>EURUS d.o.o. za projektiranje i nadzor, Smiljanićeva 2, Split,OIB: 24049603111,</w:t>
      </w:r>
      <w:r w:rsidR="004C4BD8" w:rsidRPr="004C4BD8">
        <w:t xml:space="preserve"> zastupanog po stečajnom upravitelju</w:t>
      </w:r>
      <w:r w:rsidR="00591216">
        <w:t xml:space="preserve"> Domagoju Repaču</w:t>
      </w:r>
      <w:r w:rsidR="004F317E">
        <w:t>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Po pravomoćnosti ovog rješenja registarski odjel Trgovačkog suda u u </w:t>
      </w:r>
      <w:r w:rsidR="00C8374E">
        <w:t>Splitu</w:t>
      </w:r>
      <w:r w:rsidRPr="003266FB">
        <w:t xml:space="preserve">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D67CD7" w:rsidR="00D67CD7" w:rsidRPr="003266FB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591216">
        <w:t>102/2017</w:t>
      </w:r>
      <w:r w:rsidR="00DE5D2B" w:rsidRPr="003266FB">
        <w:t xml:space="preserve"> od </w:t>
      </w:r>
      <w:r w:rsidR="00EF212B">
        <w:t>20</w:t>
      </w:r>
      <w:r w:rsidR="00D67CD7" w:rsidRPr="003266FB">
        <w:t xml:space="preserve">. </w:t>
      </w:r>
      <w:r w:rsidR="00EF212B">
        <w:t>prosinca</w:t>
      </w:r>
      <w:r w:rsidR="00AC6D5D">
        <w:t xml:space="preserve"> 2017</w:t>
      </w:r>
      <w:r w:rsidR="00D67CD7" w:rsidRPr="003266FB">
        <w:t xml:space="preserve">. godine otvoren je stečajni postupak nad dužnikom </w:t>
      </w:r>
      <w:r w:rsidR="00591216" w:rsidRPr="00591216">
        <w:t>EURUS d.o.o. za projektiranje i nadzor, Smiljanićeva 2, Split,OIB: 24049603111</w:t>
      </w:r>
      <w:r w:rsidR="00591216">
        <w:t>.</w:t>
      </w:r>
    </w:p>
    <w:p w:rsidRDefault="00AC6D5D" w:rsidP="00D67CD7" w:rsidR="00AC6D5D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Prema izvješću stečajnog upravitelj</w:t>
      </w:r>
      <w:r w:rsidR="00A51F29"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 xml:space="preserve">Temeljem čl. 293. SZ ako se nakon otvaranja stečajnoga postupka pokaže da stečajna masa nije dostatna ni za namirenje troškova postupka, sud će rješenjem obustaviti i zaključiti </w:t>
      </w:r>
      <w:r w:rsidRPr="003266FB">
        <w:lastRenderedPageBreak/>
        <w:t>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EF212B">
        <w:t>05</w:t>
      </w:r>
      <w:r w:rsidRPr="003266FB">
        <w:t xml:space="preserve">. </w:t>
      </w:r>
      <w:r w:rsidR="00EF212B">
        <w:t>ožujka</w:t>
      </w:r>
      <w:r w:rsidR="00AC6D5D">
        <w:t xml:space="preserve"> 2018</w:t>
      </w:r>
      <w:r w:rsidRPr="003266FB">
        <w:t xml:space="preserve">. godine stečajni vjerovnici </w:t>
      </w:r>
      <w:r w:rsidR="00DB33D6">
        <w:t xml:space="preserve">nisu pristupili kako bi </w:t>
      </w:r>
      <w:r w:rsidRPr="003266FB">
        <w:t>donijeli odluku da se stečajni postupak obustavi i zaključi sukladno čl. 293. Stečajnog zakona.</w:t>
      </w:r>
      <w:r w:rsidR="00F15681" w:rsidRPr="003266FB">
        <w:t xml:space="preserve"> S obzirom da se svi vjerovnici nisu izjasnili o prijedlogu za obustavu i zaključenje postupka sud je rješenj</w:t>
      </w:r>
      <w:r w:rsidR="00D70023">
        <w:t xml:space="preserve">em od </w:t>
      </w:r>
      <w:r w:rsidR="00C8374E">
        <w:t>5</w:t>
      </w:r>
      <w:r w:rsidR="00DB33D6">
        <w:t>.</w:t>
      </w:r>
      <w:r w:rsidR="00F15681" w:rsidRPr="003266FB">
        <w:t xml:space="preserve"> </w:t>
      </w:r>
      <w:r w:rsidR="00C8374E">
        <w:t>travnja 2019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591216">
        <w:rPr>
          <w:b/>
        </w:rPr>
        <w:t>14</w:t>
      </w:r>
      <w:r w:rsidR="00CF590E">
        <w:rPr>
          <w:b/>
        </w:rPr>
        <w:t xml:space="preserve">. </w:t>
      </w:r>
      <w:r w:rsidR="00591216">
        <w:rPr>
          <w:b/>
        </w:rPr>
        <w:t>svibnja</w:t>
      </w:r>
      <w:r w:rsidR="004F317E">
        <w:rPr>
          <w:b/>
        </w:rPr>
        <w:t xml:space="preserve"> </w:t>
      </w:r>
      <w:r w:rsidR="003266FB" w:rsidRPr="003266FB">
        <w:rPr>
          <w:b/>
        </w:rPr>
        <w:t>201</w:t>
      </w:r>
      <w:r w:rsidR="00032272">
        <w:rPr>
          <w:b/>
        </w:rPr>
        <w:t>9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EF212B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Split</w:t>
      </w:r>
    </w:p>
    <w:p w:rsidRDefault="00C8374E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ŽDO Split</w:t>
      </w:r>
      <w:r w:rsidR="00D67CD7" w:rsidRPr="003266FB">
        <w:t xml:space="preserve">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p w:rsidRDefault="00B37F89" w:rsidR="00B37F89" w:rsidRPr="003266FB"/>
    <w:sectPr w:rsidSect="004E7435" w:rsidR="00B37F8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0C4" w:rsidP="004E7435" w:rsidR="002C00C4">
      <w:r>
        <w:separator/>
      </w:r>
    </w:p>
  </w:endnote>
  <w:endnote w:id="0" w:type="continuationSeparator">
    <w:p w:rsidRDefault="002C00C4" w:rsidP="004E7435" w:rsidR="002C0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0C4" w:rsidP="004E7435" w:rsidR="002C00C4">
      <w:r>
        <w:separator/>
      </w:r>
    </w:p>
  </w:footnote>
  <w:footnote w:id="0" w:type="continuationSeparator">
    <w:p w:rsidRDefault="002C00C4" w:rsidP="004E7435" w:rsidR="002C00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075">
          <w:rPr>
            <w:noProof/>
          </w:rPr>
          <w:t>2</w:t>
        </w:r>
        <w:r>
          <w:fldChar w:fldCharType="end"/>
        </w:r>
        <w:r w:rsidR="00DB33D6">
          <w:t xml:space="preserve"> </w:t>
        </w:r>
        <w:r w:rsidR="00DB33D6">
          <w:tab/>
        </w:r>
        <w:r w:rsidR="00DB33D6">
          <w:tab/>
          <w:t xml:space="preserve">Posl.br. </w:t>
        </w:r>
        <w:r w:rsidR="00BC598C">
          <w:t>7.St.</w:t>
        </w:r>
        <w:r w:rsidR="00C8374E">
          <w:t>172</w:t>
        </w:r>
        <w:r w:rsidR="00BC598C">
          <w:t>/19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30243"/>
    <w:rsid w:val="00032272"/>
    <w:rsid w:val="00083469"/>
    <w:rsid w:val="000E7DD7"/>
    <w:rsid w:val="001427D6"/>
    <w:rsid w:val="001B1AD5"/>
    <w:rsid w:val="00200075"/>
    <w:rsid w:val="002C00C4"/>
    <w:rsid w:val="003266FB"/>
    <w:rsid w:val="00336A05"/>
    <w:rsid w:val="003D45F9"/>
    <w:rsid w:val="00480330"/>
    <w:rsid w:val="004C4BD8"/>
    <w:rsid w:val="004E5621"/>
    <w:rsid w:val="004E7435"/>
    <w:rsid w:val="004F317E"/>
    <w:rsid w:val="00591216"/>
    <w:rsid w:val="00721B68"/>
    <w:rsid w:val="007E0FC6"/>
    <w:rsid w:val="007E311D"/>
    <w:rsid w:val="00826F01"/>
    <w:rsid w:val="009B6353"/>
    <w:rsid w:val="00A51F29"/>
    <w:rsid w:val="00A861F3"/>
    <w:rsid w:val="00AC6D5D"/>
    <w:rsid w:val="00B37F89"/>
    <w:rsid w:val="00B716C2"/>
    <w:rsid w:val="00B91058"/>
    <w:rsid w:val="00BC598C"/>
    <w:rsid w:val="00C8374E"/>
    <w:rsid w:val="00CF590E"/>
    <w:rsid w:val="00D67CD7"/>
    <w:rsid w:val="00D70023"/>
    <w:rsid w:val="00DB33D6"/>
    <w:rsid w:val="00DE5D2B"/>
    <w:rsid w:val="00EF212B"/>
    <w:rsid w:val="00F15681"/>
    <w:rsid w:val="00F53FDC"/>
    <w:rsid w:val="00FC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07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07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07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07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07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07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07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07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St-172/2019</izvorni_sadrzaj>
    <derivirana_varijabla naziv="DomainObject.Predmet.OznakaBroj_1">St-172/2019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EURUS d.o.o. za projektiranje i nadzor</izvorni_sadrzaj>
    <derivirana_varijabla naziv="DomainObject.Predmet.ProtustrankaFormated_1">  EURUS d.o.o. za projektiranje i nadzor</derivirana_varijabla>
  </DomainObject.Predmet.ProtustrankaFormated>
  <DomainObject.Predmet.ProtustrankaFormatedOIB>
    <izvorni_sadrzaj>  EURUS d.o.o. za projektiranje i nadzor, OIB 24049603111</izvorni_sadrzaj>
    <derivirana_varijabla naziv="DomainObject.Predmet.ProtustrankaFormatedOIB_1">  EURUS d.o.o. za projektiranje i nadzor, OIB 24049603111</derivirana_varijabla>
  </DomainObject.Predmet.ProtustrankaFormatedOIB>
  <DomainObject.Predmet.ProtustrankaFormatedWithAdress>
    <izvorni_sadrzaj> EURUS d.o.o. za projektiranje i nadzor, Smiljanićeva 2, 21000 Split</izvorni_sadrzaj>
    <derivirana_varijabla naziv="DomainObject.Predmet.ProtustrankaFormatedWithAdress_1"> EURUS d.o.o. za projektiranje i nadzor, Smiljanićeva 2, 21000 Split</derivirana_varijabla>
  </DomainObject.Predmet.ProtustrankaFormatedWithAdress>
  <DomainObject.Predmet.ProtustrankaFormatedWithAdressOIB>
    <izvorni_sadrzaj> EURUS d.o.o. za projektiranje i nadzor, OIB 24049603111, Smiljanićeva 2, 21000 Split</izvorni_sadrzaj>
    <derivirana_varijabla naziv="DomainObject.Predmet.ProtustrankaFormatedWithAdressOIB_1"> EURUS d.o.o. za projektiranje i nadzor, OIB 24049603111, Smiljanićeva 2, 21000 Split</derivirana_varijabla>
  </DomainObject.Predmet.ProtustrankaFormatedWithAdressOIB>
  <DomainObject.Predmet.ProtustrankaWithAdress>
    <izvorni_sadrzaj>EURUS d.o.o. za projektiranje i nadzor Smiljanićeva 2, 21000 Split</izvorni_sadrzaj>
    <derivirana_varijabla naziv="DomainObject.Predmet.ProtustrankaWithAdress_1">EURUS d.o.o. za projektiranje i nadzor Smiljanićeva 2, 21000 Split</derivirana_varijabla>
  </DomainObject.Predmet.ProtustrankaWithAdress>
  <DomainObject.Predmet.ProtustrankaWithAdressOIB>
    <izvorni_sadrzaj>EURUS d.o.o. za projektiranje i nadzor, OIB 24049603111, Smiljanićeva 2, 21000 Split</izvorni_sadrzaj>
    <derivirana_varijabla naziv="DomainObject.Predmet.ProtustrankaWithAdressOIB_1">EURUS d.o.o. za projektiranje i nadzor, OIB 24049603111, Smiljanićeva 2, 21000 Split</derivirana_varijabla>
  </DomainObject.Predmet.ProtustrankaWithAdressOIB>
  <DomainObject.Predmet.ProtustrankaNazivFormated>
    <izvorni_sadrzaj>EURUS d.o.o. za projektiranje i nadzor</izvorni_sadrzaj>
    <derivirana_varijabla naziv="DomainObject.Predmet.ProtustrankaNazivFormated_1">EURUS d.o.o. za projektiranje i nadzor</derivirana_varijabla>
  </DomainObject.Predmet.ProtustrankaNazivFormated>
  <DomainObject.Predmet.ProtustrankaNazivFormatedOIB>
    <izvorni_sadrzaj>EURUS d.o.o. za projektiranje i nadzor, OIB 24049603111</izvorni_sadrzaj>
    <derivirana_varijabla naziv="DomainObject.Predmet.ProtustrankaNazivFormatedOIB_1">EURUS d.o.o. za projektiranje i nadzor, OIB 24049603111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389522.54</izvorni_sadrzaj>
    <derivirana_varijabla naziv="DomainObject.Predmet.TrenutnaVrijednost_1">389522.54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EURUS d.o.o. za projektiranje i nadzor</item>
    </izvorni_sadrzaj>
    <derivirana_varijabla naziv="DomainObject.Predmet.ProtuStrankaListFormated_1">
      <item>EURUS d.o.o. za projektiranje i nadzor</item>
    </derivirana_varijabla>
  </DomainObject.Predmet.ProtuStrankaListFormated>
  <DomainObject.Predmet.ProtuStrankaListFormatedOIB>
    <izvorni_sadrzaj>
      <item>EURUS d.o.o. za projektiranje i nadzor, OIB 24049603111</item>
    </izvorni_sadrzaj>
    <derivirana_varijabla naziv="DomainObject.Predmet.ProtuStrankaListFormatedOIB_1">
      <item>EURUS d.o.o. za projektiranje i nadzor, OIB 24049603111</item>
    </derivirana_varijabla>
  </DomainObject.Predmet.ProtuStrankaListFormatedOIB>
  <DomainObject.Predmet.ProtuStrankaListFormatedWithAdress>
    <izvorni_sadrzaj>
      <item>EURUS d.o.o. za projektiranje i nadzor, Smiljanićeva 2, 21000 Split</item>
    </izvorni_sadrzaj>
    <derivirana_varijabla naziv="DomainObject.Predmet.ProtuStrankaListFormatedWithAdress_1">
      <item>EURUS d.o.o. za projektiranje i nadzor, Smiljanićeva 2, 21000 Split</item>
    </derivirana_varijabla>
  </DomainObject.Predmet.ProtuStrankaListFormatedWithAdress>
  <DomainObject.Predmet.ProtuStrankaListFormatedWithAdressOIB>
    <izvorni_sadrzaj>
      <item>EURUS d.o.o. za projektiranje i nadzor, OIB 24049603111, Smiljanićeva 2, 21000 Split</item>
    </izvorni_sadrzaj>
    <derivirana_varijabla naziv="DomainObject.Predmet.ProtuStrankaListFormatedWithAdressOIB_1">
      <item>EURUS d.o.o. za projektiranje i nadzor, OIB 24049603111, Smiljanićeva 2, 21000 Split</item>
    </derivirana_varijabla>
  </DomainObject.Predmet.ProtuStrankaListFormatedWithAdressOIB>
  <DomainObject.Predmet.ProtuStrankaListNazivFormated>
    <izvorni_sadrzaj>
      <item>EURUS d.o.o. za projektiranje i nadzor</item>
    </izvorni_sadrzaj>
    <derivirana_varijabla naziv="DomainObject.Predmet.ProtuStrankaListNazivFormated_1">
      <item>EURUS d.o.o. za projektiranje i nadzor</item>
    </derivirana_varijabla>
  </DomainObject.Predmet.ProtuStrankaListNazivFormated>
  <DomainObject.Predmet.ProtuStrankaListNazivFormatedOIB>
    <izvorni_sadrzaj>
      <item>EURUS d.o.o. za projektiranje i nadzor, OIB 24049603111</item>
    </izvorni_sadrzaj>
    <derivirana_varijabla naziv="DomainObject.Predmet.ProtuStrankaListNazivFormatedOIB_1">
      <item>EURUS d.o.o. za projektiranje i nadzor, OIB 24049603111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Nikola Marinković</item>
      <item>Domagoj Repač</item>
    </izvorni_sadrzaj>
    <derivirana_varijabla naziv="DomainObject.Predmet.OstaliListFormated_1">
      <item>Županijsko državno odvjetništvo u Splitu punomoćnik sudionika u postupku Ministarstvo financija RH</item>
      <item>Nikola Marinković</item>
      <item>Domagoj Repač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Nikola Marinković, OIB 22542534156</item>
      <item>Domagoj Repač, OIB 24977406612</item>
    </izvorni_sadrzaj>
    <derivirana_varijabla naziv="DomainObject.Predmet.OstaliListFormatedOIB_1">
      <item>Županijsko državno odvjetništvo u Splitu punomoćnik sudionika u postupku Ministarstvo financija RH</item>
      <item>Nikola Marinković, OIB 22542534156</item>
      <item>Domagoj Repač, OIB 24977406612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Nikola Marinković, Zvizdina 2, 21000 Split</item>
      <item>Domagoj Repač, Đorđićeva Ulica 24, 10000 Zagreb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Nikola Marinković, Zvizdina 2, 21000 Split</item>
      <item>Domagoj Repač, Đorđićeva Ulica 24, 10000 Zagreb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Nikola Marinković, OIB 22542534156, Zvizdina 2, 21000 Split</item>
      <item>Domagoj Repač, OIB 24977406612, Đorđićeva Ulica 24, 10000 Zagreb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Nikola Marinković, OIB 22542534156, Zvizdina 2, 21000 Split</item>
      <item>Domagoj Repač, OIB 24977406612, Đorđićeva Ulica 24, 10000 Zagreb</item>
    </derivirana_varijabla>
  </DomainObject.Predmet.OstaliListFormatedWithAdressOIB>
  <DomainObject.Predmet.OstaliListNazivFormated>
    <izvorni_sadrzaj>
      <item>Županijsko državno odvjetništvo u Splitu</item>
      <item>Nikola Marinković</item>
      <item>Domagoj Repač</item>
    </izvorni_sadrzaj>
    <derivirana_varijabla naziv="DomainObject.Predmet.OstaliListNazivFormated_1">
      <item>Županijsko državno odvjetništvo u Splitu</item>
      <item>Nikola Marinković</item>
      <item>Domagoj Repač</item>
    </derivirana_varijabla>
  </DomainObject.Predmet.OstaliListNazivFormated>
  <DomainObject.Predmet.OstaliListNazivFormatedOIB>
    <izvorni_sadrzaj>
      <item>Županijsko državno odvjetništvo u Splitu</item>
      <item>Nikola Marinković, OIB 22542534156</item>
      <item>Domagoj Repač, OIB 24977406612</item>
    </izvorni_sadrzaj>
    <derivirana_varijabla naziv="DomainObject.Predmet.OstaliListNazivFormatedOIB_1">
      <item>Županijsko državno odvjetništvo u Splitu</item>
      <item>Nikola Marinković, OIB 22542534156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EURUS d.o.o. za projektiranje i nadzor</izvorni_sadrzaj>
    <derivirana_varijabla naziv="DomainObject.Predmet.ProtustrankaIDrugi_1">EURUS d.o.o. za projektiranje i nadzor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EURUS d.o.o. za projektiranje i nadzor, OIB 24049603111, Smiljanićeva 2, 21000 Split</izvorni_sadrzaj>
    <derivirana_varijabla naziv="DomainObject.Predmet.ProtustrankaIDrugiAdressOIB_1">EURUS d.o.o. za projektiranje i nadzor, OIB 24049603111,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EURUS d.o.o. za projektiranje i nadzor</item>
      <item>FINANCIJSKA AGENCIJA, RC SPLIT</item>
      <item>Ministarstvo financija RH</item>
      <item>Županijsko državno odvjetništvo u Splitu</item>
      <item>Nikola Marinković</item>
      <item>Domagoj Repač</item>
    </izvorni_sadrzaj>
    <derivirana_varijabla naziv="DomainObject.Predmet.SudioniciListNaziv_1">
      <item>EURUS d.o.o. za projektiranje i nadzor</item>
      <item>FINANCIJSKA AGENCIJA, RC SPLIT</item>
      <item>Ministarstvo financija RH</item>
      <item>Županijsko državno odvjetništvo u Splitu</item>
      <item>Nikola Marinković</item>
      <item>Domagoj Repač</item>
    </derivirana_varijabla>
  </DomainObject.Predmet.SudioniciListNaziv>
  <DomainObject.Predmet.SudioniciListAdressOIB>
    <izvorni_sadrzaj>
      <item>EURUS d.o.o. za projektiranje i nadzor, OIB 24049603111, Smiljanićeva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Nikola Marinković, OIB 22542534156, Zvizdina 2,21000 Split</item>
      <item>Domagoj Repač, OIB 24977406612, Đorđićeva Ulica 24,10000 Zagreb</item>
    </izvorni_sadrzaj>
    <derivirana_varijabla naziv="DomainObject.Predmet.SudioniciListAdressOIB_1">
      <item>EURUS d.o.o. za projektiranje i nadzor, OIB 24049603111, Smiljanićeva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Nikola Marinković, OIB 22542534156, Zvizdina 2,21000 Split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24049603111</item>
      <item>, OIB 85821130368</item>
      <item>, OIB 18683136487</item>
      <item>, OIB null</item>
      <item>, OIB 22542534156</item>
      <item>, OIB 24977406612</item>
    </izvorni_sadrzaj>
    <derivirana_varijabla naziv="DomainObject.Predmet.SudioniciListNazivOIB_1">
      <item>, OIB 24049603111</item>
      <item>, OIB 85821130368</item>
      <item>, OIB 18683136487</item>
      <item>, OIB null</item>
      <item>, OIB 22542534156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EC124-1D57-44FC-9F45-13F695CF5E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2812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2019-05-14T11:20:00Z</dcterms:created>
  <dc:creator>Diana Butigan Granić</dc:creator>
  <cp:lastModifiedBy>Sanja Vuković</cp:lastModifiedBy>
  <cp:lastPrinted>2017-09-20T11:56:00Z</cp:lastPrinted>
  <dcterms:modified xmlns:xsi="http://www.w3.org/2001/XMLSchema-instance" xsi:type="dcterms:W3CDTF">2019-05-14T11:21:00Z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(172-19 - obustava zaključenje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