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f1bc" w14:paraId="59ff1bc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7C4C44">
        <w:rPr>
          <w:rFonts w:hAnsi="Times New Roman" w:ascii="Times New Roman"/>
          <w:b/>
          <w:sz w:val="24"/>
          <w:szCs w:val="24"/>
        </w:rPr>
        <w:t>36</w:t>
      </w:r>
      <w:r w:rsidR="00204F6A">
        <w:rPr>
          <w:rFonts w:hAnsi="Times New Roman" w:ascii="Times New Roman"/>
          <w:b/>
          <w:sz w:val="24"/>
          <w:szCs w:val="24"/>
        </w:rPr>
        <w:t>44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C4C44">
        <w:rPr>
          <w:rFonts w:hAnsi="Times New Roman" w:ascii="Times New Roman"/>
        </w:rPr>
        <w:t>36</w:t>
      </w:r>
      <w:r w:rsidR="00204F6A">
        <w:rPr>
          <w:rFonts w:hAnsi="Times New Roman" w:ascii="Times New Roman"/>
        </w:rPr>
        <w:t>44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204F6A" w:rsidRPr="00204F6A">
        <w:rPr>
          <w:rFonts w:hAnsi="Times New Roman" w:ascii="Times New Roman"/>
        </w:rPr>
        <w:t>GRAZIA poduzeće za trgovinu na veliko i malo, vanjsku trgovinu i proizvodnju p.o.</w:t>
      </w:r>
      <w:r w:rsidR="00704FBC">
        <w:rPr>
          <w:rFonts w:hAnsi="Times New Roman" w:ascii="Times New Roman"/>
        </w:rPr>
        <w:t xml:space="preserve">, iz </w:t>
      </w:r>
      <w:r w:rsidR="007C4C44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204F6A" w:rsidRPr="00204F6A">
        <w:rPr>
          <w:rFonts w:hAnsi="Times New Roman" w:ascii="Times New Roman"/>
        </w:rPr>
        <w:t>22818104985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154B8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4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4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4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4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4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4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4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3644</izvorni_sadrzaj>
    <derivirana_varijabla naziv="DomainObject.Predmet.Broj_1">3644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St-3644/2015</izvorni_sadrzaj>
    <derivirana_varijabla naziv="DomainObject.Predmet.OznakaBroj_1">St-3644/2015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GRAZIA poduzeće za trgovinu na veliko i malo, vanjsku trgovinu i proizvodnju p.o.</izvorni_sadrzaj>
    <derivirana_varijabla naziv="DomainObject.Predmet.ProtustrankaFormated_1">  GRAZIA poduzeće za trgovinu na veliko i malo, vanjsku trgovinu i proizvodnju p.o.</derivirana_varijabla>
  </DomainObject.Predmet.ProtustrankaFormated>
  <DomainObject.Predmet.ProtustrankaFormatedOIB>
    <izvorni_sadrzaj>  GRAZIA poduzeće za trgovinu na veliko i malo, vanjsku trgovinu i proizvodnju p.o., OIB 22818104985</izvorni_sadrzaj>
    <derivirana_varijabla naziv="DomainObject.Predmet.ProtustrankaFormatedOIB_1">  GRAZIA poduzeće za trgovinu na veliko i malo, vanjsku trgovinu i proizvodnju p.o., OIB 22818104985</derivirana_varijabla>
  </DomainObject.Predmet.ProtustrankaFormatedOIB>
  <DomainObject.Predmet.ProtustrankaFormatedWithAdress>
    <izvorni_sadrzaj> GRAZIA poduzeće za trgovinu na veliko i malo, vanjsku trgovinu i proizvodnju p.o., Zubovačka 12, 10000 Zagreb</izvorni_sadrzaj>
    <derivirana_varijabla naziv="DomainObject.Predmet.ProtustrankaFormatedWithAdress_1"> GRAZIA poduzeće za trgovinu na veliko i malo, vanjsku trgovinu i proizvodnju p.o., Zubovačka 12, 10000 Zagreb</derivirana_varijabla>
  </DomainObject.Predmet.ProtustrankaFormatedWithAdress>
  <DomainObject.Predmet.ProtustrankaFormatedWithAdressOIB>
    <izvorni_sadrzaj> GRAZIA poduzeće za trgovinu na veliko i malo, vanjsku trgovinu i proizvodnju p.o., OIB 22818104985, Zubovačka 12, 10000 Zagreb</izvorni_sadrzaj>
    <derivirana_varijabla naziv="DomainObject.Predmet.ProtustrankaFormatedWithAdressOIB_1"> GRAZIA poduzeće za trgovinu na veliko i malo, vanjsku trgovinu i proizvodnju p.o., OIB 22818104985, Zubovačka 12, 10000 Zagreb</derivirana_varijabla>
  </DomainObject.Predmet.ProtustrankaFormatedWithAdressOIB>
  <DomainObject.Predmet.ProtustrankaWithAdress>
    <izvorni_sadrzaj>GRAZIA poduzeće za trgovinu na veliko i malo, vanjsku trgovinu i proizvodnju p.o. Zubovačka 12, 10000 Zagreb</izvorni_sadrzaj>
    <derivirana_varijabla naziv="DomainObject.Predmet.ProtustrankaWithAdress_1">GRAZIA poduzeće za trgovinu na veliko i malo, vanjsku trgovinu i proizvodnju p.o. Zubovačka 12, 10000 Zagreb</derivirana_varijabla>
  </DomainObject.Predmet.ProtustrankaWithAdress>
  <DomainObject.Predmet.ProtustrankaWithAdressOIB>
    <izvorni_sadrzaj>GRAZIA poduzeće za trgovinu na veliko i malo, vanjsku trgovinu i proizvodnju p.o., OIB 22818104985, Zubovačka 12, 10000 Zagreb</izvorni_sadrzaj>
    <derivirana_varijabla naziv="DomainObject.Predmet.ProtustrankaWithAdressOIB_1">GRAZIA poduzeće za trgovinu na veliko i malo, vanjsku trgovinu i proizvodnju p.o., OIB 22818104985, Zubovačka 12, 10000 Zagreb</derivirana_varijabla>
  </DomainObject.Predmet.ProtustrankaWithAdressOIB>
  <DomainObject.Predmet.ProtustrankaNazivFormated>
    <izvorni_sadrzaj>GRAZIA poduzeće za trgovinu na veliko i malo, vanjsku trgovinu i proizvodnju p.o.</izvorni_sadrzaj>
    <derivirana_varijabla naziv="DomainObject.Predmet.ProtustrankaNazivFormated_1">GRAZIA poduzeće za trgovinu na veliko i malo, vanjsku trgovinu i proizvodnju p.o.</derivirana_varijabla>
  </DomainObject.Predmet.ProtustrankaNazivFormated>
  <DomainObject.Predmet.ProtustrankaNazivFormatedOIB>
    <izvorni_sadrzaj>GRAZIA poduzeće za trgovinu na veliko i malo, vanjsku trgovinu i proizvodnju p.o., OIB 22818104985</izvorni_sadrzaj>
    <derivirana_varijabla naziv="DomainObject.Predmet.ProtustrankaNazivFormatedOIB_1">GRAZIA poduzeće za trgovinu na veliko i malo, vanjsku trgovinu i proizvodnju p.o., OIB 22818104985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GRAZIA poduzeće za trgovinu na veliko i malo, vanjsku trgovinu i proizvodnju p.o.</item>
    </izvorni_sadrzaj>
    <derivirana_varijabla naziv="DomainObject.Predmet.ProtuStrankaListFormated_1">
      <item>GRAZIA poduzeće za trgovinu na veliko i malo, vanjsku trgovinu i proizvodnju p.o.</item>
    </derivirana_varijabla>
  </DomainObject.Predmet.ProtuStrankaListFormated>
  <DomainObject.Predmet.ProtuStrankaListFormatedOIB>
    <izvorni_sadrzaj>
      <item>GRAZIA poduzeće za trgovinu na veliko i malo, vanjsku trgovinu i proizvodnju p.o., OIB 22818104985</item>
    </izvorni_sadrzaj>
    <derivirana_varijabla naziv="DomainObject.Predmet.ProtuStrankaListFormatedOIB_1">
      <item>GRAZIA poduzeće za trgovinu na veliko i malo, vanjsku trgovinu i proizvodnju p.o., OIB 22818104985</item>
    </derivirana_varijabla>
  </DomainObject.Predmet.ProtuStrankaListFormatedOIB>
  <DomainObject.Predmet.ProtuStrankaListFormatedWithAdress>
    <izvorni_sadrzaj>
      <item>GRAZIA poduzeće za trgovinu na veliko i malo, vanjsku trgovinu i proizvodnju p.o., Zubovačka 12, 10000 Zagreb</item>
    </izvorni_sadrzaj>
    <derivirana_varijabla naziv="DomainObject.Predmet.ProtuStrankaListFormatedWithAdress_1">
      <item>GRAZIA poduzeće za trgovinu na veliko i malo, vanjsku trgovinu i proizvodnju p.o., Zubovačka 12, 10000 Zagreb</item>
    </derivirana_varijabla>
  </DomainObject.Predmet.ProtuStrankaListFormatedWithAdress>
  <DomainObject.Predmet.ProtuStrankaListFormatedWithAdressOIB>
    <izvorni_sadrzaj>
      <item>GRAZIA poduzeće za trgovinu na veliko i malo, vanjsku trgovinu i proizvodnju p.o., OIB 22818104985, Zubovačka 12, 10000 Zagreb</item>
    </izvorni_sadrzaj>
    <derivirana_varijabla naziv="DomainObject.Predmet.ProtuStrankaListFormatedWithAdressOIB_1">
      <item>GRAZIA poduzeće za trgovinu na veliko i malo, vanjsku trgovinu i proizvodnju p.o., OIB 22818104985, Zubovačka 12, 10000 Zagreb</item>
    </derivirana_varijabla>
  </DomainObject.Predmet.ProtuStrankaListFormatedWithAdressOIB>
  <DomainObject.Predmet.ProtuStrankaListNazivFormated>
    <izvorni_sadrzaj>
      <item>GRAZIA poduzeće za trgovinu na veliko i malo, vanjsku trgovinu i proizvodnju p.o.</item>
    </izvorni_sadrzaj>
    <derivirana_varijabla naziv="DomainObject.Predmet.ProtuStrankaListNazivFormated_1">
      <item>GRAZIA poduzeće za trgovinu na veliko i malo, vanjsku trgovinu i proizvodnju p.o.</item>
    </derivirana_varijabla>
  </DomainObject.Predmet.ProtuStrankaListNazivFormated>
  <DomainObject.Predmet.ProtuStrankaListNazivFormatedOIB>
    <izvorni_sadrzaj>
      <item>GRAZIA poduzeće za trgovinu na veliko i malo, vanjsku trgovinu i proizvodnju p.o., OIB 22818104985</item>
    </izvorni_sadrzaj>
    <derivirana_varijabla naziv="DomainObject.Predmet.ProtuStrankaListNazivFormatedOIB_1">
      <item>GRAZIA poduzeće za trgovinu na veliko i malo, vanjsku trgovinu i proizvodnju p.o., OIB 22818104985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GRAZIA poduzeće za trgovinu na veliko i malo, vanjsku trgovinu i proizvodnju p.o.</izvorni_sadrzaj>
    <derivirana_varijabla naziv="DomainObject.Predmet.ProtustrankaIDrugi_1">GRAZIA poduzeće za trgovinu na veliko i malo, vanjsku trgovinu i proizvodnju p.o.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GRAZIA poduzeće za trgovinu na veliko i malo, vanjsku trgovinu i proizvodnju p.o., OIB 22818104985, Zubovačka 12, 10000 Zagreb</izvorni_sadrzaj>
    <derivirana_varijabla naziv="DomainObject.Predmet.ProtustrankaIDrugiAdressOIB_1">GRAZIA poduzeće za trgovinu na veliko i malo, vanjsku trgovinu i proizvodnju p.o., OIB 22818104985, Zubovačka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GRAZIA poduzeće za trgovinu na veliko i malo, vanjsku trgovinu i proizvodnju p.o.</item>
      <item>FINA Regionalni centar Zagreb</item>
    </izvorni_sadrzaj>
    <derivirana_varijabla naziv="DomainObject.Predmet.SudioniciListNaziv_1">
      <item>GRAZIA poduzeće za trgovinu na veliko i malo, vanjsku trgovinu i proizvodnju p.o.</item>
      <item>FINA Regionalni centar Zagreb</item>
    </derivirana_varijabla>
  </DomainObject.Predmet.SudioniciListNaziv>
  <DomainObject.Predmet.SudioniciListAdressOIB>
    <izvorni_sadrzaj>
      <item>GRAZIA poduzeće za trgovinu na veliko i malo, vanjsku trgovinu i proizvodnju p.o., OIB 22818104985, Zubovačka 12,10000 Zagreb</item>
      <item>FINA Regionalni centar Zagreb, OIB 85821130368, Trg svibanjskih žrtava 1995. br.1,10000 Zagreb</item>
    </izvorni_sadrzaj>
    <derivirana_varijabla naziv="DomainObject.Predmet.SudioniciListAdressOIB_1">
      <item>GRAZIA poduzeće za trgovinu na veliko i malo, vanjsku trgovinu i proizvodnju p.o., OIB 22818104985, Zubovačka 12,10000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22818104985</item>
      <item>, OIB 85821130368</item>
    </izvorni_sadrzaj>
    <derivirana_varijabla naziv="DomainObject.Predmet.SudioniciListNazivOIB_1">
      <item>, OIB 22818104985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5B8A7-CCBE-444D-A7A6-D3EC97174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830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2016-04-18T06:15:00Z</dcterms:created>
  <dc:creator>Melita Knežević</dc:creator>
  <cp:lastModifiedBy>Višnja Svečak</cp:lastModifiedBy>
  <cp:lastPrinted>2016-04-18T06:15:00Z</cp:lastPrinted>
  <dcterms:modified xmlns:xsi="http://www.w3.org/2001/XMLSchema-instance" xsi:type="dcterms:W3CDTF">2016-04-18T06:15:00Z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