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58de" w14:paraId="4d658d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8270DE" w:rsidRPr="008270DE">
        <w:t>TEMIDA d. o. o. PULA</w:t>
      </w:r>
      <w:r w:rsidR="00E369F6">
        <w:t xml:space="preserve">, </w:t>
      </w:r>
      <w:r w:rsidR="008270DE">
        <w:t>Pula, Stankovićeva 31</w:t>
      </w:r>
      <w:r w:rsidR="00B668D9">
        <w:t xml:space="preserve"> OIB: </w:t>
      </w:r>
      <w:r w:rsidR="008270DE" w:rsidRPr="008270DE">
        <w:t>66079032824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270DE" w:rsidRPr="008270DE">
        <w:t>TEMIDA d. o. o. PULA</w:t>
      </w:r>
      <w:r w:rsidR="008270DE">
        <w:t xml:space="preserve">, Pula, Stankovićeva 31 OIB: </w:t>
      </w:r>
      <w:r w:rsidR="008270DE" w:rsidRPr="008270DE">
        <w:t>66079032824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270DE">
        <w:rPr>
          <w:b/>
          <w:lang w:val="pl-PL"/>
        </w:rPr>
        <w:t>20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70DE">
        <w:rPr>
          <w:b/>
          <w:lang w:val="pl-PL"/>
        </w:rPr>
        <w:t>09</w:t>
      </w:r>
      <w:r w:rsidR="00986F40">
        <w:rPr>
          <w:b/>
          <w:lang w:val="pl-PL"/>
        </w:rPr>
        <w:t>:</w:t>
      </w:r>
      <w:r w:rsidR="008270DE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5E3EB7" w:rsidRPr="0077472A">
      <w:pPr>
        <w:jc w:val="both"/>
      </w:pPr>
      <w:r w:rsidRPr="0077472A">
        <w:tab/>
      </w:r>
      <w:r w:rsidRPr="0077472A">
        <w:tab/>
        <w:t xml:space="preserve">- dužnik </w:t>
      </w:r>
      <w:r w:rsidR="008270DE" w:rsidRPr="008270DE">
        <w:t>TEMIDA d. o. o. PULA</w:t>
      </w:r>
      <w:r w:rsidR="008270DE">
        <w:t xml:space="preserve">, Pula, Stankovićeva 31 OIB: </w:t>
      </w:r>
      <w:r w:rsidR="008270DE" w:rsidRPr="008270DE">
        <w:t>66079032824</w:t>
      </w:r>
      <w:r w:rsidR="008270DE">
        <w:t>,</w:t>
      </w:r>
      <w:r w:rsidR="00814FDD" w:rsidRPr="0077472A">
        <w:rPr>
          <w:lang w:val="sv-SE"/>
        </w:rPr>
        <w:tab/>
      </w:r>
      <w:r w:rsidR="00814FDD"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A07B23">
        <w:rPr>
          <w:lang w:val="sv-SE"/>
        </w:rPr>
        <w:t>Danilo Fiorido, Pula, Karlovačka 9.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07B23">
        <w:rPr>
          <w:lang w:val="sv-SE"/>
        </w:rPr>
        <w:t>Danilo Fiorido, Pula, Karlovačka 9.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07B23">
        <w:rPr>
          <w:lang w:val="sv-SE"/>
        </w:rPr>
        <w:t>Danilu Fioridu, Pula, Karlovačka 9.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A07B23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224AAD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8270DE">
      <w:pPr>
        <w:ind w:firstLine="708"/>
        <w:jc w:val="both"/>
      </w:pPr>
      <w:r w:rsidRPr="0077472A">
        <w:t xml:space="preserve">- dužnik </w:t>
      </w:r>
      <w:r w:rsidR="008270DE" w:rsidRPr="008270DE">
        <w:t>TEMIDA d. o. o. PULA</w:t>
      </w:r>
      <w:r w:rsidR="008270DE">
        <w:t xml:space="preserve">, Pula, Stankovićeva 31 OIB: </w:t>
      </w:r>
      <w:r w:rsidR="008270DE" w:rsidRPr="008270DE">
        <w:t>66079032824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07B23">
        <w:rPr>
          <w:lang w:val="sv-SE"/>
        </w:rPr>
        <w:t>Danilo Fiorido, Pula, Karlovačka 9.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AC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8270DE">
          <w:t>20</w:t>
        </w:r>
        <w:r w:rsidR="00931764">
          <w:t>/2016-3</w:t>
        </w:r>
      </w:sdtContent>
    </w:sdt>
  </w:p>
  <w:p w:rsidRDefault="008F7AC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8270DE">
      <w:t>20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8F7AC3"/>
    <w:rsid w:val="00904EF4"/>
    <w:rsid w:val="00912B21"/>
    <w:rsid w:val="00931764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07B23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03629-CAAC-42BB-AAC0-DF51A9658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3259</properties:Characters>
  <properties:Lines>86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2016-04-13T07:34:00Z</dcterms:created>
  <dc:creator>Jasmina Matika</dc:creator>
  <cp:lastModifiedBy>Sanja Prodan</cp:lastModifiedBy>
  <cp:lastPrinted>2016-04-13T07:37:00Z</cp:lastPrinted>
  <dcterms:modified xmlns:xsi="http://www.w3.org/2001/XMLSchema-instance" xsi:type="dcterms:W3CDTF">2016-04-13T07:38:00Z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