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5777" w14:paraId="580577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437FB" w:rsidRPr="009437FB">
        <w:t>ISTARSKO ČAKAVSKO DRUŠTVO Dr. Ivan Rudan, PULA</w:t>
      </w:r>
      <w:r w:rsidR="00C53E68">
        <w:t xml:space="preserve">, </w:t>
      </w:r>
      <w:r w:rsidR="00F50A39">
        <w:t xml:space="preserve">Pula, </w:t>
      </w:r>
      <w:r w:rsidR="00502BCB">
        <w:t>Gajeva 3</w:t>
      </w:r>
      <w:r w:rsidR="005468E5">
        <w:t xml:space="preserve">, </w:t>
      </w:r>
      <w:r w:rsidR="00C53E68">
        <w:t xml:space="preserve">OIB: </w:t>
      </w:r>
      <w:r w:rsidR="00502BCB" w:rsidRPr="00502BCB">
        <w:t>87347615489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502BCB" w:rsidRPr="009437FB">
        <w:t>ISTARSKO ČAKAVSKO DRUŠTVO Dr. Ivan Rudan, PULA</w:t>
      </w:r>
      <w:r w:rsidR="00502BCB">
        <w:t xml:space="preserve">, Pula, Gajeva 3, OIB: </w:t>
      </w:r>
      <w:r w:rsidR="00502BCB" w:rsidRPr="00502BCB">
        <w:t>87347615489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02BCB">
        <w:rPr>
          <w:b/>
          <w:lang w:val="pl-PL"/>
        </w:rPr>
        <w:t>09:30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502BCB" w:rsidRPr="009437FB">
        <w:t>ISTARSKO ČAKAVSKO DRUŠTVO Dr. Ivan Rudan, PULA</w:t>
      </w:r>
      <w:r w:rsidR="00502BCB">
        <w:t xml:space="preserve">, Pula, Gajeva 3, OIB: </w:t>
      </w:r>
      <w:r w:rsidR="00502BCB" w:rsidRPr="00502BCB">
        <w:t>87347615489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704476">
        <w:rPr>
          <w:lang w:val="sv-SE"/>
        </w:rPr>
        <w:t>Dario Tomišić, Pula, Gajeva 3</w:t>
      </w:r>
      <w:r w:rsidR="00581279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704476">
        <w:rPr>
          <w:lang w:val="sv-SE"/>
        </w:rPr>
        <w:t>Dario Tomišić, Pula, Gajeva 3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704476">
        <w:rPr>
          <w:lang w:val="sv-SE"/>
        </w:rPr>
        <w:t>Dariu Tomišiću, Pula, Gajeva 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D31BE2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502BCB" w:rsidRPr="009437FB">
        <w:t>ISTARSKO ČAKAVSKO DRUŠTVO Dr. Ivan Rudan, PULA</w:t>
      </w:r>
      <w:r w:rsidR="00502BCB">
        <w:t xml:space="preserve">, Pula, Gajeva 3, OIB: </w:t>
      </w:r>
      <w:r w:rsidR="00502BCB" w:rsidRPr="00502BCB">
        <w:t>87347615489</w:t>
      </w:r>
      <w:r w:rsidR="00A55B67" w:rsidRPr="0077472A">
        <w:t>,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704476">
        <w:rPr>
          <w:lang w:val="sv-SE"/>
        </w:rPr>
        <w:t>Dario Tomišić, Pula, Gajeva 3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26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437FB">
          <w:t>Posl. broj: 4 St-682</w:t>
        </w:r>
        <w:r w:rsidR="00F50A39">
          <w:t>/2016-3</w:t>
        </w:r>
      </w:sdtContent>
    </w:sdt>
  </w:p>
  <w:p w:rsidRDefault="0060226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437FB">
      <w:t>682</w:t>
    </w:r>
    <w:r w:rsidR="00F50A39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2260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8148C"/>
    <w:rsid w:val="00C86174"/>
    <w:rsid w:val="00C931B8"/>
    <w:rsid w:val="00CA0CBB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ČAKAVSKO DRUŠTVO Dr. Ivan Rudan, PULA</izvorni_sadrzaj>
    <derivirana_varijabla naziv="DomainObject.Predmet.ProtustrankaFormated_1">  ISTARSKO ČAKAVSKO DRUŠTVO Dr. Ivan Rudan, PULA</derivirana_varijabla>
  </DomainObject.Predmet.ProtustrankaFormated>
  <DomainObject.Predmet.ProtustrankaFormatedOIB>
    <izvorni_sadrzaj>  ISTARSKO ČAKAVSKO DRUŠTVO Dr. Ivan Rudan, PULA, OIB 87347615489</izvorni_sadrzaj>
    <derivirana_varijabla naziv="DomainObject.Predmet.ProtustrankaFormatedOIB_1">  ISTARSKO ČAKAVSKO DRUŠTVO Dr. Ivan Rudan, PULA, OIB 87347615489</derivirana_varijabla>
  </DomainObject.Predmet.ProtustrankaFormatedOIB>
  <DomainObject.Predmet.ProtustrankaFormatedWithAdress>
    <izvorni_sadrzaj> ISTARSKO ČAKAVSKO DRUŠTVO Dr. Ivan Rudan, PULA, Gajeva 3, 52100 Pula</izvorni_sadrzaj>
    <derivirana_varijabla naziv="DomainObject.Predmet.ProtustrankaFormatedWithAdress_1"> ISTARSKO ČAKAVSKO DRUŠTVO Dr. Ivan Rudan, PULA, Gajeva 3, 52100 Pula</derivirana_varijabla>
  </DomainObject.Predmet.ProtustrankaFormatedWithAdress>
  <DomainObject.Predmet.ProtustrankaFormatedWithAdressOIB>
    <izvorni_sadrzaj> ISTARSKO ČAKAVSKO DRUŠTVO Dr. Ivan Rudan, PULA, OIB 87347615489, Gajeva 3, 52100 Pula</izvorni_sadrzaj>
    <derivirana_varijabla naziv="DomainObject.Predmet.ProtustrankaFormatedWithAdressOIB_1"> ISTARSKO ČAKAVSKO DRUŠTVO Dr. Ivan Rudan, PULA, OIB 87347615489, Gajeva 3, 52100 Pula</derivirana_varijabla>
  </DomainObject.Predmet.ProtustrankaFormatedWithAdressOIB>
  <DomainObject.Predmet.ProtustrankaWithAdress>
    <izvorni_sadrzaj>ISTARSKO ČAKAVSKO DRUŠTVO Dr. Ivan Rudan, PULA Gajeva 3, 52100 Pula</izvorni_sadrzaj>
    <derivirana_varijabla naziv="DomainObject.Predmet.ProtustrankaWithAdress_1">ISTARSKO ČAKAVSKO DRUŠTVO Dr. Ivan Rudan, PULA Gajeva 3, 52100 Pula</derivirana_varijabla>
  </DomainObject.Predmet.ProtustrankaWithAdress>
  <DomainObject.Predmet.ProtustrankaWithAdressOIB>
    <izvorni_sadrzaj>ISTARSKO ČAKAVSKO DRUŠTVO Dr. Ivan Rudan, PULA, OIB 87347615489, Gajeva 3, 52100 Pula</izvorni_sadrzaj>
    <derivirana_varijabla naziv="DomainObject.Predmet.ProtustrankaWithAdressOIB_1">ISTARSKO ČAKAVSKO DRUŠTVO Dr. Ivan Rudan, PULA, OIB 87347615489, Gajeva 3, 52100 Pula</derivirana_varijabla>
  </DomainObject.Predmet.ProtustrankaWithAdressOIB>
  <DomainObject.Predmet.ProtustrankaNazivFormated>
    <izvorni_sadrzaj>ISTARSKO ČAKAVSKO DRUŠTVO Dr. Ivan Rudan, PULA</izvorni_sadrzaj>
    <derivirana_varijabla naziv="DomainObject.Predmet.ProtustrankaNazivFormated_1">ISTARSKO ČAKAVSKO DRUŠTVO Dr. Ivan Rudan, PULA</derivirana_varijabla>
  </DomainObject.Predmet.ProtustrankaNazivFormated>
  <DomainObject.Predmet.ProtustrankaNazivFormatedOIB>
    <izvorni_sadrzaj>ISTARSKO ČAKAVSKO DRUŠTVO Dr. Ivan Rudan, PULA, OIB 87347615489</izvorni_sadrzaj>
    <derivirana_varijabla naziv="DomainObject.Predmet.ProtustrankaNazivFormatedOIB_1">ISTARSKO ČAKAVSKO DRUŠTVO Dr. Ivan Rudan, PULA, OIB 87347615489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37787.10</izvorni_sadrzaj>
    <derivirana_varijabla naziv="DomainObject.Predmet.TrenutnaVrijednost_1">37787.10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ČAKAVSKO DRUŠTVO Dr. Ivan Rudan, PULA</item>
    </izvorni_sadrzaj>
    <derivirana_varijabla naziv="DomainObject.Predmet.ProtuStrankaListFormated_1">
      <item>ISTARSKO ČAKAVSKO DRUŠTVO Dr. Ivan Rudan, PULA</item>
    </derivirana_varijabla>
  </DomainObject.Predmet.ProtuStrankaListFormated>
  <DomainObject.Predmet.ProtuStrankaListFormatedOIB>
    <izvorni_sadrzaj>
      <item>ISTARSKO ČAKAVSKO DRUŠTVO Dr. Ivan Rudan, PULA, OIB 87347615489</item>
    </izvorni_sadrzaj>
    <derivirana_varijabla naziv="DomainObject.Predmet.ProtuStrankaListFormatedOIB_1">
      <item>ISTARSKO ČAKAVSKO DRUŠTVO Dr. Ivan Rudan, PULA, OIB 87347615489</item>
    </derivirana_varijabla>
  </DomainObject.Predmet.ProtuStrankaListFormatedOIB>
  <DomainObject.Predmet.ProtuStrankaListFormatedWithAdress>
    <izvorni_sadrzaj>
      <item>ISTARSKO ČAKAVSKO DRUŠTVO Dr. Ivan Rudan, PULA, Gajeva 3, 52100 Pula</item>
    </izvorni_sadrzaj>
    <derivirana_varijabla naziv="DomainObject.Predmet.ProtuStrankaListFormatedWithAdress_1">
      <item>ISTARSKO ČAKAVSKO DRUŠTVO Dr. Ivan Rudan, PULA, Gajeva 3, 52100 Pula</item>
    </derivirana_varijabla>
  </DomainObject.Predmet.ProtuStrankaListFormatedWithAdress>
  <DomainObject.Predmet.ProtuStrankaListFormatedWithAdressOIB>
    <izvorni_sadrzaj>
      <item>ISTARSKO ČAKAVSKO DRUŠTVO Dr. Ivan Rudan, PULA, OIB 87347615489, Gajeva 3, 52100 Pula</item>
    </izvorni_sadrzaj>
    <derivirana_varijabla naziv="DomainObject.Predmet.ProtuStrankaListFormatedWithAdressOIB_1">
      <item>ISTARSKO ČAKAVSKO DRUŠTVO Dr. Ivan Rudan, PULA, OIB 87347615489, Gajeva 3, 52100 Pula</item>
    </derivirana_varijabla>
  </DomainObject.Predmet.ProtuStrankaListFormatedWithAdressOIB>
  <DomainObject.Predmet.ProtuStrankaListNazivFormated>
    <izvorni_sadrzaj>
      <item>ISTARSKO ČAKAVSKO DRUŠTVO Dr. Ivan Rudan, PULA</item>
    </izvorni_sadrzaj>
    <derivirana_varijabla naziv="DomainObject.Predmet.ProtuStrankaListNazivFormated_1">
      <item>ISTARSKO ČAKAVSKO DRUŠTVO Dr. Ivan Rudan, PULA</item>
    </derivirana_varijabla>
  </DomainObject.Predmet.ProtuStrankaListNazivFormated>
  <DomainObject.Predmet.ProtuStrankaListNazivFormatedOIB>
    <izvorni_sadrzaj>
      <item>ISTARSKO ČAKAVSKO DRUŠTVO Dr. Ivan Rudan, PULA, OIB 87347615489</item>
    </izvorni_sadrzaj>
    <derivirana_varijabla naziv="DomainObject.Predmet.ProtuStrankaListNazivFormatedOIB_1">
      <item>ISTARSKO ČAKAVSKO DRUŠTVO Dr. Ivan Rudan, PULA, OIB 87347615489</item>
    </derivirana_varijabla>
  </DomainObject.Predmet.ProtuStrankaListNazivFormatedOIB>
  <DomainObject.Predmet.OstaliListFormated>
    <izvorni_sadrzaj>
      <item>Dario Tomišić</item>
    </izvorni_sadrzaj>
    <derivirana_varijabla naziv="DomainObject.Predmet.OstaliListFormated_1">
      <item>Dario Tomišić</item>
    </derivirana_varijabla>
  </DomainObject.Predmet.OstaliListFormated>
  <DomainObject.Predmet.OstaliListFormatedOIB>
    <izvorni_sadrzaj>
      <item>Dario Tomišić</item>
    </izvorni_sadrzaj>
    <derivirana_varijabla naziv="DomainObject.Predmet.OstaliListFormatedOIB_1">
      <item>Dario Tomišić</item>
    </derivirana_varijabla>
  </DomainObject.Predmet.OstaliListFormatedOIB>
  <DomainObject.Predmet.OstaliListFormatedWithAdress>
    <izvorni_sadrzaj>
      <item>Dario Tomišić, Gajeva 3, 52100 Pula</item>
    </izvorni_sadrzaj>
    <derivirana_varijabla naziv="DomainObject.Predmet.OstaliListFormatedWithAdress_1">
      <item>Dario Tomišić, Gajeva 3, 52100 Pula</item>
    </derivirana_varijabla>
  </DomainObject.Predmet.OstaliListFormatedWithAdress>
  <DomainObject.Predmet.OstaliListFormatedWithAdressOIB>
    <izvorni_sadrzaj>
      <item>Dario Tomišić, Gajeva 3, 52100 Pula</item>
    </izvorni_sadrzaj>
    <derivirana_varijabla naziv="DomainObject.Predmet.OstaliListFormatedWithAdressOIB_1">
      <item>Dario Tomišić, Gajeva 3, 52100 Pula</item>
    </derivirana_varijabla>
  </DomainObject.Predmet.OstaliListFormatedWithAdressOIB>
  <DomainObject.Predmet.OstaliListNazivFormated>
    <izvorni_sadrzaj>
      <item>Dario Tomišić</item>
    </izvorni_sadrzaj>
    <derivirana_varijabla naziv="DomainObject.Predmet.OstaliListNazivFormated_1">
      <item>Dario Tomišić</item>
    </derivirana_varijabla>
  </DomainObject.Predmet.OstaliListNazivFormated>
  <DomainObject.Predmet.OstaliListNazivFormatedOIB>
    <izvorni_sadrzaj>
      <item>Dario Tomišić</item>
    </izvorni_sadrzaj>
    <derivirana_varijabla naziv="DomainObject.Predmet.OstaliListNazivFormatedOIB_1">
      <item>Dario Tomišić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ČAKAVSKO DRUŠTVO Dr. Ivan Rudan, PULA</izvorni_sadrzaj>
    <derivirana_varijabla naziv="DomainObject.Predmet.ProtustrankaIDrugi_1">ISTARSKO ČAKAVSKO DRUŠTVO Dr. Ivan Rudan,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ISTARSKO ČAKAVSKO DRUŠTVO Dr. Ivan Rudan, PULA, OIB 87347615489, Gajeva 3, 52100 Pula</izvorni_sadrzaj>
    <derivirana_varijabla naziv="DomainObject.Predmet.ProtustrankaIDrugiAdressOIB_1">ISTARSKO ČAKAVSKO DRUŠTVO Dr. Ivan Rudan, PULA, OIB 87347615489,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ISTARSKO ČAKAVSKO DRUŠTVO Dr. Ivan Rudan, PULA</item>
      <item>Dario Tomišić</item>
    </izvorni_sadrzaj>
    <derivirana_varijabla naziv="DomainObject.Predmet.SudioniciListNaziv_1">
      <item>FINANCIJSKA AGENCIJA, RC RIJEKA, PODRUŽNICA PULA, PULA</item>
      <item>ISTARSKO ČAKAVSKO DRUŠTVO Dr. Ivan Rudan, PULA</item>
      <item>Dario Tomišić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izvorni_sadrzaj>
    <derivirana_varijabla naziv="DomainObject.Predmet.SudioniciListAdressOIB_1"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87347615489</item>
      <item>, OIB null</item>
    </izvorni_sadrzaj>
    <derivirana_varijabla naziv="DomainObject.Predmet.SudioniciListNazivOIB_1">
      <item>, OIB 85821130368</item>
      <item>, OIB 87347615489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C0B0F-A2E4-4DE3-B024-08B7294BC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3312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2016-04-29T07:34:00Z</dcterms:created>
  <dc:creator>Jasmina Matika</dc:creator>
  <cp:lastModifiedBy>Sanja Prodan</cp:lastModifiedBy>
  <cp:lastPrinted>2016-04-29T07:36:00Z</cp:lastPrinted>
  <dcterms:modified xmlns:xsi="http://www.w3.org/2001/XMLSchema-instance" xsi:type="dcterms:W3CDTF">2016-04-29T07:37:00Z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