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86d4" w14:paraId="ffb86d4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C41BF3">
        <w:t>S. A. V. d.o.o. Nova Vas, Kukci, Cerova 10, OIB: 23172529226</w:t>
      </w:r>
      <w:r w:rsidRPr="009E3A0B">
        <w:t xml:space="preserve">, </w:t>
      </w:r>
      <w:r w:rsidR="00C41BF3">
        <w:t>25</w:t>
      </w:r>
      <w:r w:rsidRPr="009E3A0B">
        <w:t xml:space="preserve">. </w:t>
      </w:r>
      <w:r w:rsidR="00C41BF3">
        <w:t>ožujka</w:t>
      </w:r>
      <w:r w:rsidR="004A7039">
        <w:t xml:space="preserve"> </w:t>
      </w:r>
      <w:r w:rsidRPr="009E3A0B">
        <w:t>201</w:t>
      </w:r>
      <w:r w:rsidR="00C41BF3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C41BF3">
        <w:t>S. A. V. d.o.o. Nova Vas, Kukci, Cerova 10, OIB: 23172529226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C41BF3">
        <w:rPr>
          <w:sz w:val="23"/>
          <w:szCs w:val="23"/>
        </w:rPr>
        <w:t>30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C41BF3">
        <w:rPr>
          <w:sz w:val="23"/>
          <w:szCs w:val="23"/>
        </w:rPr>
        <w:t>419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C41BF3">
        <w:rPr>
          <w:sz w:val="23"/>
          <w:szCs w:val="23"/>
          <w:lang w:val="pl-PL"/>
        </w:rPr>
        <w:t xml:space="preserve">je pristupio zz dužnika.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41BF3">
        <w:rPr>
          <w:sz w:val="23"/>
          <w:szCs w:val="23"/>
        </w:rPr>
        <w:t>25</w:t>
      </w:r>
      <w:r>
        <w:rPr>
          <w:sz w:val="23"/>
          <w:szCs w:val="23"/>
        </w:rPr>
        <w:t xml:space="preserve">. </w:t>
      </w:r>
      <w:r w:rsidR="00C41BF3">
        <w:rPr>
          <w:sz w:val="23"/>
          <w:szCs w:val="23"/>
        </w:rPr>
        <w:t>ožujka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C41BF3">
        <w:t>25</w:t>
      </w:r>
      <w:r>
        <w:t xml:space="preserve">. </w:t>
      </w:r>
      <w:r w:rsidR="00C41BF3">
        <w:t xml:space="preserve">ožujka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C41BF3">
      <w:t>419/2018-14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637D"/>
    <w:rsid w:val="00A5015F"/>
    <w:rsid w:val="00A526A5"/>
    <w:rsid w:val="00A56D91"/>
    <w:rsid w:val="00A66521"/>
    <w:rsid w:val="00AB0467"/>
    <w:rsid w:val="00AC37E0"/>
    <w:rsid w:val="00AC4402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41BF3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V. d.o.o. KUKCI, NOVA VAS zastupanog po punomoćniku Voislav Budinoski</izvorni_sadrzaj>
    <derivirana_varijabla naziv="DomainObject.Predmet.ProtustrankaFormated_1">  S. A. V. d.o.o. KUKCI, NOVA VAS zastupanog po punomoćniku Voislav Budinoski</derivirana_varijabla>
  </DomainObject.Predmet.ProtustrankaFormated>
  <DomainObject.Predmet.ProtustrankaFormatedOIB>
    <izvorni_sadrzaj>  S. A. V. d.o.o. KUKCI, NOVA VAS, OIB 23172529226 zastupanog po punomoćniku Voislav Budinoski</izvorni_sadrzaj>
    <derivirana_varijabla naziv="DomainObject.Predmet.ProtustrankaFormatedOIB_1">  S. A. V. d.o.o. KUKCI, NOVA VAS, OIB 23172529226 zastupanog po punomoćniku Voislav Budinoski</derivirana_varijabla>
  </DomainObject.Predmet.ProtustrankaFormatedOIB>
  <DomainObject.Predmet.ProtustrankaFormatedWithAdress>
    <izvorni_sadrzaj> S. A. V. d.o.o. KUKCI, NOVA VAS, Kukci, Cerova 10, 52446 Nova Vas zastupanog po punomoćniku Voislav Budinoski</izvorni_sadrzaj>
    <derivirana_varijabla naziv="DomainObject.Predmet.ProtustrankaFormatedWithAdress_1"> S. A. V. d.o.o. KUKCI, NOVA VAS, Kukci, Cerova 10, 52446 Nova Vas zastupanog po punomoćniku Voislav Budinoski</derivirana_varijabla>
  </DomainObject.Predmet.ProtustrankaFormatedWithAdress>
  <DomainObject.Predmet.ProtustrankaFormatedWithAdressOIB>
    <izvorni_sadrzaj> S. A. V. d.o.o. KUKCI, NOVA VAS, OIB 23172529226, Kukci, Cerova 10, 52446 Nova Vas zastupanog po punomoćniku Voislav Budinoski</izvorni_sadrzaj>
    <derivirana_varijabla naziv="DomainObject.Predmet.ProtustrankaFormatedWithAdressOIB_1"> S. A. V. d.o.o. KUKCI, NOVA VAS, OIB 23172529226, Kukci, Cerova 10, 52446 Nova Vas zastupanog po punomoćniku Voislav Budinoski</derivirana_varijabla>
  </DomainObject.Predmet.ProtustrankaFormatedWithAdressOIB>
  <DomainObject.Predmet.ProtustrankaWithAdress>
    <izvorni_sadrzaj>S. A. V. d.o.o. KUKCI, NOVA VAS Kukci, Cerova 10, 52446 Nova Vas</izvorni_sadrzaj>
    <derivirana_varijabla naziv="DomainObject.Predmet.ProtustrankaWithAdress_1">S. A. V. d.o.o. KUKCI, NOVA VAS Kukci, Cerova 10, 52446 Nova Vas</derivirana_varijabla>
  </DomainObject.Predmet.ProtustrankaWithAdress>
  <DomainObject.Predmet.ProtustrankaWithAdressOIB>
    <izvorni_sadrzaj>S. A. V. d.o.o. KUKCI, NOVA VAS, OIB 23172529226, Kukci, Cerova 10, 52446 Nova Vas</izvorni_sadrzaj>
    <derivirana_varijabla naziv="DomainObject.Predmet.ProtustrankaWithAdressOIB_1">S. A. V. d.o.o. KUKCI, NOVA VAS, OIB 23172529226, Kukci, Cerova 10, 52446 Nova Vas</derivirana_varijabla>
  </DomainObject.Predmet.ProtustrankaWithAdressOIB>
  <DomainObject.Predmet.ProtustrankaNazivFormated>
    <izvorni_sadrzaj>S. A. V. d.o.o. KUKCI, NOVA VAS</izvorni_sadrzaj>
    <derivirana_varijabla naziv="DomainObject.Predmet.ProtustrankaNazivFormated_1">S. A. V. d.o.o. KUKCI, NOVA VAS</derivirana_varijabla>
  </DomainObject.Predmet.ProtustrankaNazivFormated>
  <DomainObject.Predmet.ProtustrankaNazivFormatedOIB>
    <izvorni_sadrzaj>S. A. V. d.o.o. KUKCI, NOVA VAS, OIB 23172529226</izvorni_sadrzaj>
    <derivirana_varijabla naziv="DomainObject.Predmet.ProtustrankaNazivFormatedOIB_1">S. A. V. d.o.o. KUKCI, NOVA VAS, OIB 23172529226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7885.92</izvorni_sadrzaj>
    <derivirana_varijabla naziv="DomainObject.Predmet.TrenutnaVrijednost_1">7885.92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A. V. d.o.o. KUKCI, NOVA VAS zastupanog po punomoćniku Voislav Budinoski</item>
    </izvorni_sadrzaj>
    <derivirana_varijabla naziv="DomainObject.Predmet.ProtuStrankaListFormated_1">
      <item>S. A. V. d.o.o. KUKCI, NOVA VAS zastupanog po punomoćniku Voislav Budinoski</item>
    </derivirana_varijabla>
  </DomainObject.Predmet.ProtuStrankaListFormated>
  <DomainObject.Predmet.ProtuStrankaListFormatedOIB>
    <izvorni_sadrzaj>
      <item>S. A. V. d.o.o. KUKCI, NOVA VAS, OIB 23172529226 zastupanog po punomoćniku Voislav Budinoski</item>
    </izvorni_sadrzaj>
    <derivirana_varijabla naziv="DomainObject.Predmet.ProtuStrankaListFormatedOIB_1">
      <item>S. A. V. d.o.o. KUKCI, NOVA VAS, OIB 23172529226 zastupanog po punomoćniku Voislav Budinoski</item>
    </derivirana_varijabla>
  </DomainObject.Predmet.ProtuStrankaListFormatedOIB>
  <DomainObject.Predmet.ProtuStrankaListFormatedWithAdress>
    <izvorni_sadrzaj>
      <item>S. A. V. d.o.o. KUKCI, NOVA VAS, Kukci, Cerova 10, 52446 Nova Vas zastupanog po punomoćniku Voislav Budinoski</item>
    </izvorni_sadrzaj>
    <derivirana_varijabla naziv="DomainObject.Predmet.ProtuStrankaListFormatedWithAdress_1">
      <item>S. A. V. d.o.o. KUKCI, NOVA VAS, Kukci, Cerova 10, 52446 Nova Vas zastupanog po punomoćniku Voislav Budinoski</item>
    </derivirana_varijabla>
  </DomainObject.Predmet.ProtuStrankaListFormatedWithAdress>
  <DomainObject.Predmet.ProtuStrankaListFormatedWithAdressOIB>
    <izvorni_sadrzaj>
      <item>S. A. V. d.o.o. KUKCI, NOVA VAS, OIB 23172529226, Kukci, Cerova 10, 52446 Nova Vas zastupanog po punomoćniku Voislav Budinoski</item>
    </izvorni_sadrzaj>
    <derivirana_varijabla naziv="DomainObject.Predmet.ProtuStrankaListFormatedWithAdressOIB_1">
      <item>S. A. V. d.o.o. KUKCI, NOVA VAS, OIB 23172529226, Kukci, Cerova 10, 52446 Nova Vas zastupanog po punomoćniku Voislav Budinoski</item>
    </derivirana_varijabla>
  </DomainObject.Predmet.ProtuStrankaListFormatedWithAdressOIB>
  <DomainObject.Predmet.ProtuStrankaListNazivFormated>
    <izvorni_sadrzaj>
      <item>S. A. V. d.o.o. KUKCI, NOVA VAS</item>
    </izvorni_sadrzaj>
    <derivirana_varijabla naziv="DomainObject.Predmet.ProtuStrankaListNazivFormated_1">
      <item>S. A. V. d.o.o. KUKCI, NOVA VAS</item>
    </derivirana_varijabla>
  </DomainObject.Predmet.ProtuStrankaListNazivFormated>
  <DomainObject.Predmet.ProtuStrankaListNazivFormatedOIB>
    <izvorni_sadrzaj>
      <item>S. A. V. d.o.o. KUKCI, NOVA VAS, OIB 23172529226</item>
    </izvorni_sadrzaj>
    <derivirana_varijabla naziv="DomainObject.Predmet.ProtuStrankaListNazivFormatedOIB_1">
      <item>S. A. V. d.o.o. KUKCI, NOVA VAS, OIB 23172529226</item>
    </derivirana_varijabla>
  </DomainObject.Predmet.ProtuStrankaListNazivFormatedOIB>
  <DomainObject.Predmet.OstaliListFormated>
    <izvorni_sadrzaj>
      <item>Voislav Budinoski punomoćnik sudionika u postupku S. A. V. d.o.o. KUKCI, NOVA VAS</item>
    </izvorni_sadrzaj>
    <derivirana_varijabla naziv="DomainObject.Predmet.OstaliListFormated_1">
      <item>Voislav Budinoski punomoćnik sudionika u postupku S. A. V. d.o.o. KUKCI, NOVA VAS</item>
    </derivirana_varijabla>
  </DomainObject.Predmet.OstaliListFormated>
  <DomainObject.Predmet.OstaliListFormatedOIB>
    <izvorni_sadrzaj>
      <item>Voislav Budinoski, OIB 80401666507 punomoćnik sudionika u postupku S. A. V. d.o.o. KUKCI, NOVA VAS</item>
    </izvorni_sadrzaj>
    <derivirana_varijabla naziv="DomainObject.Predmet.OstaliListFormatedOIB_1">
      <item>Voislav Budinoski, OIB 80401666507 punomoćnik sudionika u postupku S. A. V. d.o.o. KUKCI, NOVA VAS</item>
    </derivirana_varijabla>
  </DomainObject.Predmet.OstaliListFormatedOIB>
  <DomainObject.Predmet.OstaliListFormatedWithAdress>
    <izvorni_sadrzaj>
      <item>Voislav Budinoski, Cerova 10, 52440 Kukci punomoćnik sudionika u postupku S. A. V. d.o.o. KUKCI, NOVA VAS</item>
    </izvorni_sadrzaj>
    <derivirana_varijabla naziv="DomainObject.Predmet.OstaliListFormatedWithAdress_1">
      <item>Voislav Budinoski, Cerova 10, 52440 Kukci punomoćnik sudionika u postupku S. A. V. d.o.o. KUKCI, NOVA VAS</item>
    </derivirana_varijabla>
  </DomainObject.Predmet.OstaliListFormatedWithAdress>
  <DomainObject.Predmet.OstaliListFormatedWithAdressOIB>
    <izvorni_sadrzaj>
      <item>Voislav Budinoski, OIB 80401666507, Cerova 10, 52440 Kukci punomoćnik sudionika u postupku S. A. V. d.o.o. KUKCI, NOVA VAS</item>
    </izvorni_sadrzaj>
    <derivirana_varijabla naziv="DomainObject.Predmet.OstaliListFormatedWithAdressOIB_1">
      <item>Voislav Budinoski, OIB 80401666507, Cerova 10, 52440 Kukci punomoćnik sudionika u postupku S. A. V. d.o.o. KUKCI, NOVA VAS</item>
    </derivirana_varijabla>
  </DomainObject.Predmet.OstaliListFormatedWithAdressOIB>
  <DomainObject.Predmet.OstaliListNazivFormated>
    <izvorni_sadrzaj>
      <item>Voislav Budinoski</item>
    </izvorni_sadrzaj>
    <derivirana_varijabla naziv="DomainObject.Predmet.OstaliListNazivFormated_1">
      <item>Voislav Budinoski</item>
    </derivirana_varijabla>
  </DomainObject.Predmet.OstaliListNazivFormated>
  <DomainObject.Predmet.OstaliListNazivFormatedOIB>
    <izvorni_sadrzaj>
      <item>Voislav Budinoski, OIB 80401666507</item>
    </izvorni_sadrzaj>
    <derivirana_varijabla naziv="DomainObject.Predmet.OstaliListNazivFormatedOIB_1">
      <item>Voislav Budinoski, OIB 80401666507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A. V. d.o.o. KUKCI, NOVA VAS</izvorni_sadrzaj>
    <derivirana_varijabla naziv="DomainObject.Predmet.ProtustrankaIDrugi_1">S. A. V. d.o.o. KUKCI,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A. V. d.o.o. KUKCI, NOVA VAS, OIB 23172529226, Kukci, Cerova 10, 52446 Nova Vas</izvorni_sadrzaj>
    <derivirana_varijabla naziv="DomainObject.Predmet.ProtustrankaIDrugiAdressOIB_1">S. A. V. d.o.o. KUKCI, NOVA VAS, OIB 23172529226, Kukci, Cerova 10,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A. V. d.o.o. KUKCI, NOVA VAS</item>
      <item>Voislav Budinoski</item>
    </izvorni_sadrzaj>
    <derivirana_varijabla naziv="DomainObject.Predmet.SudioniciListNaziv_1">
      <item>FINANCIJSKA AGENCIJA, RC RIJEKA, PODRUŽNICA PULA, PULA</item>
      <item>S. A. V. d.o.o. KUKCI, NOVA VAS</item>
      <item>Voislav Budinoski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A. V. d.o.o. KUKCI, NOVA VAS, OIB 23172529226, Kukci, Cerova 10,52446 Nova Vas</item>
      <item>Voislav Budinoski, OIB 80401666507, Cerova 10,52440 Kukci</item>
    </izvorni_sadrzaj>
    <derivirana_varijabla naziv="DomainObject.Predmet.SudioniciListAdressOIB_1">
      <item>FINANCIJSKA AGENCIJA, RC RIJEKA, PODRUŽNICA PULA, PULA, OIB 85821130368, F. Kurelca 8,51000 Rijeka</item>
      <item>S. A. V. d.o.o. KUKCI, NOVA VAS, OIB 23172529226, Kukci, Cerova 10,52446 Nova Vas</item>
      <item>Voislav Budinoski, OIB 80401666507, Cerova 10,52440 Kukci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23172529226</item>
      <item>, OIB 80401666507</item>
    </izvorni_sadrzaj>
    <derivirana_varijabla naziv="DomainObject.Predmet.SudioniciListNazivOIB_1">
      <item>, OIB 85821130368</item>
      <item>, OIB 23172529226</item>
      <item>, OIB 80401666507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St-419/2018-9</izvorni_sadrzaj>
    <derivirana_varijabla naziv="DomainObject.PredzadnjaOdlukaIzPredmeta.Oznaka_1">St-419/2018-9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2015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2019-03-25T08:06:00Z</dcterms:created>
  <dc:creator>Sanja Prodan</dc:creator>
  <cp:lastModifiedBy>Sanja Prodan</cp:lastModifiedBy>
  <cp:lastPrinted>2018-04-18T10:50:00Z</cp:lastPrinted>
  <dcterms:modified xmlns:xsi="http://www.w3.org/2001/XMLSchema-instance" xsi:type="dcterms:W3CDTF">2019-03-25T08:09:00Z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(St-419-2018-14-sav.docx)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