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d738d" w14:paraId="2fd738d" w:rsidRDefault="006A7BA9" w:rsidP="002C0854" w:rsidR="00C35BF9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7BA9">
        <w:rPr>
          <w:color w:val="222222"/>
        </w:rPr>
        <w:t xml:space="preserve">   </w:t>
      </w:r>
    </w:p>
    <w:p w:rsidRDefault="006A7BA9" w:rsidP="002C0854" w:rsidR="006A7BA9" w:rsidRPr="002C0854">
      <w:pPr>
        <w:ind w:firstLine="708"/>
        <w:jc w:val="both"/>
      </w:pPr>
      <w:r w:rsidRPr="006A7BA9"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TRGOVAČKI SUD U OSIJEKU                                                   </w:t>
      </w:r>
      <w:r w:rsidRPr="00C35BF9">
        <w:rPr>
          <w:b/>
          <w:color w:val="222222"/>
        </w:rPr>
        <w:t>Broj: 3/St-</w:t>
      </w:r>
      <w:r w:rsidR="00F81764">
        <w:rPr>
          <w:b/>
          <w:color w:val="222222"/>
        </w:rPr>
        <w:t>854/2018-5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STALNA SLUŽBA U SLAVONSKOM BRODU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 pobjede 13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Slavonski Brod</w:t>
      </w:r>
    </w:p>
    <w:p w:rsidRDefault="006A7BA9" w:rsidP="006A7BA9" w:rsidR="006A7BA9" w:rsidRPr="006A7BA9">
      <w:pPr>
        <w:spacing w:beforeAutospacing="true" w:before="100"/>
        <w:jc w:val="center"/>
        <w:rPr>
          <w:b/>
          <w:color w:val="222222"/>
        </w:rPr>
      </w:pPr>
      <w:r w:rsidRPr="006A7BA9">
        <w:rPr>
          <w:b/>
          <w:color w:val="222222"/>
        </w:rPr>
        <w:t>Z A K L J U Č A K</w:t>
      </w:r>
    </w:p>
    <w:p w:rsidRDefault="00217FF9" w:rsidP="00217FF9" w:rsidR="00217FF9">
      <w:pPr>
        <w:ind w:firstLine="708"/>
        <w:jc w:val="both"/>
        <w:rPr>
          <w:color w:val="222222"/>
        </w:rPr>
      </w:pPr>
    </w:p>
    <w:p w:rsidRDefault="006A7BA9" w:rsidP="00AA63DC" w:rsidR="00AA63DC">
      <w:pPr>
        <w:ind w:firstLine="708"/>
        <w:jc w:val="both"/>
        <w:rPr>
          <w:color w:val="222222"/>
        </w:rPr>
      </w:pPr>
      <w:r w:rsidRPr="006A7BA9">
        <w:rPr>
          <w:color w:val="222222"/>
        </w:rPr>
        <w:t>TRGOVAČKI SUD U OSIJEKU, STALNA SLUŽBA U SLAVONSKOM BRODU, Trg pobjede 13/III, po sutkinji Danieli Martini Maoduš, u postupku povodom prijedloga Financijske agencije za otvaranje stečajnog postupka nad dužnikom</w:t>
      </w:r>
      <w:r w:rsidR="00485E63">
        <w:rPr>
          <w:color w:val="222222"/>
        </w:rPr>
        <w:t xml:space="preserve"> </w:t>
      </w:r>
      <w:r w:rsidR="00F81764">
        <w:rPr>
          <w:b/>
        </w:rPr>
        <w:t xml:space="preserve">SINANOVIĆ – FASADE d.o.o., Donji </w:t>
      </w:r>
      <w:proofErr w:type="spellStart"/>
      <w:r w:rsidR="00F81764">
        <w:rPr>
          <w:b/>
        </w:rPr>
        <w:t>Andrijevci</w:t>
      </w:r>
      <w:proofErr w:type="spellEnd"/>
      <w:r w:rsidR="00F81764">
        <w:rPr>
          <w:b/>
        </w:rPr>
        <w:t>, Posavska 1A, OIB: 94399501902</w:t>
      </w:r>
      <w:r w:rsidR="00A808AF">
        <w:rPr>
          <w:b/>
        </w:rPr>
        <w:t>,</w:t>
      </w:r>
      <w:r w:rsidRPr="006A7BA9">
        <w:rPr>
          <w:color w:val="222222"/>
        </w:rPr>
        <w:t xml:space="preserve"> </w:t>
      </w:r>
      <w:r w:rsidR="00F81764">
        <w:rPr>
          <w:color w:val="222222"/>
        </w:rPr>
        <w:t>21. svibnja</w:t>
      </w:r>
      <w:r w:rsidR="00485E63">
        <w:rPr>
          <w:color w:val="222222"/>
        </w:rPr>
        <w:t xml:space="preserve"> 2018.</w:t>
      </w:r>
    </w:p>
    <w:p w:rsidRDefault="00E1387E" w:rsidP="00AA63DC" w:rsidR="00E1387E">
      <w:pPr>
        <w:ind w:firstLine="708"/>
        <w:jc w:val="both"/>
        <w:rPr>
          <w:color w:val="222222"/>
        </w:rPr>
      </w:pPr>
    </w:p>
    <w:p w:rsidRDefault="006A7BA9" w:rsidP="00AA63DC" w:rsidR="006A7BA9" w:rsidRPr="006A7BA9">
      <w:pPr>
        <w:ind w:firstLine="708"/>
        <w:jc w:val="center"/>
        <w:rPr>
          <w:color w:val="222222"/>
        </w:rPr>
      </w:pPr>
      <w:r w:rsidRPr="006A7BA9">
        <w:rPr>
          <w:color w:val="222222"/>
        </w:rPr>
        <w:t>z a k l j u č i o   j e</w:t>
      </w:r>
    </w:p>
    <w:p w:rsidRDefault="006A7BA9" w:rsidP="008B2B57" w:rsidR="006A7BA9" w:rsidRPr="006D61C7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 w:rsidRPr="006D61C7">
        <w:rPr>
          <w:color w:val="222222"/>
        </w:rPr>
        <w:t xml:space="preserve">Određuje se ročište zbog podnošenja prijedloga za otvaranje stečajnog postupka od strane FINE za dan </w:t>
      </w:r>
      <w:r w:rsidR="00F81764">
        <w:rPr>
          <w:b/>
          <w:color w:val="222222"/>
          <w:u w:val="single"/>
        </w:rPr>
        <w:t>7. lipnja</w:t>
      </w:r>
      <w:r w:rsidR="008B2B57" w:rsidRPr="006D61C7">
        <w:rPr>
          <w:b/>
          <w:color w:val="222222"/>
          <w:u w:val="single"/>
        </w:rPr>
        <w:t xml:space="preserve"> 201</w:t>
      </w:r>
      <w:r w:rsidR="00AE0BDD">
        <w:rPr>
          <w:b/>
          <w:color w:val="222222"/>
          <w:u w:val="single"/>
        </w:rPr>
        <w:t>8</w:t>
      </w:r>
      <w:r w:rsidR="008B2B57" w:rsidRPr="006D61C7">
        <w:rPr>
          <w:b/>
          <w:color w:val="222222"/>
          <w:u w:val="single"/>
        </w:rPr>
        <w:t xml:space="preserve">. u </w:t>
      </w:r>
      <w:r w:rsidR="00986D7E">
        <w:rPr>
          <w:b/>
          <w:color w:val="222222"/>
          <w:u w:val="single"/>
        </w:rPr>
        <w:t>1</w:t>
      </w:r>
      <w:r w:rsidR="00F81764">
        <w:rPr>
          <w:b/>
          <w:color w:val="222222"/>
          <w:u w:val="single"/>
        </w:rPr>
        <w:t>3</w:t>
      </w:r>
      <w:r w:rsidR="00986D7E">
        <w:rPr>
          <w:b/>
          <w:color w:val="222222"/>
          <w:u w:val="single"/>
        </w:rPr>
        <w:t>,30</w:t>
      </w:r>
      <w:r w:rsidRPr="006D61C7">
        <w:rPr>
          <w:b/>
          <w:color w:val="222222"/>
          <w:u w:val="single"/>
        </w:rPr>
        <w:t xml:space="preserve"> sati, soba 73, III kat, Stalna služba u Slavonskom Brodu, Trg pobjede 13, Slavonski Brod.</w:t>
      </w:r>
    </w:p>
    <w:p w:rsidRDefault="006A7BA9" w:rsidP="00460CD7" w:rsidR="006A7BA9" w:rsidRPr="006D61C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6D61C7">
        <w:rPr>
          <w:color w:val="222222"/>
          <w:sz w:val="22"/>
          <w:szCs w:val="22"/>
        </w:rPr>
        <w:t xml:space="preserve">Na ročište se poziva predlagatelj i </w:t>
      </w:r>
      <w:r w:rsidR="0001489E" w:rsidRPr="006D61C7">
        <w:rPr>
          <w:color w:val="222222"/>
          <w:sz w:val="22"/>
          <w:szCs w:val="22"/>
        </w:rPr>
        <w:t xml:space="preserve">osoba ovlaštena za zastupanje </w:t>
      </w:r>
      <w:r w:rsidR="00F81764">
        <w:rPr>
          <w:color w:val="222222"/>
          <w:sz w:val="22"/>
          <w:szCs w:val="22"/>
        </w:rPr>
        <w:t xml:space="preserve">Danijela </w:t>
      </w:r>
      <w:proofErr w:type="spellStart"/>
      <w:r w:rsidR="00F81764">
        <w:rPr>
          <w:color w:val="222222"/>
          <w:sz w:val="22"/>
          <w:szCs w:val="22"/>
        </w:rPr>
        <w:t>Sinanović</w:t>
      </w:r>
      <w:proofErr w:type="spellEnd"/>
      <w:r w:rsidR="00F81764">
        <w:rPr>
          <w:color w:val="222222"/>
          <w:sz w:val="22"/>
          <w:szCs w:val="22"/>
        </w:rPr>
        <w:t xml:space="preserve">, Donji </w:t>
      </w:r>
      <w:proofErr w:type="spellStart"/>
      <w:r w:rsidR="00F81764">
        <w:rPr>
          <w:color w:val="222222"/>
          <w:sz w:val="22"/>
          <w:szCs w:val="22"/>
        </w:rPr>
        <w:t>Andrijevci</w:t>
      </w:r>
      <w:proofErr w:type="spellEnd"/>
      <w:r w:rsidR="00F81764">
        <w:rPr>
          <w:color w:val="222222"/>
          <w:sz w:val="22"/>
          <w:szCs w:val="22"/>
        </w:rPr>
        <w:t>, Posavska ulica 1/A, OIB: 34230491724</w:t>
      </w:r>
      <w:r w:rsidR="002C57D5">
        <w:rPr>
          <w:color w:val="222222"/>
          <w:sz w:val="22"/>
          <w:szCs w:val="22"/>
        </w:rPr>
        <w:t xml:space="preserve"> </w:t>
      </w:r>
      <w:r w:rsidR="00F81764">
        <w:rPr>
          <w:color w:val="222222"/>
          <w:sz w:val="22"/>
          <w:szCs w:val="22"/>
        </w:rPr>
        <w:t>koja</w:t>
      </w:r>
      <w:r w:rsidRPr="00485E63">
        <w:rPr>
          <w:color w:val="222222"/>
          <w:sz w:val="22"/>
          <w:szCs w:val="22"/>
        </w:rPr>
        <w:t xml:space="preserve"> </w:t>
      </w:r>
      <w:r w:rsidRPr="006D61C7">
        <w:rPr>
          <w:color w:val="222222"/>
          <w:sz w:val="22"/>
          <w:szCs w:val="22"/>
        </w:rPr>
        <w:t>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01489E" w:rsidRPr="006D61C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6D61C7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6D61C7">
        <w:rPr>
          <w:b/>
          <w:color w:val="222222"/>
          <w:sz w:val="22"/>
          <w:szCs w:val="22"/>
        </w:rPr>
        <w:t>St-</w:t>
      </w:r>
      <w:r w:rsidR="00F81764">
        <w:rPr>
          <w:b/>
          <w:color w:val="222222"/>
          <w:sz w:val="22"/>
          <w:szCs w:val="22"/>
        </w:rPr>
        <w:t>854</w:t>
      </w:r>
      <w:r w:rsidR="00092948">
        <w:rPr>
          <w:b/>
          <w:color w:val="222222"/>
          <w:sz w:val="22"/>
          <w:szCs w:val="22"/>
        </w:rPr>
        <w:t>/2018</w:t>
      </w:r>
      <w:r w:rsidRPr="006D61C7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6D61C7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 </w:t>
      </w:r>
    </w:p>
    <w:p w:rsidRDefault="006A7BA9" w:rsidP="0001489E" w:rsidR="006A7BA9" w:rsidRPr="006D61C7">
      <w:pPr>
        <w:spacing w:beforeAutospacing="true" w:before="100"/>
        <w:ind w:left="4248"/>
        <w:jc w:val="both"/>
        <w:rPr>
          <w:color w:val="222222"/>
        </w:rPr>
      </w:pPr>
      <w:r w:rsidRPr="006D61C7">
        <w:rPr>
          <w:color w:val="222222"/>
        </w:rPr>
        <w:t>Obrazloženje</w:t>
      </w:r>
    </w:p>
    <w:p w:rsidRDefault="006A7BA9" w:rsidP="00C35BF9" w:rsidR="006A7BA9" w:rsidRPr="006D61C7">
      <w:pPr>
        <w:spacing w:beforeAutospacing="true" w:before="100"/>
        <w:ind w:firstLine="708"/>
        <w:jc w:val="both"/>
        <w:rPr>
          <w:color w:val="222222"/>
        </w:rPr>
      </w:pPr>
      <w:r w:rsidRPr="006D61C7">
        <w:rPr>
          <w:color w:val="222222"/>
        </w:rPr>
        <w:t>Fina je pokrenula postupak skraćenog stečaja nad dužnikom.</w:t>
      </w:r>
      <w:r w:rsidR="00C35BF9" w:rsidRPr="006D61C7">
        <w:rPr>
          <w:color w:val="222222"/>
        </w:rPr>
        <w:t xml:space="preserve"> </w:t>
      </w:r>
      <w:r w:rsidRPr="006D61C7">
        <w:rPr>
          <w:color w:val="2222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01489E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 xml:space="preserve">U Slavonskom Brodu </w:t>
      </w:r>
      <w:r w:rsidR="00F81764">
        <w:rPr>
          <w:color w:val="222222"/>
          <w:sz w:val="22"/>
          <w:szCs w:val="22"/>
        </w:rPr>
        <w:t>21. svibnja</w:t>
      </w:r>
      <w:r w:rsidR="00485E63">
        <w:rPr>
          <w:color w:val="222222"/>
          <w:sz w:val="22"/>
          <w:szCs w:val="22"/>
        </w:rPr>
        <w:t xml:space="preserve"> 2018.</w:t>
      </w:r>
      <w:r w:rsidR="007E4837" w:rsidRPr="0001489E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01489E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</w:t>
      </w:r>
      <w:r w:rsidR="007E4837" w:rsidRPr="0001489E">
        <w:rPr>
          <w:color w:val="222222"/>
          <w:sz w:val="22"/>
          <w:szCs w:val="22"/>
        </w:rPr>
        <w:t xml:space="preserve"> </w:t>
      </w:r>
      <w:r w:rsidR="006A7BA9" w:rsidRPr="0001489E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01489E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 xml:space="preserve">             </w:t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Pr="0001489E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lastRenderedPageBreak/>
        <w:t xml:space="preserve">               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RJ.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-dostaviti, Fini, putem </w:t>
      </w:r>
      <w:proofErr w:type="spellStart"/>
      <w:r w:rsidRPr="006A7BA9">
        <w:rPr>
          <w:color w:val="222222"/>
        </w:rPr>
        <w:t>eOglasne</w:t>
      </w:r>
      <w:proofErr w:type="spellEnd"/>
      <w:r w:rsidRPr="006A7BA9">
        <w:rPr>
          <w:color w:val="222222"/>
        </w:rPr>
        <w:t xml:space="preserve"> ploče i </w:t>
      </w:r>
      <w:r w:rsidR="00626AD5">
        <w:rPr>
          <w:color w:val="222222"/>
        </w:rPr>
        <w:t>direktoru putem pošte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-objaviti zaključak na </w:t>
      </w:r>
      <w:proofErr w:type="spellStart"/>
      <w:r w:rsidRPr="006A7BA9">
        <w:rPr>
          <w:color w:val="222222"/>
        </w:rPr>
        <w:t>eOglasnoj</w:t>
      </w:r>
      <w:proofErr w:type="spellEnd"/>
      <w:r w:rsidRPr="006A7BA9">
        <w:rPr>
          <w:color w:val="222222"/>
        </w:rPr>
        <w:t xml:space="preserve"> ploči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DB1B04" w:rsidP="006A7BA9" w:rsidR="00DB1B04" w:rsidRPr="006C0965">
      <w:pPr>
        <w:spacing w:beforeAutospacing="true" w:before="100"/>
      </w:pPr>
    </w:p>
    <w:sectPr w:rsidR="00DB1B04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489E"/>
    <w:rsid w:val="00064C6E"/>
    <w:rsid w:val="00092948"/>
    <w:rsid w:val="000E6E10"/>
    <w:rsid w:val="00114CB8"/>
    <w:rsid w:val="001252B0"/>
    <w:rsid w:val="001629DB"/>
    <w:rsid w:val="001A6D3B"/>
    <w:rsid w:val="00217FF9"/>
    <w:rsid w:val="00265A16"/>
    <w:rsid w:val="002A2F4E"/>
    <w:rsid w:val="002C0854"/>
    <w:rsid w:val="002C57D5"/>
    <w:rsid w:val="002D208E"/>
    <w:rsid w:val="00323158"/>
    <w:rsid w:val="003370DF"/>
    <w:rsid w:val="003560A3"/>
    <w:rsid w:val="003B002D"/>
    <w:rsid w:val="00460CD7"/>
    <w:rsid w:val="00480C95"/>
    <w:rsid w:val="00485E63"/>
    <w:rsid w:val="00554082"/>
    <w:rsid w:val="005A3650"/>
    <w:rsid w:val="00607BA7"/>
    <w:rsid w:val="0061788F"/>
    <w:rsid w:val="00626AD5"/>
    <w:rsid w:val="00656C09"/>
    <w:rsid w:val="00663F23"/>
    <w:rsid w:val="006905E1"/>
    <w:rsid w:val="006A7BA9"/>
    <w:rsid w:val="006C0965"/>
    <w:rsid w:val="006D61C7"/>
    <w:rsid w:val="006E67E4"/>
    <w:rsid w:val="007176C1"/>
    <w:rsid w:val="007C476B"/>
    <w:rsid w:val="007C551C"/>
    <w:rsid w:val="007E4837"/>
    <w:rsid w:val="0089514C"/>
    <w:rsid w:val="008A66DB"/>
    <w:rsid w:val="008B2B57"/>
    <w:rsid w:val="009130E7"/>
    <w:rsid w:val="00986D7E"/>
    <w:rsid w:val="009C0451"/>
    <w:rsid w:val="009D2E8B"/>
    <w:rsid w:val="00A3250A"/>
    <w:rsid w:val="00A808AF"/>
    <w:rsid w:val="00AA63DC"/>
    <w:rsid w:val="00AD74EB"/>
    <w:rsid w:val="00AE0BDD"/>
    <w:rsid w:val="00AE1B76"/>
    <w:rsid w:val="00AF29D9"/>
    <w:rsid w:val="00B1308F"/>
    <w:rsid w:val="00B7277C"/>
    <w:rsid w:val="00C35BF9"/>
    <w:rsid w:val="00C524B7"/>
    <w:rsid w:val="00C73B49"/>
    <w:rsid w:val="00C95E10"/>
    <w:rsid w:val="00D0235A"/>
    <w:rsid w:val="00D61980"/>
    <w:rsid w:val="00DB1B04"/>
    <w:rsid w:val="00E1387E"/>
    <w:rsid w:val="00E73F26"/>
    <w:rsid w:val="00E8251C"/>
    <w:rsid w:val="00EA36A8"/>
    <w:rsid w:val="00ED6D6E"/>
    <w:rsid w:val="00F44600"/>
    <w:rsid w:val="00F81764"/>
    <w:rsid w:val="00FD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76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76C1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76C1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76C1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76C1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76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76C1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76C1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76C1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76C1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420719.52</izvorni_sadrzaj>
    <derivirana_varijabla naziv="DomainObject.Predmet.InicijalnaVrijednost_1">420719.52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St-854/2018</izvorni_sadrzaj>
    <derivirana_varijabla naziv="DomainObject.Predmet.OznakaBroj_1">St-854/2018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SINANOVIĆ - FASADE d.o.o. za građenje, trgovinu i usluge</izvorni_sadrzaj>
    <derivirana_varijabla naziv="DomainObject.Predmet.ProtustrankaFormated_1">  SINANOVIĆ - FASADE d.o.o. za građenje, trgovinu i usluge</derivirana_varijabla>
  </DomainObject.Predmet.ProtustrankaFormated>
  <DomainObject.Predmet.ProtustrankaFormatedOIB>
    <izvorni_sadrzaj>  SINANOVIĆ - FASADE d.o.o. za građenje, trgovinu i usluge, OIB 94399501902</izvorni_sadrzaj>
    <derivirana_varijabla naziv="DomainObject.Predmet.ProtustrankaFormatedOIB_1">  SINANOVIĆ - FASADE d.o.o. za građenje, trgovinu i usluge, OIB 94399501902</derivirana_varijabla>
  </DomainObject.Predmet.ProtustrankaFormatedOIB>
  <DomainObject.Predmet.ProtustrankaFormatedWithAdress>
    <izvorni_sadrzaj> SINANOVIĆ - FASADE d.o.o. za građenje, trgovinu i usluge, Posavska 1A, 35214 Donji Andrijevci</izvorni_sadrzaj>
    <derivirana_varijabla naziv="DomainObject.Predmet.ProtustrankaFormatedWithAdress_1"> SINANOVIĆ - FASADE d.o.o. za građenje, trgovinu i usluge, Posavska 1A, 35214 Donji Andrijevci</derivirana_varijabla>
  </DomainObject.Predmet.ProtustrankaFormatedWithAdress>
  <DomainObject.Predmet.ProtustrankaFormatedWithAdressOIB>
    <izvorni_sadrzaj> SINANOVIĆ - FASADE d.o.o. za građenje, trgovinu i usluge, OIB 94399501902, Posavska 1A, 35214 Donji Andrijevci</izvorni_sadrzaj>
    <derivirana_varijabla naziv="DomainObject.Predmet.ProtustrankaFormatedWithAdressOIB_1"> SINANOVIĆ - FASADE d.o.o. za građenje, trgovinu i usluge, OIB 94399501902, Posavska 1A, 35214 Donji Andrijevci</derivirana_varijabla>
  </DomainObject.Predmet.ProtustrankaFormatedWithAdressOIB>
  <DomainObject.Predmet.ProtustrankaWithAdress>
    <izvorni_sadrzaj>SINANOVIĆ - FASADE d.o.o. za građenje, trgovinu i usluge Posavska 1A, 35214 Donji Andrijevci</izvorni_sadrzaj>
    <derivirana_varijabla naziv="DomainObject.Predmet.ProtustrankaWithAdress_1">SINANOVIĆ - FASADE d.o.o. za građenje, trgovinu i usluge Posavska 1A, 35214 Donji Andrijevci</derivirana_varijabla>
  </DomainObject.Predmet.ProtustrankaWithAdress>
  <DomainObject.Predmet.ProtustrankaWithAdressOIB>
    <izvorni_sadrzaj>SINANOVIĆ - FASADE d.o.o. za građenje, trgovinu i usluge, OIB 94399501902, Posavska 1A, 35214 Donji Andrijevci</izvorni_sadrzaj>
    <derivirana_varijabla naziv="DomainObject.Predmet.ProtustrankaWithAdressOIB_1">SINANOVIĆ - FASADE d.o.o. za građenje, trgovinu i usluge, OIB 94399501902, Posavska 1A, 35214 Donji Andrijevci</derivirana_varijabla>
  </DomainObject.Predmet.ProtustrankaWithAdressOIB>
  <DomainObject.Predmet.ProtustrankaNazivFormated>
    <izvorni_sadrzaj>SINANOVIĆ - FASADE d.o.o. za građenje, trgovinu i usluge</izvorni_sadrzaj>
    <derivirana_varijabla naziv="DomainObject.Predmet.ProtustrankaNazivFormated_1">SINANOVIĆ - FASADE d.o.o. za građenje, trgovinu i usluge</derivirana_varijabla>
  </DomainObject.Predmet.ProtustrankaNazivFormated>
  <DomainObject.Predmet.ProtustrankaNazivFormatedOIB>
    <izvorni_sadrzaj>SINANOVIĆ - FASADE d.o.o. za građenje, trgovinu i usluge, OIB 94399501902</izvorni_sadrzaj>
    <derivirana_varijabla naziv="DomainObject.Predmet.ProtustrankaNazivFormatedOIB_1">SINANOVIĆ - FASADE d.o.o. za građenje, trgovinu i usluge, OIB 94399501902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SINANOVIĆ - FASADE d.o.o. za građenje, trgovinu i usluge</item>
    </izvorni_sadrzaj>
    <derivirana_varijabla naziv="DomainObject.Predmet.ProtuStrankaListFormated_1">
      <item>SINANOVIĆ - FASADE d.o.o. za građenje, trgovinu i usluge</item>
    </derivirana_varijabla>
  </DomainObject.Predmet.ProtuStrankaListFormated>
  <DomainObject.Predmet.ProtuStrankaListFormatedOIB>
    <izvorni_sadrzaj>
      <item>SINANOVIĆ - FASADE d.o.o. za građenje, trgovinu i usluge, OIB 94399501902</item>
    </izvorni_sadrzaj>
    <derivirana_varijabla naziv="DomainObject.Predmet.ProtuStrankaListFormatedOIB_1">
      <item>SINANOVIĆ - FASADE d.o.o. za građenje, trgovinu i usluge, OIB 94399501902</item>
    </derivirana_varijabla>
  </DomainObject.Predmet.ProtuStrankaListFormatedOIB>
  <DomainObject.Predmet.ProtuStrankaListFormatedWithAdress>
    <izvorni_sadrzaj>
      <item>SINANOVIĆ - FASADE d.o.o. za građenje, trgovinu i usluge, Posavska 1A, 35214 Donji Andrijevci</item>
    </izvorni_sadrzaj>
    <derivirana_varijabla naziv="DomainObject.Predmet.ProtuStrankaListFormatedWithAdress_1">
      <item>SINANOVIĆ - FASADE d.o.o. za građenje, trgovinu i usluge, Posavska 1A, 35214 Donji Andrijevci</item>
    </derivirana_varijabla>
  </DomainObject.Predmet.ProtuStrankaListFormatedWithAdress>
  <DomainObject.Predmet.ProtuStrankaListFormatedWithAdressOIB>
    <izvorni_sadrzaj>
      <item>SINANOVIĆ - FASADE d.o.o. za građenje, trgovinu i usluge, OIB 94399501902, Posavska 1A, 35214 Donji Andrijevci</item>
    </izvorni_sadrzaj>
    <derivirana_varijabla naziv="DomainObject.Predmet.ProtuStrankaListFormatedWithAdressOIB_1">
      <item>SINANOVIĆ - FASADE d.o.o. za građenje, trgovinu i usluge, OIB 94399501902, Posavska 1A, 35214 Donji Andrijevci</item>
    </derivirana_varijabla>
  </DomainObject.Predmet.ProtuStrankaListFormatedWithAdressOIB>
  <DomainObject.Predmet.ProtuStrankaListNazivFormated>
    <izvorni_sadrzaj>
      <item>SINANOVIĆ - FASADE d.o.o. za građenje, trgovinu i usluge</item>
    </izvorni_sadrzaj>
    <derivirana_varijabla naziv="DomainObject.Predmet.ProtuStrankaListNazivFormated_1">
      <item>SINANOVIĆ - FASADE d.o.o. za građenje, trgovinu i usluge</item>
    </derivirana_varijabla>
  </DomainObject.Predmet.ProtuStrankaListNazivFormated>
  <DomainObject.Predmet.ProtuStrankaListNazivFormatedOIB>
    <izvorni_sadrzaj>
      <item>SINANOVIĆ - FASADE d.o.o. za građenje, trgovinu i usluge, OIB 94399501902</item>
    </izvorni_sadrzaj>
    <derivirana_varijabla naziv="DomainObject.Predmet.ProtuStrankaListNazivFormatedOIB_1">
      <item>SINANOVIĆ - FASADE d.o.o. za građenje, trgovinu i usluge, OIB 94399501902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SINANOVIĆ - FASADE d.o.o. za građenje, trgovinu i usluge</izvorni_sadrzaj>
    <derivirana_varijabla naziv="DomainObject.Predmet.ProtustrankaIDrugi_1">SINANOVIĆ - FASADE 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SINANOVIĆ - FASADE d.o.o. za građenje, trgovinu i usluge, OIB 94399501902, Posavska 1A, 35214 Donji Andrijevci</izvorni_sadrzaj>
    <derivirana_varijabla naziv="DomainObject.Predmet.ProtustrankaIDrugiAdressOIB_1">SINANOVIĆ - FASADE d.o.o. za građenje, trgovinu i usluge, OIB 94399501902, Posavska 1A, 35214 Donji Andrijevci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SINANOVIĆ - FASADE d.o.o. za građenje, trgovinu i usluge</item>
    </izvorni_sadrzaj>
    <derivirana_varijabla naziv="DomainObject.Predmet.SudioniciListNaziv_1">
      <item>Financijska agencija</item>
      <item>SINANOVIĆ - FASADE d.o.o. za građenje, trgovinu i usluge</item>
    </derivirana_varijabla>
  </DomainObject.Predmet.SudioniciListNaziv>
  <DomainObject.Predmet.SudioniciListAdressOIB>
    <izvorni_sadrzaj>
      <item>Financijska agencija, OIB 85821130368, Ulica grada Vukovara 70,10000 Zagreb</item>
      <item>SINANOVIĆ - FASADE d.o.o. za građenje, trgovinu i usluge, OIB 94399501902, Posavska 1A,35214 Donji Andrijevci</item>
    </izvorni_sadrzaj>
    <derivirana_varijabla naziv="DomainObject.Predmet.SudioniciListAdressOIB_1">
      <item>Financijska agencija, OIB 85821130368, Ulica grada Vukovara 70,10000 Zagreb</item>
      <item>SINANOVIĆ - FASADE d.o.o. za građenje, trgovinu i usluge, OIB 94399501902, Posavska 1A,35214 Donji Andrijevci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94399501902</item>
    </izvorni_sadrzaj>
    <derivirana_varijabla naziv="DomainObject.Predmet.SudioniciListNazivOIB_1">
      <item>, OIB 85821130368</item>
      <item>, OIB 94399501902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E6B0FA-3824-4664-8B58-DD48DDE76F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289</properties:Words>
  <properties:Characters>1576</properties:Characters>
  <properties:Lines>43</properties:Lines>
  <properties:Paragraphs>19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2017-08-30T10:01:00Z</dcterms:created>
  <dc:creator>mjankovic3</dc:creator>
  <cp:lastModifiedBy>wsadmin</cp:lastModifiedBy>
  <cp:lastPrinted>2018-05-21T06:33:00Z</cp:lastPrinted>
  <dcterms:modified xmlns:xsi="http://www.w3.org/2001/XMLSchema-instance" xsi:type="dcterms:W3CDTF">2018-05-21T06:35:00Z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(ST-ZAKLJUČAK-ROČIŠTE RADI IZJAŠNJENJA O PRIJEDLOGU ZA OTV.ST.POSTUPKA.docx)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