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3f3f9" w14:paraId="3c3f3f9" w:rsidRDefault="002D77B4" w:rsidP="00597F65" w:rsidR="00597F65">
      <w:pPr>
        <w:jc w:val="right"/>
        <w15:collapsed w:val="false"/>
      </w:pPr>
      <w:r>
        <w:t xml:space="preserve">Broj: </w:t>
      </w:r>
      <w:r w:rsidR="003D22F6">
        <w:t xml:space="preserve">6 </w:t>
      </w:r>
      <w:r>
        <w:t>St-</w:t>
      </w:r>
      <w:r w:rsidR="007A6740">
        <w:t>1127/18-6</w:t>
      </w:r>
    </w:p>
    <w:p w:rsidRDefault="004952D7" w:rsidP="004952D7" w:rsidR="004952D7">
      <w:r>
        <w:rPr>
          <w:rStyle w:val="Naglaeno"/>
        </w:rPr>
        <w:t xml:space="preserve">             </w:t>
      </w:r>
      <w:r w:rsidR="003768C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3D22F6">
        <w:t xml:space="preserve">FINA RC Osijek za otvaranje stečajnog postupka nad dužnikom: </w:t>
      </w:r>
      <w:r w:rsidR="007A6740">
        <w:rPr>
          <w:b/>
        </w:rPr>
        <w:t>PRIMERO d.o.o. Belišće, Vladimira Nazora 58, OIB: 88708303008, MBS: 030180563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7A6740">
        <w:t>5. studenog</w:t>
      </w:r>
      <w:r w:rsidR="003768C2">
        <w:t xml:space="preserve"> 2018. g.,</w:t>
      </w:r>
    </w:p>
    <w:p w:rsidRDefault="004F25AD" w:rsidP="004F25AD" w:rsidR="00A0258F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7A6740">
        <w:rPr>
          <w:b/>
        </w:rPr>
        <w:t>PRIMERO d.o.o. Belišće, Vladimira Nazora 58, OIB: 88708303008, MBS: 030180563</w:t>
      </w:r>
      <w:r>
        <w:t xml:space="preserve">.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7A6740">
        <w:rPr>
          <w:b/>
        </w:rPr>
        <w:t>9. siječnja 201</w:t>
      </w:r>
      <w:r w:rsidR="00D76A64">
        <w:rPr>
          <w:b/>
        </w:rPr>
        <w:t>9</w:t>
      </w:r>
      <w:bookmarkStart w:name="_GoBack" w:id="0"/>
      <w:bookmarkEnd w:id="0"/>
      <w:r w:rsidR="007A6740">
        <w:rPr>
          <w:b/>
        </w:rPr>
        <w:t xml:space="preserve">. g. </w:t>
      </w:r>
      <w:r w:rsidRPr="00914EB4">
        <w:rPr>
          <w:b/>
        </w:rPr>
        <w:t xml:space="preserve">u </w:t>
      </w:r>
      <w:r w:rsidR="007A6740">
        <w:rPr>
          <w:b/>
        </w:rPr>
        <w:t>10</w:t>
      </w:r>
      <w:r w:rsidR="003D22F6">
        <w:rPr>
          <w:b/>
        </w:rPr>
        <w:t>,20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AE7DAB" w:rsidR="003768C2" w:rsidRPr="00AE7DAB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AE7DAB">
        <w:t xml:space="preserve"> </w:t>
      </w:r>
      <w:r w:rsidR="00AE7DAB" w:rsidRPr="00AE7DAB">
        <w:rPr>
          <w:b/>
        </w:rPr>
        <w:t>Zvonko Tomljanović, Našice, J. Runjanina 7, OIB: 01559486405</w:t>
      </w:r>
      <w:r w:rsidRPr="00AE7DAB">
        <w:rPr>
          <w:b/>
          <w:sz w:val="22"/>
          <w:szCs w:val="22"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D22F6" w:rsidP="003768C2" w:rsidR="003D22F6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AE7DAB">
        <w:t>FINA RC Osijek</w:t>
      </w:r>
      <w:r w:rsidR="005173F9">
        <w:t xml:space="preserve"> </w:t>
      </w:r>
      <w:r w:rsidR="007A6740">
        <w:t xml:space="preserve">podnijela je, dana 11. rujna 2018. g. </w:t>
      </w:r>
      <w:r w:rsidR="005173F9">
        <w:t>na propisanom obrascu</w:t>
      </w:r>
      <w:r w:rsidR="007A6740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7A6740">
        <w:rPr>
          <w:b/>
        </w:rPr>
        <w:t>PRIMERO d.o.o. Belišće, Vladimira Nazora 58, OIB: 88708303008, MBS: 030180563</w:t>
      </w:r>
      <w:r w:rsidR="005173F9">
        <w:rPr>
          <w:b/>
        </w:rPr>
        <w:t>.</w:t>
      </w:r>
      <w:r w:rsidR="005173F9">
        <w:t xml:space="preserve"> </w:t>
      </w:r>
      <w:r w:rsidR="005173F9">
        <w:tab/>
      </w:r>
    </w:p>
    <w:p w:rsidRDefault="005173F9" w:rsidP="005173F9" w:rsidR="005173F9">
      <w:pPr>
        <w:pStyle w:val="Tijeloteksta"/>
      </w:pPr>
    </w:p>
    <w:p w:rsidRDefault="003D22F6" w:rsidP="005173F9" w:rsidR="003D22F6">
      <w:pPr>
        <w:pStyle w:val="Tijeloteksta"/>
      </w:pPr>
    </w:p>
    <w:p w:rsidRDefault="003D22F6" w:rsidP="005173F9" w:rsidR="003D22F6">
      <w:pPr>
        <w:pStyle w:val="Tijeloteksta"/>
      </w:pPr>
    </w:p>
    <w:p w:rsidRDefault="007A6740" w:rsidP="007A6740" w:rsidR="007A6740">
      <w:pPr>
        <w:jc w:val="right"/>
      </w:pPr>
      <w:r>
        <w:lastRenderedPageBreak/>
        <w:t>Broj: 6 St-1127/18-6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FINA navodi da dužnik na dan </w:t>
      </w:r>
      <w:r w:rsidR="007A6740">
        <w:t>7. rujna</w:t>
      </w:r>
      <w:r w:rsidR="003D22F6">
        <w:t xml:space="preserve"> 2018</w:t>
      </w:r>
      <w:r>
        <w:t xml:space="preserve">. g. u Očevidniku redoslijedu osnova za plaćanje ima evidentirane neizvršene osnove za plaćanje u neprekinutom razdoblju od </w:t>
      </w:r>
      <w:r w:rsidR="007A6740">
        <w:t>120</w:t>
      </w:r>
      <w:r>
        <w:t xml:space="preserve"> dana u ukupnom iznosu od </w:t>
      </w:r>
      <w:r w:rsidR="007A6740">
        <w:t>19.126,91</w:t>
      </w:r>
      <w:r>
        <w:t xml:space="preserve"> kn u koji iznos je uračunata kamata i naknada FINE za provedbu ovrhe na novčanim sredstvima te da dužnik ima </w:t>
      </w:r>
      <w:r w:rsidR="003D22F6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AE7DAB">
        <w:rPr>
          <w:b/>
        </w:rPr>
        <w:t>Zvonko Tomljanović</w:t>
      </w:r>
      <w:r>
        <w:t xml:space="preserve"> 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7A6740">
        <w:t>5. studenog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AE7DAB" w:rsidRPr="00AE7DAB">
      <w:pPr>
        <w:pStyle w:val="Tijeloteksta"/>
        <w:numPr>
          <w:ilvl w:val="0"/>
          <w:numId w:val="3"/>
        </w:numPr>
        <w:jc w:val="left"/>
      </w:pPr>
      <w:proofErr w:type="spellStart"/>
      <w:r>
        <w:t>priv</w:t>
      </w:r>
      <w:proofErr w:type="spellEnd"/>
      <w:r>
        <w:t xml:space="preserve">. st. upravitelj </w:t>
      </w:r>
      <w:r w:rsidR="00AE7DAB" w:rsidRPr="00AE7DAB">
        <w:t>Zvonko Tomljanović, Našice, J. Runjanina 7</w:t>
      </w:r>
    </w:p>
    <w:p w:rsidRDefault="00AE7DAB" w:rsidP="003768C2" w:rsidR="00AE7DAB">
      <w:pPr>
        <w:pStyle w:val="Tijeloteksta"/>
        <w:numPr>
          <w:ilvl w:val="0"/>
          <w:numId w:val="3"/>
        </w:numPr>
        <w:jc w:val="left"/>
      </w:pPr>
      <w:r w:rsidRPr="00AE7DAB">
        <w:t xml:space="preserve">FINA </w:t>
      </w:r>
    </w:p>
    <w:p w:rsidRDefault="003D22F6" w:rsidP="003768C2" w:rsidR="003D22F6" w:rsidRPr="00AE7DAB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AE7DAB" w:rsidP="00AE7DAB" w:rsidR="00AE7DAB" w:rsidRP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7A6740">
        <w:t>9.1.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4305EF" w:rsidR="002D5985" w:rsidRPr="00F92416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</w:p>
    <w:p w:rsidRDefault="002D5985" w:rsidP="002D5985" w:rsidR="002D5985">
      <w:pPr>
        <w:pStyle w:val="Tijeloteksta"/>
        <w:jc w:val="left"/>
      </w:pPr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7A01" w:rsidR="00607A01">
      <w:r>
        <w:separator/>
      </w:r>
    </w:p>
  </w:endnote>
  <w:endnote w:id="0" w:type="continuationSeparator">
    <w:p w:rsidRDefault="00607A01" w:rsidR="00607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7A01" w:rsidR="00607A01">
      <w:r>
        <w:separator/>
      </w:r>
    </w:p>
  </w:footnote>
  <w:footnote w:id="0" w:type="continuationSeparator">
    <w:p w:rsidRDefault="00607A01" w:rsidR="00607A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6A6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46819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6201"/>
    <w:rsid w:val="001B5E31"/>
    <w:rsid w:val="001E75FC"/>
    <w:rsid w:val="002142C7"/>
    <w:rsid w:val="00223C8E"/>
    <w:rsid w:val="00291B9C"/>
    <w:rsid w:val="002D5985"/>
    <w:rsid w:val="002D77B4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D22F6"/>
    <w:rsid w:val="003E08E5"/>
    <w:rsid w:val="003E147C"/>
    <w:rsid w:val="003E3A0B"/>
    <w:rsid w:val="004011EC"/>
    <w:rsid w:val="004305EF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01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A6740"/>
    <w:rsid w:val="007C1241"/>
    <w:rsid w:val="007C7E62"/>
    <w:rsid w:val="0080666F"/>
    <w:rsid w:val="00845777"/>
    <w:rsid w:val="00850A85"/>
    <w:rsid w:val="008737C5"/>
    <w:rsid w:val="00891BF4"/>
    <w:rsid w:val="008E3BE5"/>
    <w:rsid w:val="009001D6"/>
    <w:rsid w:val="00906032"/>
    <w:rsid w:val="00914EB4"/>
    <w:rsid w:val="00926DED"/>
    <w:rsid w:val="00935547"/>
    <w:rsid w:val="009505E8"/>
    <w:rsid w:val="0095795B"/>
    <w:rsid w:val="00965A37"/>
    <w:rsid w:val="00994095"/>
    <w:rsid w:val="009B0969"/>
    <w:rsid w:val="009C13EB"/>
    <w:rsid w:val="00A0258F"/>
    <w:rsid w:val="00A025E8"/>
    <w:rsid w:val="00A07AC6"/>
    <w:rsid w:val="00A15670"/>
    <w:rsid w:val="00A23173"/>
    <w:rsid w:val="00A26E0B"/>
    <w:rsid w:val="00A402F9"/>
    <w:rsid w:val="00A70765"/>
    <w:rsid w:val="00A7617B"/>
    <w:rsid w:val="00A87884"/>
    <w:rsid w:val="00AB56F9"/>
    <w:rsid w:val="00AE7DAB"/>
    <w:rsid w:val="00AF0E4E"/>
    <w:rsid w:val="00B00E84"/>
    <w:rsid w:val="00B32D98"/>
    <w:rsid w:val="00B96D02"/>
    <w:rsid w:val="00BC33DE"/>
    <w:rsid w:val="00BF5580"/>
    <w:rsid w:val="00C008D6"/>
    <w:rsid w:val="00C060B0"/>
    <w:rsid w:val="00C15361"/>
    <w:rsid w:val="00C473BD"/>
    <w:rsid w:val="00C84F12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76A64"/>
    <w:rsid w:val="00D85A5F"/>
    <w:rsid w:val="00D86163"/>
    <w:rsid w:val="00DC7BF5"/>
    <w:rsid w:val="00DD68C2"/>
    <w:rsid w:val="00DD6DE4"/>
    <w:rsid w:val="00DE5661"/>
    <w:rsid w:val="00DE58F9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305E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305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05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05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05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305E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305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05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05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05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St-1127/2018-6</izvorni_sadrzaj>
    <derivirana_varijabla naziv="DomainObject.Oznaka_1">St-1127/2018-6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1127</izvorni_sadrzaj>
    <derivirana_varijabla naziv="DomainObject.Predmet.Broj_1">1127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St-1127/2018</izvorni_sadrzaj>
    <derivirana_varijabla naziv="DomainObject.Predmet.OznakaBroj_1">St-1127/2018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PRIMERO d.o.o.za proizvodnju i usluge</izvorni_sadrzaj>
    <derivirana_varijabla naziv="DomainObject.Predmet.ProtustrankaFormated_1">  PRIMERO d.o.o.za proizvodnju i usluge</derivirana_varijabla>
  </DomainObject.Predmet.ProtustrankaFormated>
  <DomainObject.Predmet.ProtustrankaFormatedOIB>
    <izvorni_sadrzaj>  PRIMERO d.o.o.za proizvodnju i usluge, OIB 88708303008</izvorni_sadrzaj>
    <derivirana_varijabla naziv="DomainObject.Predmet.ProtustrankaFormatedOIB_1">  PRIMERO d.o.o.za proizvodnju i usluge, OIB 88708303008</derivirana_varijabla>
  </DomainObject.Predmet.ProtustrankaFormatedOIB>
  <DomainObject.Predmet.ProtustrankaFormatedWithAdress>
    <izvorni_sadrzaj> PRIMERO d.o.o.za proizvodnju i usluge, Vladimira Nazora 58, 31551 Belišće</izvorni_sadrzaj>
    <derivirana_varijabla naziv="DomainObject.Predmet.ProtustrankaFormatedWithAdress_1"> PRIMERO d.o.o.za proizvodnju i usluge, Vladimira Nazora 58, 31551 Belišće</derivirana_varijabla>
  </DomainObject.Predmet.ProtustrankaFormatedWithAdress>
  <DomainObject.Predmet.ProtustrankaFormatedWithAdressOIB>
    <izvorni_sadrzaj> PRIMERO d.o.o.za proizvodnju i usluge, OIB 88708303008, Vladimira Nazora 58, 31551 Belišće</izvorni_sadrzaj>
    <derivirana_varijabla naziv="DomainObject.Predmet.ProtustrankaFormatedWithAdressOIB_1"> PRIMERO d.o.o.za proizvodnju i usluge, OIB 88708303008, Vladimira Nazora 58, 31551 Belišće</derivirana_varijabla>
  </DomainObject.Predmet.ProtustrankaFormatedWithAdressOIB>
  <DomainObject.Predmet.ProtustrankaWithAdress>
    <izvorni_sadrzaj>PRIMERO d.o.o.za proizvodnju i usluge Vladimira Nazora 58, 31551 Belišće</izvorni_sadrzaj>
    <derivirana_varijabla naziv="DomainObject.Predmet.ProtustrankaWithAdress_1">PRIMERO d.o.o.za proizvodnju i usluge Vladimira Nazora 58, 31551 Belišće</derivirana_varijabla>
  </DomainObject.Predmet.ProtustrankaWithAdress>
  <DomainObject.Predmet.ProtustrankaWithAdressOIB>
    <izvorni_sadrzaj>PRIMERO d.o.o.za proizvodnju i usluge, OIB 88708303008, Vladimira Nazora 58, 31551 Belišće</izvorni_sadrzaj>
    <derivirana_varijabla naziv="DomainObject.Predmet.ProtustrankaWithAdressOIB_1">PRIMERO d.o.o.za proizvodnju i usluge, OIB 88708303008, Vladimira Nazora 58, 31551 Belišće</derivirana_varijabla>
  </DomainObject.Predmet.ProtustrankaWithAdressOIB>
  <DomainObject.Predmet.ProtustrankaNazivFormated>
    <izvorni_sadrzaj>PRIMERO d.o.o.za proizvodnju i usluge</izvorni_sadrzaj>
    <derivirana_varijabla naziv="DomainObject.Predmet.ProtustrankaNazivFormated_1">PRIMERO d.o.o.za proizvodnju i usluge</derivirana_varijabla>
  </DomainObject.Predmet.ProtustrankaNazivFormated>
  <DomainObject.Predmet.ProtustrankaNazivFormatedOIB>
    <izvorni_sadrzaj>PRIMERO d.o.o.za proizvodnju i usluge, OIB 88708303008</izvorni_sadrzaj>
    <derivirana_varijabla naziv="DomainObject.Predmet.ProtustrankaNazivFormatedOIB_1">PRIMERO d.o.o.za proizvodnju i usluge, OIB 88708303008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PRIMERO d.o.o.za proizvodnju i usluge</item>
    </izvorni_sadrzaj>
    <derivirana_varijabla naziv="DomainObject.Predmet.ProtuStrankaListFormated_1">
      <item>PRIMERO d.o.o.za proizvodnju i usluge</item>
    </derivirana_varijabla>
  </DomainObject.Predmet.ProtuStrankaListFormated>
  <DomainObject.Predmet.ProtuStrankaListFormatedOIB>
    <izvorni_sadrzaj>
      <item>PRIMERO d.o.o.za proizvodnju i usluge, OIB 88708303008</item>
    </izvorni_sadrzaj>
    <derivirana_varijabla naziv="DomainObject.Predmet.ProtuStrankaListFormatedOIB_1">
      <item>PRIMERO d.o.o.za proizvodnju i usluge, OIB 88708303008</item>
    </derivirana_varijabla>
  </DomainObject.Predmet.ProtuStrankaListFormatedOIB>
  <DomainObject.Predmet.ProtuStrankaListFormatedWithAdress>
    <izvorni_sadrzaj>
      <item>PRIMERO d.o.o.za proizvodnju i usluge, Vladimira Nazora 58, 31551 Belišće</item>
    </izvorni_sadrzaj>
    <derivirana_varijabla naziv="DomainObject.Predmet.ProtuStrankaListFormatedWithAdress_1">
      <item>PRIMERO d.o.o.za proizvodnju i usluge, Vladimira Nazora 58, 31551 Belišće</item>
    </derivirana_varijabla>
  </DomainObject.Predmet.ProtuStrankaListFormatedWithAdress>
  <DomainObject.Predmet.ProtuStrankaListFormatedWithAdressOIB>
    <izvorni_sadrzaj>
      <item>PRIMERO d.o.o.za proizvodnju i usluge, OIB 88708303008, Vladimira Nazora 58, 31551 Belišće</item>
    </izvorni_sadrzaj>
    <derivirana_varijabla naziv="DomainObject.Predmet.ProtuStrankaListFormatedWithAdressOIB_1">
      <item>PRIMERO d.o.o.za proizvodnju i usluge, OIB 88708303008, Vladimira Nazora 58, 31551 Belišće</item>
    </derivirana_varijabla>
  </DomainObject.Predmet.ProtuStrankaListFormatedWithAdressOIB>
  <DomainObject.Predmet.ProtuStrankaListNazivFormated>
    <izvorni_sadrzaj>
      <item>PRIMERO d.o.o.za proizvodnju i usluge</item>
    </izvorni_sadrzaj>
    <derivirana_varijabla naziv="DomainObject.Predmet.ProtuStrankaListNazivFormated_1">
      <item>PRIMERO d.o.o.za proizvodnju i usluge</item>
    </derivirana_varijabla>
  </DomainObject.Predmet.ProtuStrankaListNazivFormated>
  <DomainObject.Predmet.ProtuStrankaListNazivFormatedOIB>
    <izvorni_sadrzaj>
      <item>PRIMERO d.o.o.za proizvodnju i usluge, OIB 88708303008</item>
    </izvorni_sadrzaj>
    <derivirana_varijabla naziv="DomainObject.Predmet.ProtuStrankaListNazivFormatedOIB_1">
      <item>PRIMERO d.o.o.za proizvodnju i usluge, OIB 88708303008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>St-1127/2018-6</izvorni_sadrzaj>
    <derivirana_varijabla naziv="DomainObject.PoslovniBrojDokumenta_1">St-1127/2018-6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PRIMERO d.o.o.za proizvodnju i usluge</izvorni_sadrzaj>
    <derivirana_varijabla naziv="DomainObject.Predmet.ProtustrankaIDrugi_1">PRIMERO d.o.o.za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PRIMERO d.o.o.za proizvodnju i usluge, OIB 88708303008, Vladimira Nazora 58, 31551 Belišće</izvorni_sadrzaj>
    <derivirana_varijabla naziv="DomainObject.Predmet.ProtustrankaIDrugiAdressOIB_1">PRIMERO d.o.o.za proizvodnju i usluge, OIB 88708303008, Vladimira Nazora 58,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PRIMERO d.o.o.za proizvodnju i usluge</item>
    </izvorni_sadrzaj>
    <derivirana_varijabla naziv="DomainObject.Predmet.SudioniciListNaziv_1">
      <item>FINA RC OSIJEK</item>
      <item>PRIMERO d.o.o.za proizvodnju i usluge</item>
    </derivirana_varijabla>
  </DomainObject.Predmet.SudioniciListNaziv>
  <DomainObject.Predmet.SudioniciListAdressOIB>
    <izvorni_sadrzaj>
      <item>FINA RC OSIJEK, OIB 85821130368</item>
      <item>PRIMERO d.o.o.za proizvodnju i usluge, OIB 88708303008, Vladimira Nazora 58,31551 Belišće</item>
    </izvorni_sadrzaj>
    <derivirana_varijabla naziv="DomainObject.Predmet.SudioniciListAdressOIB_1">
      <item>FINA RC OSIJEK, OIB 85821130368</item>
      <item>PRIMERO d.o.o.za proizvodnju i usluge, OIB 88708303008, Vladimira Nazora 58,31551 Belišće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88708303008</item>
    </izvorni_sadrzaj>
    <derivirana_varijabla naziv="DomainObject.Predmet.SudioniciListNazivOIB_1">
      <item>, OIB 85821130368</item>
      <item>, OIB 88708303008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St-1127/2018-7</izvorni_sadrzaj>
    <derivirana_varijabla naziv="DomainObject.PredzadnjaOdlukaIzPredmeta.Oznaka_1">St-1127/2018-7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5B82C0-5EEE-49AB-A1A9-FA95AE3D7B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451</properties:Words>
  <properties:Characters>2479</properties:Characters>
  <properties:Lines>106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2018-01-26T11:14:00Z</dcterms:created>
  <dc:creator>hermanj</dc:creator>
  <cp:lastModifiedBy>Danijela Sekulić</cp:lastModifiedBy>
  <cp:lastPrinted>2018-11-05T13:12:00Z</cp:lastPrinted>
  <dcterms:modified xmlns:xsi="http://www.w3.org/2001/XMLSchema-instance" xsi:type="dcterms:W3CDTF">2018-11-05T13:23:00Z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St-1127/2018-6 / Odluka - Rješenje - pokretanje prethodnog postupka radi utvrđivanja uvjeta za otvaranje stečajnog postupka (FINA-TOMLJANOVIĆ.docx)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