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0efb" w14:paraId="9d00efb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55396E">
        <w:rPr>
          <w:szCs w:val="24"/>
        </w:rPr>
        <w:t>6 St-</w:t>
      </w:r>
      <w:r w:rsidR="00913676">
        <w:rPr>
          <w:szCs w:val="24"/>
        </w:rPr>
        <w:t>259/17-4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5B21FC"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PRO BIOS j.d.o.o., OIB: 10416380497 sa sjedištem u Vladimira Nazora 32, 40000 Mihovljan</w:t>
      </w:r>
      <w:r w:rsidR="0055396E">
        <w:t>, dana 21. rujna 2017.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5B21FC">
        <w:t>PRO BIOS j.d.o.o., OIB: 10416380497 sa sjedištem u Vladimira Nazora 32, 40000 Mihovljan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5396E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964C7D" w:rsidRPr="00964C7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5B21FC">
        <w:t>PRO BIOS j.d.o.o., OIB: 10416380497 sa sjedištem u Vladimira Nazora 32, 40000 Mihovljan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55396E">
        <w:t>Jugoslav Puran iz Bjelovara, Josipa Jelačića 12, OIB: 70582689973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5B21FC">
        <w:t>PRO BIOS j.d.o.o., OIB: 10416380497 sa sjedištem u Vladimira Nazora 32, 40000 Mihovljan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B21FC">
        <w:rPr>
          <w:szCs w:val="24"/>
        </w:rPr>
        <w:t>12.</w:t>
      </w:r>
      <w:r w:rsidR="00964C7D" w:rsidRPr="00964C7D">
        <w:rPr>
          <w:szCs w:val="24"/>
        </w:rPr>
        <w:t xml:space="preserve"> </w:t>
      </w:r>
      <w:r w:rsidR="0055396E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55396E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55396E" w:rsidR="0055396E">
      <w:pPr>
        <w:ind w:firstLine="720" w:left="3600"/>
        <w:jc w:val="center"/>
        <w:outlineLvl w:val="0"/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  <w:r w:rsidR="0055396E">
        <w:t>SUDAC</w:t>
      </w:r>
    </w:p>
    <w:p w:rsidRDefault="0055396E" w:rsidP="0055396E" w:rsidR="0055396E">
      <w:pPr>
        <w:ind w:firstLine="720" w:left="3600"/>
        <w:jc w:val="center"/>
        <w:outlineLvl w:val="0"/>
      </w:pPr>
      <w:r>
        <w:t xml:space="preserve">          Hugo Wedemeyer, v.r.</w:t>
      </w:r>
    </w:p>
    <w:p w:rsidRDefault="001B52FA" w:rsidP="0055396E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55396E" w:rsidP="00964C7D" w:rsidR="0055396E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B21FC">
        <w:t>PRO BIOS j.d.o.o., OIB: 10416380497 sa sjedištem u Vladimira Nazora 32, 40000 Mihovljan</w:t>
      </w:r>
      <w:r w:rsidR="0055396E">
        <w:t>, putem e-Oglasne ploče</w:t>
      </w:r>
    </w:p>
    <w:p w:rsidRDefault="00A80348" w:rsidP="00DF4B3F" w:rsidR="00A80348" w:rsidRPr="00A80348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5B21FC">
        <w:t>Aristeja Juras, OIB: 35905933572, Vladimira Nazora 32, Mihovljan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</w:t>
      </w:r>
      <w:r w:rsidR="00351AF0">
        <w:rPr>
          <w:szCs w:val="24"/>
        </w:rPr>
        <w:t>Čakovec</w:t>
      </w:r>
      <w:r w:rsidR="001B52FA">
        <w:rPr>
          <w:szCs w:val="24"/>
        </w:rPr>
        <w:t xml:space="preserve">, </w:t>
      </w:r>
      <w:r w:rsidR="00351AF0">
        <w:rPr>
          <w:szCs w:val="24"/>
        </w:rPr>
        <w:t>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5396E">
        <w:t>Jugoslav Puran iz Bjelovara, Josipa Jelačića 12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778" w:rsidP="007A75CE" w:rsidR="00A13778">
      <w:r>
        <w:separator/>
      </w:r>
    </w:p>
  </w:endnote>
  <w:endnote w:id="0" w:type="continuationSeparator">
    <w:p w:rsidRDefault="00A13778" w:rsidP="007A75CE" w:rsidR="00A1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778" w:rsidP="007A75CE" w:rsidR="00A13778">
      <w:r>
        <w:separator/>
      </w:r>
    </w:p>
  </w:footnote>
  <w:footnote w:id="0" w:type="continuationSeparator">
    <w:p w:rsidRDefault="00A13778" w:rsidP="007A75CE" w:rsidR="00A13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0BBD">
      <w:rPr>
        <w:noProof/>
      </w:rPr>
      <w:t>2</w:t>
    </w:r>
    <w:r>
      <w:fldChar w:fldCharType="end"/>
    </w:r>
  </w:p>
  <w:p w:rsidRDefault="00913676" w:rsidP="00913676" w:rsidR="00913676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6 St-259/17-4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3407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5396E"/>
    <w:rsid w:val="00581316"/>
    <w:rsid w:val="005B21FC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3C89"/>
    <w:rsid w:val="00807802"/>
    <w:rsid w:val="00820944"/>
    <w:rsid w:val="00830F43"/>
    <w:rsid w:val="008354B4"/>
    <w:rsid w:val="00836343"/>
    <w:rsid w:val="008A024C"/>
    <w:rsid w:val="008A49F0"/>
    <w:rsid w:val="00907951"/>
    <w:rsid w:val="00913676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13778"/>
    <w:rsid w:val="00A56BA2"/>
    <w:rsid w:val="00A80348"/>
    <w:rsid w:val="00A92369"/>
    <w:rsid w:val="00AA0A21"/>
    <w:rsid w:val="00AC5AD3"/>
    <w:rsid w:val="00AD682E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4706"/>
    <w:rsid w:val="00CF63B6"/>
    <w:rsid w:val="00D0242F"/>
    <w:rsid w:val="00D508D6"/>
    <w:rsid w:val="00D65D0F"/>
    <w:rsid w:val="00D7256A"/>
    <w:rsid w:val="00DB4EB7"/>
    <w:rsid w:val="00DF4B3F"/>
    <w:rsid w:val="00EA5D61"/>
    <w:rsid w:val="00EC0BBD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89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BIOS jednostavno društvo s ograničenom odgovornošću za njegu i održavanje tijela</izvorni_sadrzaj>
    <derivirana_varijabla naziv="DomainObject.Predmet.ProtustrankaFormated_1">  PRO BIOS jednostavno društvo s ograničenom odgovornošću za njegu i održavanje tijela</derivirana_varijabla>
  </DomainObject.Predmet.ProtustrankaFormated>
  <DomainObject.Predmet.ProtustrankaFormatedOIB>
    <izvorni_sadrzaj>  PRO BIOS jednostavno društvo s ograničenom odgovornošću za njegu i održavanje tijela, OIB 10416380497</izvorni_sadrzaj>
    <derivirana_varijabla naziv="DomainObject.Predmet.ProtustrankaFormatedOIB_1">  PRO BIOS jednostavno društvo s ograničenom odgovornošću za njegu i održavanje tijela, OIB 10416380497</derivirana_varijabla>
  </DomainObject.Predmet.ProtustrankaFormatedOIB>
  <DomainObject.Predmet.ProtustrankaFormatedWithAdress>
    <izvorni_sadrzaj> PRO BIOS jednostavno društvo s ograničenom odgovornošću za njegu i održavanje tijela, Vladimira Nazora 32, 40000 Mihovljan</izvorni_sadrzaj>
    <derivirana_varijabla naziv="DomainObject.Predmet.ProtustrankaFormatedWithAdress_1"> PRO BIOS jednostavno društvo s ograničenom odgovornošću za njegu i održavanje tijela, Vladimira Nazora 32, 40000 Mihovljan</derivirana_varijabla>
  </DomainObject.Predmet.ProtustrankaFormatedWithAdress>
  <DomainObject.Predmet.ProtustrankaFormatedWithAdressOIB>
    <izvorni_sadrzaj> PRO BIOS jednostavno društvo s ograničenom odgovornošću za njegu i održavanje tijela, OIB 10416380497, Vladimira Nazora 32, 40000 Mihovljan</izvorni_sadrzaj>
    <derivirana_varijabla naziv="DomainObject.Predmet.ProtustrankaFormatedWithAdressOIB_1"> PRO BIOS jednostavno društvo s ograničenom odgovornošću za njegu i održavanje tijela, OIB 10416380497, Vladimira Nazora 32, 40000 Mihovljan</derivirana_varijabla>
  </DomainObject.Predmet.ProtustrankaFormatedWithAdressOIB>
  <DomainObject.Predmet.ProtustrankaWithAdress>
    <izvorni_sadrzaj>PRO BIOS jednostavno društvo s ograničenom odgovornošću za njegu i održavanje tijela Vladimira Nazora 32, 40000 Mihovljan</izvorni_sadrzaj>
    <derivirana_varijabla naziv="DomainObject.Predmet.ProtustrankaWithAdress_1">PRO BIOS jednostavno društvo s ograničenom odgovornošću za njegu i održavanje tijela Vladimira Nazora 32, 40000 Mihovljan</derivirana_varijabla>
  </DomainObject.Predmet.ProtustrankaWithAdress>
  <DomainObject.Predmet.ProtustrankaWithAdressOIB>
    <izvorni_sadrzaj>PRO BIOS jednostavno društvo s ograničenom odgovornošću za njegu i održavanje tijela, OIB 10416380497, Vladimira Nazora 32, 40000 Mihovljan</izvorni_sadrzaj>
    <derivirana_varijabla naziv="DomainObject.Predmet.ProtustrankaWithAdressOIB_1">PRO BIOS jednostavno društvo s ograničenom odgovornošću za njegu i održavanje tijela, OIB 10416380497, Vladimira Nazora 32, 40000 Mihovljan</derivirana_varijabla>
  </DomainObject.Predmet.ProtustrankaWithAdressOIB>
  <DomainObject.Predmet.ProtustrankaNazivFormated>
    <izvorni_sadrzaj>PRO BIOS jednostavno društvo s ograničenom odgovornošću za njegu i održavanje tijela</izvorni_sadrzaj>
    <derivirana_varijabla naziv="DomainObject.Predmet.ProtustrankaNazivFormated_1">PRO BIOS jednostavno društvo s ograničenom odgovornošću za njegu i održavanje tijela</derivirana_varijabla>
  </DomainObject.Predmet.ProtustrankaNazivFormated>
  <DomainObject.Predmet.ProtustrankaNazivFormatedOIB>
    <izvorni_sadrzaj>PRO BIOS jednostavno društvo s ograničenom odgovornošću za njegu i održavanje tijela, OIB 10416380497</izvorni_sadrzaj>
    <derivirana_varijabla naziv="DomainObject.Predmet.ProtustrankaNazivFormatedOIB_1">PRO BIOS jednostavno društvo s ograničenom odgovornošću za njegu i održavanje tijela, OIB 10416380497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6492.95</izvorni_sadrzaj>
    <derivirana_varijabla naziv="DomainObject.Predmet.TrenutnaVrijednost_1">6492.95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BIOS jednostavno društvo s ograničenom odgovornošću za njegu i održavanje tijela</item>
    </izvorni_sadrzaj>
    <derivirana_varijabla naziv="DomainObject.Predmet.ProtuStrankaListFormated_1">
      <item>PRO BIOS jednostavno društvo s ograničenom odgovornošću za njegu i održavanje tijela</item>
    </derivirana_varijabla>
  </DomainObject.Predmet.ProtuStrankaListFormated>
  <DomainObject.Predmet.ProtuStrankaListFormatedOIB>
    <izvorni_sadrzaj>
      <item>PRO BIOS jednostavno društvo s ograničenom odgovornošću za njegu i održavanje tijela, OIB 10416380497</item>
    </izvorni_sadrzaj>
    <derivirana_varijabla naziv="DomainObject.Predmet.ProtuStrankaListFormatedOIB_1">
      <item>PRO BIOS jednostavno društvo s ograničenom odgovornošću za njegu i održavanje tijela, OIB 10416380497</item>
    </derivirana_varijabla>
  </DomainObject.Predmet.ProtuStrankaListFormatedOIB>
  <DomainObject.Predmet.ProtuStrankaListFormatedWithAdress>
    <izvorni_sadrzaj>
      <item>PRO BIOS jednostavno društvo s ograničenom odgovornošću za njegu i održavanje tijela, Vladimira Nazora 32, 40000 Mihovljan</item>
    </izvorni_sadrzaj>
    <derivirana_varijabla naziv="DomainObject.Predmet.ProtuStrankaListFormatedWithAdress_1">
      <item>PRO BIOS jednostavno društvo s ograničenom odgovornošću za njegu i održavanje tijela, Vladimira Nazora 32, 40000 Mihovljan</item>
    </derivirana_varijabla>
  </DomainObject.Predmet.ProtuStrankaListFormatedWithAdress>
  <DomainObject.Predmet.ProtuStrankaListFormatedWithAdressOIB>
    <izvorni_sadrzaj>
      <item>PRO BIOS jednostavno društvo s ograničenom odgovornošću za njegu i održavanje tijela, OIB 10416380497, Vladimira Nazora 32, 40000 Mihovljan</item>
    </izvorni_sadrzaj>
    <derivirana_varijabla naziv="DomainObject.Predmet.ProtuStrankaListFormatedWithAdressOIB_1">
      <item>PRO BIOS jednostavno društvo s ograničenom odgovornošću za njegu i održavanje tijela, OIB 10416380497, Vladimira Nazora 32, 40000 Mihovljan</item>
    </derivirana_varijabla>
  </DomainObject.Predmet.ProtuStrankaListFormatedWithAdressOIB>
  <DomainObject.Predmet.ProtuStrankaListNazivFormated>
    <izvorni_sadrzaj>
      <item>PRO BIOS jednostavno društvo s ograničenom odgovornošću za njegu i održavanje tijela</item>
    </izvorni_sadrzaj>
    <derivirana_varijabla naziv="DomainObject.Predmet.ProtuStrankaListNazivFormated_1">
      <item>PRO BIOS jednostavno društvo s ograničenom odgovornošću za njegu i održavanje tijela</item>
    </derivirana_varijabla>
  </DomainObject.Predmet.ProtuStrankaListNazivFormated>
  <DomainObject.Predmet.ProtuStrankaListNazivFormatedOIB>
    <izvorni_sadrzaj>
      <item>PRO BIOS jednostavno društvo s ograničenom odgovornošću za njegu i održavanje tijela, OIB 10416380497</item>
    </izvorni_sadrzaj>
    <derivirana_varijabla naziv="DomainObject.Predmet.ProtuStrankaListNazivFormatedOIB_1">
      <item>PRO BIOS jednostavno društvo s ograničenom odgovornošću za njegu i održavanje tijela, OIB 10416380497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BIOS jednostavno društvo s ograničenom odgovornošću za njegu i održavanje tijela</izvorni_sadrzaj>
    <derivirana_varijabla naziv="DomainObject.Predmet.ProtustrankaIDrugi_1">PRO BIOS jednostavno društvo s ograničenom odgovornošću za njegu i održavanje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BIOS jednostavno društvo s ograničenom odgovornošću za njegu i održavanje tijela, OIB 10416380497, Vladimira Nazora 32, 40000 Mihovljan</izvorni_sadrzaj>
    <derivirana_varijabla naziv="DomainObject.Predmet.ProtustrankaIDrugiAdressOIB_1">PRO BIOS jednostavno društvo s ograničenom odgovornošću za njegu i održavanje tijela, OIB 10416380497, Vladimira Nazora 32,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BIOS jednostavno društvo s ograničenom odgovornošću za njegu i održavanje tijela</item>
      <item>Sudski registar</item>
      <item>e-oglasna ploča</item>
    </izvorni_sadrzaj>
    <derivirana_varijabla naziv="DomainObject.Predmet.SudioniciListNaziv_1">
      <item>Financijska agencija</item>
      <item>PRO BIOS jednostavno društvo s ograničenom odgovornošću za njegu i održavanje tijela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 BIOS jednostavno društvo s ograničenom odgovornošću za njegu i održavanje tijela, OIB 10416380497, Vladimira Nazora 32,40000 Mihovljan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 BIOS jednostavno društvo s ograničenom odgovornošću za njegu i održavanje tijela, OIB 10416380497, Vladimira Nazora 32,40000 Mihovljan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10416380497</item>
      <item>, OIB null</item>
    </izvorni_sadrzaj>
    <derivirana_varijabla naziv="DomainObject.Predmet.SudioniciListNazivOIB_1">
      <item>, OIB null</item>
      <item>, OIB 85821130368</item>
      <item>, OIB 10416380497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2848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2017-09-21T08:43:00Z</dcterms:created>
  <dc:creator>Ljubica Makovec</dc:creator>
  <cp:lastModifiedBy>Marko Makaj</cp:lastModifiedBy>
  <cp:lastPrinted>2017-09-21T08:36:00Z</cp:lastPrinted>
  <dcterms:modified xmlns:xsi="http://www.w3.org/2001/XMLSchema-instance" xsi:type="dcterms:W3CDTF">2017-09-21T08:44:00Z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