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e155" w14:paraId="947e155" w:rsidRDefault="00D7639B" w:rsidP="00D7639B" w:rsidR="00D7639B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7639B" w:rsidP="00D7639B" w:rsidR="00D7639B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>BREATHE DIVE &amp; SAIL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2C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Zadru, 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>Josipa Račića 4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>76597354720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kojeg zastupa član uprave 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David </w:t>
      </w:r>
      <w:proofErr w:type="spellStart"/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>Paul</w:t>
      </w:r>
      <w:proofErr w:type="spellEnd"/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Ryan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2018.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Pr="00D763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2C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BREATHE DIVE &amp; SAIL d.o.o. 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>sa sjedištem u Zadru, Josipa Račića 4, OIB: 76597354720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D7639B" w:rsidP="00D7639B" w:rsidR="00D7639B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</w:t>
      </w:r>
      <w:r w:rsidR="008270D2">
        <w:rPr>
          <w:rFonts w:cs="Times New Roman" w:eastAsia="Calibri" w:hAnsi="Times New Roman" w:ascii="Times New Roman"/>
          <w:sz w:val="24"/>
          <w:szCs w:val="24"/>
        </w:rPr>
        <w:t>Republike Hrvatske, Ministarstva financija, Porezne uprave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C92320">
        <w:rPr>
          <w:rFonts w:cs="Times New Roman" w:eastAsia="Calibri" w:hAnsi="Times New Roman" w:ascii="Times New Roman"/>
          <w:sz w:val="24"/>
          <w:szCs w:val="24"/>
        </w:rPr>
        <w:t>7</w:t>
      </w:r>
      <w:r w:rsidR="008270D2">
        <w:rPr>
          <w:rFonts w:cs="Times New Roman" w:eastAsia="Calibri" w:hAnsi="Times New Roman" w:ascii="Times New Roman"/>
          <w:sz w:val="24"/>
          <w:szCs w:val="24"/>
        </w:rPr>
        <w:t>. studenog</w:t>
      </w:r>
      <w:r w:rsidR="00D530E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201</w:t>
      </w:r>
      <w:r w:rsidR="008270D2">
        <w:rPr>
          <w:rFonts w:cs="Times New Roman" w:eastAsia="Calibri" w:hAnsi="Times New Roman" w:ascii="Times New Roman"/>
          <w:sz w:val="24"/>
          <w:szCs w:val="24"/>
        </w:rPr>
        <w:t>7</w:t>
      </w:r>
      <w:r>
        <w:rPr>
          <w:rFonts w:cs="Times New Roman" w:eastAsia="Calibri" w:hAnsi="Times New Roman" w:ascii="Times New Roman"/>
          <w:sz w:val="24"/>
          <w:szCs w:val="24"/>
        </w:rPr>
        <w:t xml:space="preserve">.,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rješenjem poslovni broj gornji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pokrenuo prethodni postupak radi utvrđivanja pretpostavki za otvaranje stečajnoga postupka nad uvodno označenim dužnikom. </w:t>
      </w:r>
    </w:p>
    <w:p w:rsidRDefault="00D7639B" w:rsidP="00D35871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 ročišt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prethodnom postupku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D7639B" w:rsidP="005F5174" w:rsidR="00D7639B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(list spisa </w:t>
      </w:r>
      <w:r w:rsidR="006E2C46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utvrđeno da je dužnik na dan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imao neizvršene osnove za plaćanje u neprekinutom razdoblju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32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>7.357,87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</w:t>
      </w:r>
      <w:r w:rsidR="006E2C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je dužnik još 28. prosinca 2017. zatvorio i posljednji račun u banci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 čega proizlazi postojanje stečajnog razloga nesposobnosti dužnika za plaćanje svojih dospjelih obveza u smislu odredbe čl. 6. SZ-a. 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</w:t>
      </w:r>
      <w:r w:rsidR="005F5174">
        <w:rPr>
          <w:rFonts w:cs="Times New Roman" w:hAnsi="Times New Roman" w:ascii="Times New Roman"/>
          <w:color w:val="000000"/>
          <w:sz w:val="24"/>
          <w:szCs w:val="24"/>
        </w:rPr>
        <w:t xml:space="preserve">unovčiti u predmetnom stečajnom postupku. </w:t>
      </w:r>
    </w:p>
    <w:p w:rsidRDefault="00D7639B" w:rsidP="00D7639B" w:rsidR="00D7639B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4. </w:t>
      </w:r>
      <w:r w:rsidR="00D35871">
        <w:rPr>
          <w:rFonts w:cs="Times New Roman" w:eastAsia="Calibri" w:hAnsi="Times New Roman" w:ascii="Times New Roman"/>
          <w:sz w:val="24"/>
          <w:szCs w:val="24"/>
        </w:rPr>
        <w:t xml:space="preserve">lipnja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2018. </w:t>
      </w:r>
    </w:p>
    <w:p w:rsidRDefault="008351C6" w:rsidP="008351C6" w:rsidR="008351C6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službenica:                                     Sutkinja:</w:t>
      </w:r>
    </w:p>
    <w:p w:rsidRDefault="008351C6" w:rsidP="008351C6" w:rsidR="008351C6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351C6" w:rsidP="00D7639B" w:rsidR="008351C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5F5174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D7639B" w:rsidP="00D7639B" w:rsidR="00D7639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D7639B" w:rsidP="00D7639B" w:rsidR="00D7639B" w:rsidRPr="001817B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8351C6" w:rsidR="00530A52"/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39B" w:rsidP="00D7639B" w:rsidR="00D7639B">
      <w:pPr>
        <w:spacing w:lineRule="auto" w:line="240" w:after="0"/>
      </w:pPr>
      <w:r>
        <w:separator/>
      </w:r>
    </w:p>
  </w:endnote>
  <w:end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39B" w:rsidP="00D7639B" w:rsidR="00D7639B">
      <w:pPr>
        <w:spacing w:lineRule="auto" w:line="240" w:after="0"/>
      </w:pPr>
      <w:r>
        <w:separator/>
      </w:r>
    </w:p>
  </w:footnote>
  <w:foot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1C6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1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031C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</w:t>
    </w:r>
    <w:r w:rsidR="006E2C46">
      <w:t xml:space="preserve">   Poslovni broj 3. St-10/18-9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C92320">
      <w:rPr>
        <w:rFonts w:cs="Times New Roman" w:eastAsia="Times New Roman" w:hAnsi="Times New Roman" w:ascii="Times New Roman"/>
        <w:sz w:val="24"/>
        <w:szCs w:val="24"/>
        <w:lang w:eastAsia="hr-HR"/>
      </w:rPr>
      <w:t>10/2018-9</w:t>
    </w:r>
  </w:p>
  <w:p w:rsidRDefault="008351C6" w:rsidR="00720FC2">
    <w:pPr>
      <w:pStyle w:val="Zaglavlje"/>
    </w:pPr>
  </w:p>
  <w:p w:rsidRDefault="008351C6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39B"/>
    <w:rsid w:val="0008530D"/>
    <w:rsid w:val="002C7497"/>
    <w:rsid w:val="003F3BFD"/>
    <w:rsid w:val="004901DF"/>
    <w:rsid w:val="004D2225"/>
    <w:rsid w:val="0052527F"/>
    <w:rsid w:val="005F5174"/>
    <w:rsid w:val="006E2C46"/>
    <w:rsid w:val="0078096A"/>
    <w:rsid w:val="0079293D"/>
    <w:rsid w:val="007A6417"/>
    <w:rsid w:val="008222BA"/>
    <w:rsid w:val="008270D2"/>
    <w:rsid w:val="008351C6"/>
    <w:rsid w:val="00836FCC"/>
    <w:rsid w:val="008D48A1"/>
    <w:rsid w:val="008E4A83"/>
    <w:rsid w:val="009863C1"/>
    <w:rsid w:val="009E1014"/>
    <w:rsid w:val="009E4C51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92320"/>
    <w:rsid w:val="00CB0B72"/>
    <w:rsid w:val="00CB4C49"/>
    <w:rsid w:val="00D35871"/>
    <w:rsid w:val="00D51416"/>
    <w:rsid w:val="00D530EF"/>
    <w:rsid w:val="00D7639B"/>
    <w:rsid w:val="00D8618E"/>
    <w:rsid w:val="00E253A8"/>
    <w:rsid w:val="00E3741B"/>
    <w:rsid w:val="00E80148"/>
    <w:rsid w:val="00F62F4E"/>
    <w:rsid w:val="00F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3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63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1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51C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51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51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3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639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1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51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51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51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87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1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St-10/2018</izvorni_sadrzaj>
    <derivirana_varijabla naziv="DomainObject.Predmet.OznakaBroj_1">St-10/2018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BREATHE DIVE &amp; SAIL d.o.o. za turizam i usluge</izvorni_sadrzaj>
    <derivirana_varijabla naziv="DomainObject.Predmet.ProtustrankaFormated_1">  BREATHE DIVE &amp; SAIL d.o.o. za turizam i usluge</derivirana_varijabla>
  </DomainObject.Predmet.ProtustrankaFormated>
  <DomainObject.Predmet.ProtustrankaFormatedOIB>
    <izvorni_sadrzaj>  BREATHE DIVE &amp; SAIL d.o.o. za turizam i usluge, OIB 76597354720</izvorni_sadrzaj>
    <derivirana_varijabla naziv="DomainObject.Predmet.ProtustrankaFormatedOIB_1">  BREATHE DIVE &amp; SAIL d.o.o. za turizam i usluge, OIB 76597354720</derivirana_varijabla>
  </DomainObject.Predmet.ProtustrankaFormatedOIB>
  <DomainObject.Predmet.ProtustrankaFormatedWithAdress>
    <izvorni_sadrzaj> BREATHE DIVE &amp; SAIL d.o.o. za turizam i usluge, Josipa Račića 4, 23000 Zadar</izvorni_sadrzaj>
    <derivirana_varijabla naziv="DomainObject.Predmet.ProtustrankaFormatedWithAdress_1"> BREATHE DIVE &amp; SAIL d.o.o. za turizam i usluge, Josipa Račića 4, 23000 Zadar</derivirana_varijabla>
  </DomainObject.Predmet.ProtustrankaFormatedWithAdress>
  <DomainObject.Predmet.ProtustrankaFormatedWithAdressOIB>
    <izvorni_sadrzaj> BREATHE DIVE &amp; SAIL d.o.o. za turizam i usluge, OIB 76597354720, Josipa Račića 4, 23000 Zadar</izvorni_sadrzaj>
    <derivirana_varijabla naziv="DomainObject.Predmet.ProtustrankaFormatedWithAdressOIB_1"> BREATHE DIVE &amp; SAIL d.o.o. za turizam i usluge, OIB 76597354720, Josipa Račića 4, 23000 Zadar</derivirana_varijabla>
  </DomainObject.Predmet.ProtustrankaFormatedWithAdressOIB>
  <DomainObject.Predmet.ProtustrankaWithAdress>
    <izvorni_sadrzaj>BREATHE DIVE &amp; SAIL d.o.o. za turizam i usluge Josipa Račića 4, 23000 Zadar</izvorni_sadrzaj>
    <derivirana_varijabla naziv="DomainObject.Predmet.ProtustrankaWithAdress_1">BREATHE DIVE &amp; SAIL d.o.o. za turizam i usluge Josipa Račića 4, 23000 Zadar</derivirana_varijabla>
  </DomainObject.Predmet.ProtustrankaWithAdress>
  <DomainObject.Predmet.ProtustrankaWithAdressOIB>
    <izvorni_sadrzaj>BREATHE DIVE &amp; SAIL d.o.o. za turizam i usluge, OIB 76597354720, Josipa Račića 4, 23000 Zadar</izvorni_sadrzaj>
    <derivirana_varijabla naziv="DomainObject.Predmet.ProtustrankaWithAdressOIB_1">BREATHE DIVE &amp; SAIL d.o.o. za turizam i usluge, OIB 76597354720, Josipa Račića 4, 23000 Zadar</derivirana_varijabla>
  </DomainObject.Predmet.ProtustrankaWithAdressOIB>
  <DomainObject.Predmet.ProtustrankaNazivFormated>
    <izvorni_sadrzaj>BREATHE DIVE &amp; SAIL d.o.o. za turizam i usluge</izvorni_sadrzaj>
    <derivirana_varijabla naziv="DomainObject.Predmet.ProtustrankaNazivFormated_1">BREATHE DIVE &amp; SAIL d.o.o. za turizam i usluge</derivirana_varijabla>
  </DomainObject.Predmet.ProtustrankaNazivFormated>
  <DomainObject.Predmet.ProtustrankaNazivFormatedOIB>
    <izvorni_sadrzaj>BREATHE DIVE &amp; SAIL d.o.o. za turizam i usluge, OIB 76597354720</izvorni_sadrzaj>
    <derivirana_varijabla naziv="DomainObject.Predmet.ProtustrankaNazivFormatedOIB_1">BREATHE DIVE &amp; SAIL d.o.o. za turizam i usluge, OIB 76597354720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Paul Ryan</izvorni_sadrzaj>
    <derivirana_varijabla naziv="DomainObject.Predmet.StrankaFormated_1">  FINA; David Paul Ryan</derivirana_varijabla>
  </DomainObject.Predmet.StrankaFormated>
  <DomainObject.Predmet.StrankaFormatedOIB>
    <izvorni_sadrzaj>  FINA, OIB 85821130368; David Paul Ryan, OIB 09488238992</izvorni_sadrzaj>
    <derivirana_varijabla naziv="DomainObject.Predmet.StrankaFormatedOIB_1">  FINA, OIB 85821130368; David Paul Ryan, OIB 09488238992</derivirana_varijabla>
  </DomainObject.Predmet.StrankaFormatedOIB>
  <DomainObject.Predmet.StrankaFormatedWithAdress>
    <izvorni_sadrzaj> FINA; David Paul Ryan, Ulica Josipa Račića 4, 23000 Zadar</izvorni_sadrzaj>
    <derivirana_varijabla naziv="DomainObject.Predmet.StrankaFormatedWithAdress_1"> FINA; David Paul Ryan, Ulica Josipa Račića 4, 23000 Zadar</derivirana_varijabla>
  </DomainObject.Predmet.StrankaFormatedWithAdress>
  <DomainObject.Predmet.StrankaFormatedWithAdressOIB>
    <izvorni_sadrzaj> FINA, OIB 85821130368; David Paul Ryan, OIB 09488238992, Ulica Josipa Račića 4, 23000 Zadar</izvorni_sadrzaj>
    <derivirana_varijabla naziv="DomainObject.Predmet.StrankaFormatedWithAdressOIB_1"> FINA, OIB 85821130368; David Paul Ryan, OIB 09488238992, Ulica Josipa Račića 4, 23000 Zadar</derivirana_varijabla>
  </DomainObject.Predmet.StrankaFormatedWithAdressOIB>
  <DomainObject.Predmet.StrankaWithAdress>
    <izvorni_sadrzaj>FINA ,David Paul Ryan Ulica Josipa Račića 4,23000 Zadar</izvorni_sadrzaj>
    <derivirana_varijabla naziv="DomainObject.Predmet.StrankaWithAdress_1">FINA ,David Paul Ryan Ulica Josipa Račića 4,23000 Zadar</derivirana_varijabla>
  </DomainObject.Predmet.StrankaWithAdress>
  <DomainObject.Predmet.StrankaWithAdressOIB>
    <izvorni_sadrzaj>FINA, OIB 85821130368,David Paul Ryan, OIB 09488238992, Ulica Josipa Račića 4,23000 Zadar</izvorni_sadrzaj>
    <derivirana_varijabla naziv="DomainObject.Predmet.StrankaWithAdressOIB_1">FINA, OIB 85821130368,David Paul Ryan, OIB 09488238992, Ulica Josipa Račića 4,23000 Zadar</derivirana_varijabla>
  </DomainObject.Predmet.StrankaWithAdressOIB>
  <DomainObject.Predmet.StrankaNazivFormated>
    <izvorni_sadrzaj>FINA,David Paul Ryan</izvorni_sadrzaj>
    <derivirana_varijabla naziv="DomainObject.Predmet.StrankaNazivFormated_1">FINA,David Paul Ryan</derivirana_varijabla>
  </DomainObject.Predmet.StrankaNazivFormated>
  <DomainObject.Predmet.StrankaNazivFormatedOIB>
    <izvorni_sadrzaj>FINA, OIB 85821130368,David Paul Ryan, OIB 09488238992</izvorni_sadrzaj>
    <derivirana_varijabla naziv="DomainObject.Predmet.StrankaNazivFormatedOIB_1">FINA, OIB 85821130368,David Paul Ryan, OIB 09488238992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David Paul Ryan</item>
    </izvorni_sadrzaj>
    <derivirana_varijabla naziv="DomainObject.Predmet.StrankaListFormated_1">
      <item>FINA</item>
      <item>David Paul Ryan</item>
    </derivirana_varijabla>
  </DomainObject.Predmet.StrankaListFormated>
  <DomainObject.Predmet.StrankaListFormatedOIB>
    <izvorni_sadrzaj>
      <item>FINA, OIB 85821130368</item>
      <item>David Paul Ryan, OIB 09488238992</item>
    </izvorni_sadrzaj>
    <derivirana_varijabla naziv="DomainObject.Predmet.StrankaListFormatedOIB_1">
      <item>FINA, OIB 85821130368</item>
      <item>David Paul Ryan, OIB 09488238992</item>
    </derivirana_varijabla>
  </DomainObject.Predmet.StrankaListFormatedOIB>
  <DomainObject.Predmet.StrankaListFormatedWithAdress>
    <izvorni_sadrzaj>
      <item>FINA</item>
      <item>David Paul Ryan, Ulica Josipa Račića 4, 23000 Zadar</item>
    </izvorni_sadrzaj>
    <derivirana_varijabla naziv="DomainObject.Predmet.StrankaListFormatedWithAdress_1">
      <item>FINA</item>
      <item>David Paul Ryan, Ulica Josipa Račića 4, 23000 Zadar</item>
    </derivirana_varijabla>
  </DomainObject.Predmet.StrankaListFormatedWithAdress>
  <DomainObject.Predmet.StrankaListFormatedWithAdressOIB>
    <izvorni_sadrzaj>
      <item>FINA, OIB 85821130368</item>
      <item>David Paul Ryan, OIB 09488238992, Ulica Josipa Račića 4, 23000 Zadar</item>
    </izvorni_sadrzaj>
    <derivirana_varijabla naziv="DomainObject.Predmet.StrankaListFormatedWithAdressOIB_1">
      <item>FINA, OIB 85821130368</item>
      <item>David Paul Ryan, OIB 09488238992, Ulica Josipa Račića 4, 23000 Zadar</item>
    </derivirana_varijabla>
  </DomainObject.Predmet.StrankaListFormatedWithAdressOIB>
  <DomainObject.Predmet.StrankaListNazivFormated>
    <izvorni_sadrzaj>
      <item>FINA</item>
      <item>David Paul Ryan</item>
    </izvorni_sadrzaj>
    <derivirana_varijabla naziv="DomainObject.Predmet.StrankaListNazivFormated_1">
      <item>FINA</item>
      <item>David Paul Ryan</item>
    </derivirana_varijabla>
  </DomainObject.Predmet.StrankaListNazivFormated>
  <DomainObject.Predmet.StrankaListNazivFormatedOIB>
    <izvorni_sadrzaj>
      <item>FINA, OIB 85821130368</item>
      <item>David Paul Ryan, OIB 09488238992</item>
    </izvorni_sadrzaj>
    <derivirana_varijabla naziv="DomainObject.Predmet.StrankaListNazivFormatedOIB_1">
      <item>FINA, OIB 85821130368</item>
      <item>David Paul Ryan, OIB 09488238992</item>
    </derivirana_varijabla>
  </DomainObject.Predmet.StrankaListNazivFormatedOIB>
  <DomainObject.Predmet.ProtuStrankaListFormated>
    <izvorni_sadrzaj>
      <item>BREATHE DIVE &amp; SAIL d.o.o. za turizam i usluge</item>
    </izvorni_sadrzaj>
    <derivirana_varijabla naziv="DomainObject.Predmet.ProtuStrankaListFormated_1">
      <item>BREATHE DIVE &amp; SAIL d.o.o. za turizam i usluge</item>
    </derivirana_varijabla>
  </DomainObject.Predmet.ProtuStrankaListFormated>
  <DomainObject.Predmet.ProtuStrankaListFormatedOIB>
    <izvorni_sadrzaj>
      <item>BREATHE DIVE &amp; SAIL d.o.o. za turizam i usluge, OIB 76597354720</item>
    </izvorni_sadrzaj>
    <derivirana_varijabla naziv="DomainObject.Predmet.ProtuStrankaListFormatedOIB_1">
      <item>BREATHE DIVE &amp; SAIL d.o.o. za turizam i usluge, OIB 76597354720</item>
    </derivirana_varijabla>
  </DomainObject.Predmet.ProtuStrankaListFormatedOIB>
  <DomainObject.Predmet.ProtuStrankaListFormatedWithAdress>
    <izvorni_sadrzaj>
      <item>BREATHE DIVE &amp; SAIL d.o.o. za turizam i usluge, Josipa Račića 4, 23000 Zadar</item>
    </izvorni_sadrzaj>
    <derivirana_varijabla naziv="DomainObject.Predmet.ProtuStrankaListFormatedWithAdress_1">
      <item>BREATHE DIVE &amp; SAIL d.o.o. za turizam i usluge, Josipa Račića 4, 23000 Zadar</item>
    </derivirana_varijabla>
  </DomainObject.Predmet.ProtuStrankaListFormatedWithAdress>
  <DomainObject.Predmet.ProtuStrankaListFormatedWithAdressOIB>
    <izvorni_sadrzaj>
      <item>BREATHE DIVE &amp; SAIL d.o.o. za turizam i usluge, OIB 76597354720, Josipa Račića 4, 23000 Zadar</item>
    </izvorni_sadrzaj>
    <derivirana_varijabla naziv="DomainObject.Predmet.ProtuStrankaListFormatedWithAdressOIB_1">
      <item>BREATHE DIVE &amp; SAIL d.o.o. za turizam i usluge, OIB 76597354720, Josipa Račića 4, 23000 Zadar</item>
    </derivirana_varijabla>
  </DomainObject.Predmet.ProtuStrankaListFormatedWithAdressOIB>
  <DomainObject.Predmet.ProtuStrankaListNazivFormated>
    <izvorni_sadrzaj>
      <item>BREATHE DIVE &amp; SAIL d.o.o. za turizam i usluge</item>
    </izvorni_sadrzaj>
    <derivirana_varijabla naziv="DomainObject.Predmet.ProtuStrankaListNazivFormated_1">
      <item>BREATHE DIVE &amp; SAIL d.o.o. za turizam i usluge</item>
    </derivirana_varijabla>
  </DomainObject.Predmet.ProtuStrankaListNazivFormated>
  <DomainObject.Predmet.ProtuStrankaListNazivFormatedOIB>
    <izvorni_sadrzaj>
      <item>BREATHE DIVE &amp; SAIL d.o.o. za turizam i usluge, OIB 76597354720</item>
    </izvorni_sadrzaj>
    <derivirana_varijabla naziv="DomainObject.Predmet.ProtuStrankaListNazivFormatedOIB_1">
      <item>BREATHE DIVE &amp; SAIL d.o.o. za turizam i usluge, OIB 76597354720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BREATHE DIVE &amp; SAIL d.o.o. za turizam i usluge</izvorni_sadrzaj>
    <derivirana_varijabla naziv="DomainObject.Predmet.ProtustrankaIDrugi_1">BREATHE DIVE &amp; SAIL d.o.o. za turizam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BREATHE DIVE &amp; SAIL d.o.o. za turizam i usluge, OIB 76597354720, Josipa Račića 4, 23000 Zadar</izvorni_sadrzaj>
    <derivirana_varijabla naziv="DomainObject.Predmet.ProtustrankaIDrugiAdressOIB_1">BREATHE DIVE &amp; SAIL d.o.o. za turizam i usluge, OIB 76597354720,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BREATHE DIVE &amp; SAIL d.o.o. za turizam i usluge</item>
      <item>FINA</item>
      <item>David Paul Ryan</item>
    </izvorni_sadrzaj>
    <derivirana_varijabla naziv="DomainObject.Predmet.SudioniciListNaziv_1">
      <item>BREATHE DIVE &amp; SAIL d.o.o. za turizam i usluge</item>
      <item>FINA</item>
      <item>David Paul Ryan</item>
    </derivirana_varijabla>
  </DomainObject.Predmet.SudioniciListNaziv>
  <DomainObject.Predmet.SudioniciListAdressOIB>
    <izvorni_sadrzaj>
      <item>BREATHE DIVE &amp; SAIL d.o.o. za turizam i usluge, OIB 76597354720, Josipa Račića 4,23000 Zadar</item>
      <item>FINA, OIB 85821130368</item>
      <item>David Paul Ryan, OIB 09488238992, Ulica Josipa Račića 4,23000 Zadar</item>
    </izvorni_sadrzaj>
    <derivirana_varijabla naziv="DomainObject.Predmet.SudioniciListAdressOIB_1">
      <item>BREATHE DIVE &amp; SAIL d.o.o. za turizam i usluge, OIB 76597354720, Josipa Račića 4,23000 Zadar</item>
      <item>FINA, OIB 85821130368</item>
      <item>David Paul Ryan, OIB 09488238992, Ulica Josipa Račića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76597354720</item>
      <item>, OIB 85821130368</item>
      <item>, OIB 09488238992</item>
    </izvorni_sadrzaj>
    <derivirana_varijabla naziv="DomainObject.Predmet.SudioniciListNazivOIB_1">
      <item>, OIB 76597354720</item>
      <item>, OIB 85821130368</item>
      <item>, OIB 09488238992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4256</properties:Characters>
  <properties:Lines>91</properties:Lines>
  <properties:Paragraphs>27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2018-05-04T10:47:00Z</dcterms:created>
  <dc:creator>Tina Grgas</dc:creator>
  <cp:lastModifiedBy>Nena Mužanović</cp:lastModifiedBy>
  <cp:lastPrinted>2018-06-04T11:39:00Z</cp:lastPrinted>
  <dcterms:modified xmlns:xsi="http://www.w3.org/2001/XMLSchema-instance" xsi:type="dcterms:W3CDTF">2018-06-04T11:39:00Z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(St-10-2018 dužnik nije došao na ročište ZIS.docx)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