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B82B2E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 w:rsidR="00B82B2E">
              <w:rPr>
                <w:noProof/>
              </w:rPr>
              <w:t>-898/</w:t>
            </w:r>
            <w:r>
              <w:rPr>
                <w:noProof/>
              </w:rPr>
              <w:t>2018-5</w:t>
            </w:r>
          </w:p>
        </w:tc>
      </w:tr>
    </w:tbl>
    <w:p w14:textId="bb37e22" w14:paraId="bb37e22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B82B2E" w:rsidRPr="00B82B2E">
        <w:t>PUNAC j.d.o.o., OIB: 24846513705, Split, Plančićeva 6</w:t>
      </w:r>
      <w:r w:rsidR="001C6440">
        <w:t>,</w:t>
      </w:r>
      <w:r w:rsidR="00E25E3D">
        <w:t xml:space="preserve"> </w:t>
      </w:r>
      <w:r w:rsidR="00B82B2E">
        <w:t>8. siječnja 2019</w:t>
      </w:r>
      <w:r w:rsidR="007108CB">
        <w:t>.</w:t>
      </w:r>
      <w:r w:rsidR="00135B11">
        <w:t>, temeljem čl</w:t>
      </w:r>
      <w:r w:rsidR="00291368">
        <w:t>anka</w:t>
      </w:r>
      <w:r w:rsidR="00135B11">
        <w:t xml:space="preserve"> 430. </w:t>
      </w:r>
      <w:r w:rsidR="00291368" w:rsidRPr="0032578D">
        <w:t xml:space="preserve">Stečajnog zakona („Narodne novine“ </w:t>
      </w:r>
      <w:r w:rsidR="00291368">
        <w:t>71/15 i 104/17; dalje SZ)</w:t>
      </w:r>
      <w:r w:rsidR="00135B11">
        <w:t>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82B2E" w:rsidRPr="00B82B2E">
        <w:t>PUNAC j.d.o.o., OIB: 24846513705, Split, Plančićeva 6</w:t>
      </w:r>
      <w:r w:rsidR="00F4530C">
        <w:t xml:space="preserve">, </w:t>
      </w:r>
      <w:r>
        <w:t xml:space="preserve">na </w:t>
      </w:r>
      <w:r w:rsidR="00291368">
        <w:t xml:space="preserve">dan </w:t>
      </w:r>
      <w:r w:rsidR="00B82B2E">
        <w:t>3. prosinca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B82B2E">
        <w:t>14.006,94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</w:t>
      </w:r>
      <w:r w:rsidR="00B82B2E">
        <w:t>8. siječnja 2019</w:t>
      </w:r>
      <w:r w:rsidR="007108CB">
        <w:t>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1368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B2E"/>
    <w:rsid w:val="00B87DFA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4838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St-898/2018</izvorni_sadrzaj>
    <derivirana_varijabla naziv="DomainObject.Predmet.OznakaBroj_1">St-898/2018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PUNAC jednostavno društvo s ograničenom odgovornošću za prijevoz i usluge</izvorni_sadrzaj>
    <derivirana_varijabla naziv="DomainObject.Predmet.ProtustrankaFormated_1">  PUNAC jednostavno društvo s ograničenom odgovornošću za prijevoz i usluge</derivirana_varijabla>
  </DomainObject.Predmet.ProtustrankaFormated>
  <DomainObject.Predmet.ProtustrankaFormatedOIB>
    <izvorni_sadrzaj>  PUNAC jednostavno društvo s ograničenom odgovornošću za prijevoz i usluge, OIB 24846513705</izvorni_sadrzaj>
    <derivirana_varijabla naziv="DomainObject.Predmet.ProtustrankaFormatedOIB_1">  PUNAC jednostavno društvo s ograničenom odgovornošću za prijevoz i usluge, OIB 24846513705</derivirana_varijabla>
  </DomainObject.Predmet.ProtustrankaFormatedOIB>
  <DomainObject.Predmet.ProtustrankaFormatedWithAdress>
    <izvorni_sadrzaj> PUNAC jednostavno društvo s ograničenom odgovornošću za prijevoz i usluge, Plančićeva 6, 21000 Split</izvorni_sadrzaj>
    <derivirana_varijabla naziv="DomainObject.Predmet.ProtustrankaFormatedWithAdress_1"> PUNAC jednostavno društvo s ograničenom odgovornošću za prijevoz i usluge, Plančićeva 6, 21000 Split</derivirana_varijabla>
  </DomainObject.Predmet.ProtustrankaFormatedWithAdress>
  <DomainObject.Predmet.ProtustrankaFormatedWithAdressOIB>
    <izvorni_sadrzaj> PUNAC jednostavno društvo s ograničenom odgovornošću za prijevoz i usluge, OIB 24846513705, Plančićeva 6, 21000 Split</izvorni_sadrzaj>
    <derivirana_varijabla naziv="DomainObject.Predmet.ProtustrankaFormatedWithAdressOIB_1"> PUNAC jednostavno društvo s ograničenom odgovornošću za prijevoz i usluge, OIB 24846513705, Plančićeva 6, 21000 Split</derivirana_varijabla>
  </DomainObject.Predmet.ProtustrankaFormatedWithAdressOIB>
  <DomainObject.Predmet.ProtustrankaWithAdress>
    <izvorni_sadrzaj>PUNAC jednostavno društvo s ograničenom odgovornošću za prijevoz i usluge Plančićeva 6, 21000 Split</izvorni_sadrzaj>
    <derivirana_varijabla naziv="DomainObject.Predmet.ProtustrankaWithAdress_1">PUNAC jednostavno društvo s ograničenom odgovornošću za prijevoz i usluge Plančićeva 6, 21000 Split</derivirana_varijabla>
  </DomainObject.Predmet.ProtustrankaWithAdress>
  <DomainObject.Predmet.ProtustrankaWithAdressOIB>
    <izvorni_sadrzaj>PUNAC jednostavno društvo s ograničenom odgovornošću za prijevoz i usluge, OIB 24846513705, Plančićeva 6, 21000 Split</izvorni_sadrzaj>
    <derivirana_varijabla naziv="DomainObject.Predmet.ProtustrankaWithAdressOIB_1">PUNAC jednostavno društvo s ograničenom odgovornošću za prijevoz i usluge, OIB 24846513705, Plančićeva 6, 21000 Split</derivirana_varijabla>
  </DomainObject.Predmet.ProtustrankaWithAdressOIB>
  <DomainObject.Predmet.ProtustrankaNazivFormated>
    <izvorni_sadrzaj>PUNAC jednostavno društvo s ograničenom odgovornošću za prijevoz i usluge</izvorni_sadrzaj>
    <derivirana_varijabla naziv="DomainObject.Predmet.ProtustrankaNazivFormated_1">PUNAC jednostavno društvo s ograničenom odgovornošću za prijevoz i usluge</derivirana_varijabla>
  </DomainObject.Predmet.ProtustrankaNazivFormated>
  <DomainObject.Predmet.ProtustrankaNazivFormatedOIB>
    <izvorni_sadrzaj>PUNAC jednostavno društvo s ograničenom odgovornošću za prijevoz i usluge, OIB 24846513705</izvorni_sadrzaj>
    <derivirana_varijabla naziv="DomainObject.Predmet.ProtustrankaNazivFormatedOIB_1">PUNAC jednostavno društvo s ograničenom odgovornošću za prijevoz i usluge, OIB 24846513705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14006.94</izvorni_sadrzaj>
    <derivirana_varijabla naziv="DomainObject.Predmet.TrenutnaVrijednost_1">14006.94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PUNAC jednostavno društvo s ograničenom odgovornošću za prijevoz i usluge</item>
    </izvorni_sadrzaj>
    <derivirana_varijabla naziv="DomainObject.Predmet.ProtuStrankaListFormated_1">
      <item>PUNAC jednostavno društvo s ograničenom odgovornošću za prijevoz i usluge</item>
    </derivirana_varijabla>
  </DomainObject.Predmet.ProtuStrankaListFormated>
  <DomainObject.Predmet.ProtuStrankaListFormatedOIB>
    <izvorni_sadrzaj>
      <item>PUNAC jednostavno društvo s ograničenom odgovornošću za prijevoz i usluge, OIB 24846513705</item>
    </izvorni_sadrzaj>
    <derivirana_varijabla naziv="DomainObject.Predmet.ProtuStrankaListFormatedOIB_1">
      <item>PUNAC jednostavno društvo s ograničenom odgovornošću za prijevoz i usluge, OIB 24846513705</item>
    </derivirana_varijabla>
  </DomainObject.Predmet.ProtuStrankaListFormatedOIB>
  <DomainObject.Predmet.ProtuStrankaListFormatedWithAdress>
    <izvorni_sadrzaj>
      <item>PUNAC jednostavno društvo s ograničenom odgovornošću za prijevoz i usluge, Plančićeva 6, 21000 Split</item>
    </izvorni_sadrzaj>
    <derivirana_varijabla naziv="DomainObject.Predmet.ProtuStrankaListFormatedWithAdress_1">
      <item>PUNAC jednostavno društvo s ograničenom odgovornošću za prijevoz i usluge, Plančićeva 6, 21000 Split</item>
    </derivirana_varijabla>
  </DomainObject.Predmet.ProtuStrankaListFormatedWithAdress>
  <DomainObject.Predmet.ProtuStrankaListFormatedWithAdressOIB>
    <izvorni_sadrzaj>
      <item>PUNAC jednostavno društvo s ograničenom odgovornošću za prijevoz i usluge, OIB 24846513705, Plančićeva 6, 21000 Split</item>
    </izvorni_sadrzaj>
    <derivirana_varijabla naziv="DomainObject.Predmet.ProtuStrankaListFormatedWithAdressOIB_1">
      <item>PUNAC jednostavno društvo s ograničenom odgovornošću za prijevoz i usluge, OIB 24846513705, Plančićeva 6, 21000 Split</item>
    </derivirana_varijabla>
  </DomainObject.Predmet.ProtuStrankaListFormatedWithAdressOIB>
  <DomainObject.Predmet.ProtuStrankaListNazivFormated>
    <izvorni_sadrzaj>
      <item>PUNAC jednostavno društvo s ograničenom odgovornošću za prijevoz i usluge</item>
    </izvorni_sadrzaj>
    <derivirana_varijabla naziv="DomainObject.Predmet.ProtuStrankaListNazivFormated_1">
      <item>PUNAC jednostavno društvo s ograničenom odgovornošću za prijevoz i usluge</item>
    </derivirana_varijabla>
  </DomainObject.Predmet.ProtuStrankaListNazivFormated>
  <DomainObject.Predmet.ProtuStrankaListNazivFormatedOIB>
    <izvorni_sadrzaj>
      <item>PUNAC jednostavno društvo s ograničenom odgovornošću za prijevoz i usluge, OIB 24846513705</item>
    </izvorni_sadrzaj>
    <derivirana_varijabla naziv="DomainObject.Predmet.ProtuStrankaListNazivFormatedOIB_1">
      <item>PUNAC jednostavno društvo s ograničenom odgovornošću za prijevoz i usluge, OIB 24846513705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PUNAC jednostavno društvo s ograničenom odgovornošću za prijevoz i usluge</izvorni_sadrzaj>
    <derivirana_varijabla naziv="DomainObject.Predmet.ProtustrankaIDrugi_1">PUNAC jednostavno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PUNAC jednostavno društvo s ograničenom odgovornošću za prijevoz i usluge, OIB 24846513705, Plančićeva 6, 21000 Split</izvorni_sadrzaj>
    <derivirana_varijabla naziv="DomainObject.Predmet.ProtustrankaIDrugiAdressOIB_1">PUNAC jednostavno društvo s ograničenom odgovornošću za prijevoz i usluge, OIB 24846513705, Plančićeva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PUNAC jednostavno društvo s ograničenom odgovornošću za prijevoz i usluge</item>
      <item>FINANCIJSKA AGENCIJA, RC SPLIT</item>
    </izvorni_sadrzaj>
    <derivirana_varijabla naziv="DomainObject.Predmet.SudioniciListNaziv_1">
      <item>PUNAC jednostavno društvo s ograničenom odgovornošću za prijevoz i usluge</item>
      <item>FINANCIJSKA AGENCIJA, RC SPLIT</item>
    </derivirana_varijabla>
  </DomainObject.Predmet.SudioniciListNaziv>
  <DomainObject.Predmet.SudioniciListAdressOIB>
    <izvorni_sadrzaj>
      <item>PUNAC jednostavno društvo s ograničenom odgovornošću za prijevoz i usluge, OIB 24846513705, Plančićeva 6,21000 Split</item>
      <item>FINANCIJSKA AGENCIJA, RC SPLIT, OIB 85821130368, Mažuranićevo šetalište 24 b,21000 Split</item>
    </izvorni_sadrzaj>
    <derivirana_varijabla naziv="DomainObject.Predmet.SudioniciListAdressOIB_1">
      <item>PUNAC jednostavno društvo s ograničenom odgovornošću za prijevoz i usluge, OIB 24846513705, Plančićeva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24846513705</item>
      <item>, OIB 85821130368</item>
    </izvorni_sadrzaj>
    <derivirana_varijabla naziv="DomainObject.Predmet.SudioniciListNazivOIB_1">
      <item>, OIB 24846513705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488E1-B4E2-418E-ABB0-2138196A56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1825</properties:Characters>
  <properties:Lines>44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2019-01-08T08:30:00Z</cp:lastPrinted>
  <dcterms:modified xmlns:xsi="http://www.w3.org/2001/XMLSchema-instance" xsi:type="dcterms:W3CDTF">2019-01-08T08:46:00Z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(St-898-2018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