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9a3" w14:paraId="a7239a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F014F4">
        <w:rPr>
          <w:rFonts w:hAnsi="Times New Roman" w:ascii="Times New Roman"/>
        </w:rPr>
        <w:t>CAPELLI E VENTO j.d.o.o. za usluge, OIB: 73478703672, Zagreb (Grad Zagreb), Izolska 6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014F4">
        <w:rPr>
          <w:rFonts w:hAnsi="Times New Roman" w:ascii="Times New Roman"/>
          <w:szCs w:val="24"/>
          <w:lang w:val="hr-HR"/>
        </w:rPr>
        <w:t>20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U prethodnom postupku koji se vod</w:t>
      </w:r>
      <w:r w:rsidR="00F014F4">
        <w:rPr>
          <w:rFonts w:hAnsi="Times New Roman" w:ascii="Times New Roman"/>
          <w:szCs w:val="24"/>
          <w:lang w:val="hr-HR"/>
        </w:rPr>
        <w:t>i kod Trgovačkog suda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F014F4">
        <w:rPr>
          <w:rFonts w:hAnsi="Times New Roman" w:ascii="Times New Roman"/>
        </w:rPr>
        <w:t>CAPELLI E VENTO j.d.o.o. za usluge, OIB: 73478703672, Zagreb (Grad Zagreb), Izolska 6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F014F4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F014F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F014F4">
        <w:rPr>
          <w:rFonts w:hAnsi="Times New Roman" w:ascii="Times New Roman"/>
          <w:b/>
          <w:i/>
          <w:szCs w:val="24"/>
          <w:lang w:val="hr-HR"/>
        </w:rPr>
        <w:t>267916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</w:t>
      </w:r>
      <w:r w:rsidR="00F014F4">
        <w:rPr>
          <w:rFonts w:hAnsi="Times New Roman" w:ascii="Times New Roman"/>
          <w:szCs w:val="24"/>
          <w:lang w:val="hr-HR"/>
        </w:rPr>
        <w:t xml:space="preserve"> kn,</w:t>
      </w:r>
      <w:r w:rsidR="00FA3CDE">
        <w:rPr>
          <w:rFonts w:hAnsi="Times New Roman" w:ascii="Times New Roman"/>
          <w:szCs w:val="24"/>
          <w:lang w:val="hr-HR"/>
        </w:rPr>
        <w:t xml:space="preserve">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14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C16A1C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C16A1C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C16A1C" w:rsidP="00324504" w:rsidR="00C16A1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16A1C" w:rsidP="00324504" w:rsidR="00C16A1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16A1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943017">
      <w:rPr>
        <w:rFonts w:hAnsi="Times New Roman" w:ascii="Times New Roman"/>
        <w:szCs w:val="24"/>
        <w:lang w:val="hr-HR"/>
      </w:rPr>
      <w:t>2679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F014F4">
      <w:rPr>
        <w:rFonts w:hAnsi="Times New Roman" w:ascii="Times New Roman"/>
        <w:szCs w:val="24"/>
        <w:lang w:val="hr-HR"/>
      </w:rPr>
      <w:t>2679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0F0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3017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6A1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4F4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6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A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A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A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A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6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A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A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A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A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St-2679/2016</izvorni_sadrzaj>
    <derivirana_varijabla naziv="DomainObject.Predmet.OznakaBroj_1">St-2679/2016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CAPELLI E VENTO j.d.o.o. za usluge zastupanog po punomoćniku Martina Prnić</izvorni_sadrzaj>
    <derivirana_varijabla naziv="DomainObject.Predmet.ProtustrankaFormated_1">  CAPELLI E VENTO j.d.o.o. za usluge zastupanog po punomoćniku Martina Prnić</derivirana_varijabla>
  </DomainObject.Predmet.ProtustrankaFormated>
  <DomainObject.Predmet.ProtustrankaFormatedOIB>
    <izvorni_sadrzaj>  CAPELLI E VENTO j.d.o.o. za usluge, OIB 73478703672 zastupanog po punomoćniku Martina Prnić</izvorni_sadrzaj>
    <derivirana_varijabla naziv="DomainObject.Predmet.ProtustrankaFormatedOIB_1">  CAPELLI E VENTO j.d.o.o. za usluge, OIB 73478703672 zastupanog po punomoćniku Martina Prnić</derivirana_varijabla>
  </DomainObject.Predmet.ProtustrankaFormatedOIB>
  <DomainObject.Predmet.ProtustrankaFormatedWithAdress>
    <izvorni_sadrzaj> CAPELLI E VENTO j.d.o.o. za usluge, Izolska 6, 10000 Zagreb zastupanog po punomoćniku Martina Prnić</izvorni_sadrzaj>
    <derivirana_varijabla naziv="DomainObject.Predmet.ProtustrankaFormatedWithAdress_1"> CAPELLI E VENTO j.d.o.o. za usluge, Izolska 6, 10000 Zagreb zastupanog po punomoćniku Martina Prnić</derivirana_varijabla>
  </DomainObject.Predmet.ProtustrankaFormatedWithAdress>
  <DomainObject.Predmet.ProtustrankaFormatedWithAdressOIB>
    <izvorni_sadrzaj> CAPELLI E VENTO j.d.o.o. za usluge, OIB 73478703672, Izolska 6, 10000 Zagreb zastupanog po punomoćniku Martina Prnić</izvorni_sadrzaj>
    <derivirana_varijabla naziv="DomainObject.Predmet.ProtustrankaFormatedWithAdressOIB_1"> CAPELLI E VENTO j.d.o.o. za usluge, OIB 73478703672, Izolska 6, 10000 Zagreb zastupanog po punomoćniku Martina Prnić</derivirana_varijabla>
  </DomainObject.Predmet.ProtustrankaFormatedWithAdressOIB>
  <DomainObject.Predmet.ProtustrankaWithAdress>
    <izvorni_sadrzaj>CAPELLI E VENTO j.d.o.o. za usluge Izolska 6, 10000 Zagreb</izvorni_sadrzaj>
    <derivirana_varijabla naziv="DomainObject.Predmet.ProtustrankaWithAdress_1">CAPELLI E VENTO j.d.o.o. za usluge Izolska 6, 10000 Zagreb</derivirana_varijabla>
  </DomainObject.Predmet.ProtustrankaWithAdress>
  <DomainObject.Predmet.ProtustrankaWithAdressOIB>
    <izvorni_sadrzaj>CAPELLI E VENTO j.d.o.o. za usluge, OIB 73478703672, Izolska 6, 10000 Zagreb</izvorni_sadrzaj>
    <derivirana_varijabla naziv="DomainObject.Predmet.ProtustrankaWithAdressOIB_1">CAPELLI E VENTO j.d.o.o. za usluge, OIB 73478703672, Izolska 6, 10000 Zagreb</derivirana_varijabla>
  </DomainObject.Predmet.ProtustrankaWithAdressOIB>
  <DomainObject.Predmet.ProtustrankaNazivFormated>
    <izvorni_sadrzaj>CAPELLI E VENTO j.d.o.o. za usluge</izvorni_sadrzaj>
    <derivirana_varijabla naziv="DomainObject.Predmet.ProtustrankaNazivFormated_1">CAPELLI E VENTO j.d.o.o. za usluge</derivirana_varijabla>
  </DomainObject.Predmet.ProtustrankaNazivFormated>
  <DomainObject.Predmet.ProtustrankaNazivFormatedOIB>
    <izvorni_sadrzaj>CAPELLI E VENTO j.d.o.o. za usluge, OIB 73478703672</izvorni_sadrzaj>
    <derivirana_varijabla naziv="DomainObject.Predmet.ProtustrankaNazivFormatedOIB_1">CAPELLI E VENTO j.d.o.o. za usluge, OIB 73478703672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CAPELLI E VENTO j.d.o.o. za usluge zastupanog po punomoćniku Martina Prnić</item>
    </izvorni_sadrzaj>
    <derivirana_varijabla naziv="DomainObject.Predmet.ProtuStrankaListFormated_1">
      <item>CAPELLI E VENTO j.d.o.o. za usluge zastupanog po punomoćniku Martina Prnić</item>
    </derivirana_varijabla>
  </DomainObject.Predmet.ProtuStrankaListFormated>
  <DomainObject.Predmet.ProtuStrankaListFormatedOIB>
    <izvorni_sadrzaj>
      <item>CAPELLI E VENTO j.d.o.o. za usluge, OIB 73478703672 zastupanog po punomoćniku Martina Prnić</item>
    </izvorni_sadrzaj>
    <derivirana_varijabla naziv="DomainObject.Predmet.ProtuStrankaListFormatedOIB_1">
      <item>CAPELLI E VENTO j.d.o.o. za usluge, OIB 73478703672 zastupanog po punomoćniku Martina Prnić</item>
    </derivirana_varijabla>
  </DomainObject.Predmet.ProtuStrankaListFormatedOIB>
  <DomainObject.Predmet.ProtuStrankaListFormatedWithAdress>
    <izvorni_sadrzaj>
      <item>CAPELLI E VENTO j.d.o.o. za usluge, Izolska 6, 10000 Zagreb zastupanog po punomoćniku Martina Prnić</item>
    </izvorni_sadrzaj>
    <derivirana_varijabla naziv="DomainObject.Predmet.ProtuStrankaListFormatedWithAdress_1">
      <item>CAPELLI E VENTO j.d.o.o. za usluge, Izolska 6, 10000 Zagreb zastupanog po punomoćniku Martina Prnić</item>
    </derivirana_varijabla>
  </DomainObject.Predmet.ProtuStrankaListFormatedWithAdress>
  <DomainObject.Predmet.ProtuStrankaListFormatedWithAdressOIB>
    <izvorni_sadrzaj>
      <item>CAPELLI E VENTO j.d.o.o. za usluge, OIB 73478703672, Izolska 6, 10000 Zagreb zastupanog po punomoćniku Martina Prnić</item>
    </izvorni_sadrzaj>
    <derivirana_varijabla naziv="DomainObject.Predmet.ProtuStrankaListFormatedWithAdressOIB_1">
      <item>CAPELLI E VENTO j.d.o.o. za usluge, OIB 73478703672, Izolska 6, 10000 Zagreb zastupanog po punomoćniku Martina Prnić</item>
    </derivirana_varijabla>
  </DomainObject.Predmet.ProtuStrankaListFormatedWithAdressOIB>
  <DomainObject.Predmet.ProtuStrankaListNazivFormated>
    <izvorni_sadrzaj>
      <item>CAPELLI E VENTO j.d.o.o. za usluge</item>
    </izvorni_sadrzaj>
    <derivirana_varijabla naziv="DomainObject.Predmet.ProtuStrankaListNazivFormated_1">
      <item>CAPELLI E VENTO j.d.o.o. za usluge</item>
    </derivirana_varijabla>
  </DomainObject.Predmet.ProtuStrankaListNazivFormated>
  <DomainObject.Predmet.ProtuStrankaListNazivFormatedOIB>
    <izvorni_sadrzaj>
      <item>CAPELLI E VENTO j.d.o.o. za usluge, OIB 73478703672</item>
    </izvorni_sadrzaj>
    <derivirana_varijabla naziv="DomainObject.Predmet.ProtuStrankaListNazivFormatedOIB_1">
      <item>CAPELLI E VENTO j.d.o.o. za usluge, OIB 73478703672</item>
    </derivirana_varijabla>
  </DomainObject.Predmet.ProtuStrankaListNazivFormatedOIB>
  <DomainObject.Predmet.OstaliListFormated>
    <izvorni_sadrzaj>
      <item>Martina Prnić punomoćnik sudionika u postupku CAPELLI E VENTO j.d.o.o. za usluge</item>
    </izvorni_sadrzaj>
    <derivirana_varijabla naziv="DomainObject.Predmet.OstaliListFormated_1">
      <item>Martina Prnić punomoćnik sudionika u postupku CAPELLI E VENTO j.d.o.o. za usluge</item>
    </derivirana_varijabla>
  </DomainObject.Predmet.OstaliListFormated>
  <DomainObject.Predmet.OstaliListFormatedOIB>
    <izvorni_sadrzaj>
      <item>Martina Prnić, OIB 62569192687 punomoćnik sudionika u postupku CAPELLI E VENTO j.d.o.o. za usluge</item>
    </izvorni_sadrzaj>
    <derivirana_varijabla naziv="DomainObject.Predmet.OstaliListFormatedOIB_1">
      <item>Martina Prnić, OIB 62569192687 punomoćnik sudionika u postupku CAPELLI E VENTO j.d.o.o. za usluge</item>
    </derivirana_varijabla>
  </DomainObject.Predmet.OstaliListFormatedOIB>
  <DomainObject.Predmet.OstaliListFormatedWithAdress>
    <izvorni_sadrzaj>
      <item>Martina Prnić, Martinovski Put 1, 10000 Zagreb punomoćnik sudionika u postupku CAPELLI E VENTO j.d.o.o. za usluge</item>
    </izvorni_sadrzaj>
    <derivirana_varijabla naziv="DomainObject.Predmet.OstaliListFormatedWithAdress_1">
      <item>Martina Prnić, Martinovski Put 1, 10000 Zagreb punomoćnik sudionika u postupku CAPELLI E VENTO j.d.o.o. za usluge</item>
    </derivirana_varijabla>
  </DomainObject.Predmet.OstaliListFormatedWithAdress>
  <DomainObject.Predmet.OstaliListFormatedWithAdressOIB>
    <izvorni_sadrzaj>
      <item>Martina Prnić, OIB 62569192687, Martinovski Put 1, 10000 Zagreb punomoćnik sudionika u postupku CAPELLI E VENTO j.d.o.o. za usluge</item>
    </izvorni_sadrzaj>
    <derivirana_varijabla naziv="DomainObject.Predmet.OstaliListFormatedWithAdressOIB_1">
      <item>Martina Prnić, OIB 62569192687, Martinovski Put 1, 10000 Zagreb punomoćnik sudionika u postupku CAPELLI E VENTO j.d.o.o. za usluge</item>
    </derivirana_varijabla>
  </DomainObject.Predmet.OstaliListFormatedWithAdressOIB>
  <DomainObject.Predmet.OstaliListNazivFormated>
    <izvorni_sadrzaj>
      <item>Martina Prnić</item>
    </izvorni_sadrzaj>
    <derivirana_varijabla naziv="DomainObject.Predmet.OstaliListNazivFormated_1">
      <item>Martina Prnić</item>
    </derivirana_varijabla>
  </DomainObject.Predmet.OstaliListNazivFormated>
  <DomainObject.Predmet.OstaliListNazivFormatedOIB>
    <izvorni_sadrzaj>
      <item>Martina Prnić, OIB 62569192687</item>
    </izvorni_sadrzaj>
    <derivirana_varijabla naziv="DomainObject.Predmet.OstaliListNazivFormatedOIB_1">
      <item>Martina Prnić, OIB 62569192687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CAPELLI E VENTO j.d.o.o. za usluge</izvorni_sadrzaj>
    <derivirana_varijabla naziv="DomainObject.Predmet.ProtustrankaIDrugi_1">CAPELLI E VENTO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CAPELLI E VENTO j.d.o.o. za usluge, OIB 73478703672, Izolska 6, 10000 Zagreb</izvorni_sadrzaj>
    <derivirana_varijabla naziv="DomainObject.Predmet.ProtustrankaIDrugiAdressOIB_1">CAPELLI E VENTO j.d.o.o. za usluge, OIB 73478703672, Izolska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CAPELLI E VENTO j.d.o.o. za usluge</item>
      <item>Martina Prnić</item>
    </izvorni_sadrzaj>
    <derivirana_varijabla naziv="DomainObject.Predmet.SudioniciListNaziv_1">
      <item>FINA Regionalni centar Zagreb</item>
      <item>CAPELLI E VENTO j.d.o.o. za usluge</item>
      <item>Martina Prnić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CAPELLI E VENTO j.d.o.o. za usluge, OIB 73478703672, Izolska 6,10000 Zagreb</item>
      <item>Martina Prnić, OIB 62569192687, Martinovski Put 1,10000 Zagreb</item>
    </izvorni_sadrzaj>
    <derivirana_varijabla naziv="DomainObject.Predmet.SudioniciListAdressOIB_1">
      <item>FINA Regionalni centar Zagreb, OIB 85821130368, Trg svibanjskih žrtava 1995. 1,10000 Zagreb</item>
      <item>CAPELLI E VENTO j.d.o.o. za usluge, OIB 73478703672, Izolska 6,10000 Zagreb</item>
      <item>Martina Prnić, OIB 62569192687, Martinovski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73478703672</item>
      <item>, OIB 62569192687</item>
    </izvorni_sadrzaj>
    <derivirana_varijabla naziv="DomainObject.Predmet.SudioniciListNazivOIB_1">
      <item>, OIB 85821130368</item>
      <item>, OIB 73478703672</item>
      <item>, OIB 62569192687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2880</properties:Characters>
  <properties:Lines>78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2017-09-20T09:13:00Z</dcterms:created>
  <dc:creator>rsticn</dc:creator>
  <cp:lastModifiedBy>Monika Grbac</cp:lastModifiedBy>
  <cp:lastPrinted>2017-09-20T09:16:00Z</cp:lastPrinted>
  <dcterms:modified xmlns:xsi="http://www.w3.org/2001/XMLSchema-instance" xsi:type="dcterms:W3CDTF">2017-09-20T09:20:00Z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