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9c8238" w14:paraId="99c823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2E14D1">
        <w:rPr>
          <w:rFonts w:hAnsi="Times New Roman" w:ascii="Times New Roman"/>
          <w:b/>
          <w:sz w:val="24"/>
          <w:szCs w:val="24"/>
        </w:rPr>
        <w:t>7841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2E14D1">
        <w:rPr>
          <w:rFonts w:hAnsi="Times New Roman" w:ascii="Times New Roman"/>
          <w:sz w:val="24"/>
          <w:szCs w:val="24"/>
        </w:rPr>
        <w:t>7841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2E14D1" w:rsidRPr="002E14D1">
        <w:rPr>
          <w:rFonts w:hAnsi="Times New Roman" w:ascii="Times New Roman"/>
          <w:sz w:val="24"/>
          <w:szCs w:val="24"/>
        </w:rPr>
        <w:t xml:space="preserve">ŽUPA SV. PETRA I PAVLA - MRZLO POLJE </w:t>
      </w:r>
      <w:r w:rsidR="002E14D1">
        <w:rPr>
          <w:rFonts w:hAnsi="Times New Roman" w:ascii="Times New Roman"/>
          <w:sz w:val="24"/>
          <w:szCs w:val="24"/>
        </w:rPr>
        <w:t xml:space="preserve"> iz Kalje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E14D1" w:rsidRPr="002E14D1">
        <w:rPr>
          <w:rFonts w:hAnsi="Times New Roman" w:ascii="Times New Roman"/>
          <w:sz w:val="24"/>
          <w:szCs w:val="24"/>
        </w:rPr>
        <w:t>60213724977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22C2D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C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C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22C2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22C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22C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C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22C2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22C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22C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7841</izvorni_sadrzaj>
    <derivirana_varijabla naziv="DomainObject.Predmet.Broj_1">7841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St-7841/2015</izvorni_sadrzaj>
    <derivirana_varijabla naziv="DomainObject.Predmet.OznakaBroj_1">St-7841/2015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ŽUPA SV. PETRA I PAVLA - MRZLO POLJE</izvorni_sadrzaj>
    <derivirana_varijabla naziv="DomainObject.Predmet.ProtustrankaFormated_1">  ŽUPA SV. PETRA I PAVLA - MRZLO POLJE</derivirana_varijabla>
  </DomainObject.Predmet.ProtustrankaFormated>
  <DomainObject.Predmet.ProtustrankaFormatedOIB>
    <izvorni_sadrzaj>  ŽUPA SV. PETRA I PAVLA - MRZLO POLJE, OIB 60213724977</izvorni_sadrzaj>
    <derivirana_varijabla naziv="DomainObject.Predmet.ProtustrankaFormatedOIB_1">  ŽUPA SV. PETRA I PAVLA - MRZLO POLJE, OIB 60213724977</derivirana_varijabla>
  </DomainObject.Predmet.ProtustrankaFormatedOIB>
  <DomainObject.Predmet.ProtustrankaFormatedWithAdress>
    <izvorni_sadrzaj> ŽUPA SV. PETRA I PAVLA - MRZLO POLJE, Mrzlo polje 11, 10456 Kalje</izvorni_sadrzaj>
    <derivirana_varijabla naziv="DomainObject.Predmet.ProtustrankaFormatedWithAdress_1"> ŽUPA SV. PETRA I PAVLA - MRZLO POLJE, Mrzlo polje 11, 10456 Kalje</derivirana_varijabla>
  </DomainObject.Predmet.ProtustrankaFormatedWithAdress>
  <DomainObject.Predmet.ProtustrankaFormatedWithAdressOIB>
    <izvorni_sadrzaj> ŽUPA SV. PETRA I PAVLA - MRZLO POLJE, OIB 60213724977, Mrzlo polje 11, 10456 Kalje</izvorni_sadrzaj>
    <derivirana_varijabla naziv="DomainObject.Predmet.ProtustrankaFormatedWithAdressOIB_1"> ŽUPA SV. PETRA I PAVLA - MRZLO POLJE, OIB 60213724977, Mrzlo polje 11, 10456 Kalje</derivirana_varijabla>
  </DomainObject.Predmet.ProtustrankaFormatedWithAdressOIB>
  <DomainObject.Predmet.ProtustrankaWithAdress>
    <izvorni_sadrzaj>ŽUPA SV. PETRA I PAVLA - MRZLO POLJE Mrzlo polje 11, 10456 Kalje</izvorni_sadrzaj>
    <derivirana_varijabla naziv="DomainObject.Predmet.ProtustrankaWithAdress_1">ŽUPA SV. PETRA I PAVLA - MRZLO POLJE Mrzlo polje 11, 10456 Kalje</derivirana_varijabla>
  </DomainObject.Predmet.ProtustrankaWithAdress>
  <DomainObject.Predmet.ProtustrankaWithAdressOIB>
    <izvorni_sadrzaj>ŽUPA SV. PETRA I PAVLA - MRZLO POLJE, OIB 60213724977, Mrzlo polje 11, 10456 Kalje</izvorni_sadrzaj>
    <derivirana_varijabla naziv="DomainObject.Predmet.ProtustrankaWithAdressOIB_1">ŽUPA SV. PETRA I PAVLA - MRZLO POLJE, OIB 60213724977, Mrzlo polje 11, 10456 Kalje</derivirana_varijabla>
  </DomainObject.Predmet.ProtustrankaWithAdressOIB>
  <DomainObject.Predmet.ProtustrankaNazivFormated>
    <izvorni_sadrzaj>ŽUPA SV. PETRA I PAVLA - MRZLO POLJE</izvorni_sadrzaj>
    <derivirana_varijabla naziv="DomainObject.Predmet.ProtustrankaNazivFormated_1">ŽUPA SV. PETRA I PAVLA - MRZLO POLJE</derivirana_varijabla>
  </DomainObject.Predmet.ProtustrankaNazivFormated>
  <DomainObject.Predmet.ProtustrankaNazivFormatedOIB>
    <izvorni_sadrzaj>ŽUPA SV. PETRA I PAVLA - MRZLO POLJE, OIB 60213724977</izvorni_sadrzaj>
    <derivirana_varijabla naziv="DomainObject.Predmet.ProtustrankaNazivFormatedOIB_1">ŽUPA SV. PETRA I PAVLA - MRZLO POLJE, OIB 60213724977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ŽUPA SV. PETRA I PAVLA - MRZLO POLJE</item>
    </izvorni_sadrzaj>
    <derivirana_varijabla naziv="DomainObject.Predmet.ProtuStrankaListFormated_1">
      <item>ŽUPA SV. PETRA I PAVLA - MRZLO POLJE</item>
    </derivirana_varijabla>
  </DomainObject.Predmet.ProtuStrankaListFormated>
  <DomainObject.Predmet.ProtuStrankaListFormatedOIB>
    <izvorni_sadrzaj>
      <item>ŽUPA SV. PETRA I PAVLA - MRZLO POLJE, OIB 60213724977</item>
    </izvorni_sadrzaj>
    <derivirana_varijabla naziv="DomainObject.Predmet.ProtuStrankaListFormatedOIB_1">
      <item>ŽUPA SV. PETRA I PAVLA - MRZLO POLJE, OIB 60213724977</item>
    </derivirana_varijabla>
  </DomainObject.Predmet.ProtuStrankaListFormatedOIB>
  <DomainObject.Predmet.ProtuStrankaListFormatedWithAdress>
    <izvorni_sadrzaj>
      <item>ŽUPA SV. PETRA I PAVLA - MRZLO POLJE, Mrzlo polje 11, 10456 Kalje</item>
    </izvorni_sadrzaj>
    <derivirana_varijabla naziv="DomainObject.Predmet.ProtuStrankaListFormatedWithAdress_1">
      <item>ŽUPA SV. PETRA I PAVLA - MRZLO POLJE, Mrzlo polje 11, 10456 Kalje</item>
    </derivirana_varijabla>
  </DomainObject.Predmet.ProtuStrankaListFormatedWithAdress>
  <DomainObject.Predmet.ProtuStrankaListFormatedWithAdressOIB>
    <izvorni_sadrzaj>
      <item>ŽUPA SV. PETRA I PAVLA - MRZLO POLJE, OIB 60213724977, Mrzlo polje 11, 10456 Kalje</item>
    </izvorni_sadrzaj>
    <derivirana_varijabla naziv="DomainObject.Predmet.ProtuStrankaListFormatedWithAdressOIB_1">
      <item>ŽUPA SV. PETRA I PAVLA - MRZLO POLJE, OIB 60213724977, Mrzlo polje 11, 10456 Kalje</item>
    </derivirana_varijabla>
  </DomainObject.Predmet.ProtuStrankaListFormatedWithAdressOIB>
  <DomainObject.Predmet.ProtuStrankaListNazivFormated>
    <izvorni_sadrzaj>
      <item>ŽUPA SV. PETRA I PAVLA - MRZLO POLJE</item>
    </izvorni_sadrzaj>
    <derivirana_varijabla naziv="DomainObject.Predmet.ProtuStrankaListNazivFormated_1">
      <item>ŽUPA SV. PETRA I PAVLA - MRZLO POLJE</item>
    </derivirana_varijabla>
  </DomainObject.Predmet.ProtuStrankaListNazivFormated>
  <DomainObject.Predmet.ProtuStrankaListNazivFormatedOIB>
    <izvorni_sadrzaj>
      <item>ŽUPA SV. PETRA I PAVLA - MRZLO POLJE, OIB 60213724977</item>
    </izvorni_sadrzaj>
    <derivirana_varijabla naziv="DomainObject.Predmet.ProtuStrankaListNazivFormatedOIB_1">
      <item>ŽUPA SV. PETRA I PAVLA - MRZLO POLJE, OIB 60213724977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ŽUPA SV. PETRA I PAVLA - MRZLO POLJE</izvorni_sadrzaj>
    <derivirana_varijabla naziv="DomainObject.Predmet.ProtustrankaIDrugi_1">ŽUPA SV. PETRA I PAVLA - MRZLO POLJE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ŽUPA SV. PETRA I PAVLA - MRZLO POLJE, OIB 60213724977, Mrzlo polje 11, 10456 Kalje</izvorni_sadrzaj>
    <derivirana_varijabla naziv="DomainObject.Predmet.ProtustrankaIDrugiAdressOIB_1">ŽUPA SV. PETRA I PAVLA - MRZLO POLJE, OIB 60213724977, Mrzlo polje 11, 10456 Kalje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SV. PETRA I PAVLA - MRZLO POLJE</item>
      <item>FINA Regionalni centar Zagreb</item>
    </izvorni_sadrzaj>
    <derivirana_varijabla naziv="DomainObject.Predmet.SudioniciListNaziv_1">
      <item>ŽUPA SV. PETRA I PAVLA - MRZLO POLJE</item>
      <item>FINA Regionalni centar Zagreb</item>
    </derivirana_varijabla>
  </DomainObject.Predmet.SudioniciListNaziv>
  <DomainObject.Predmet.SudioniciListAdressOIB>
    <izvorni_sadrzaj>
      <item>ŽUPA SV. PETRA I PAVLA - MRZLO POLJE, OIB 60213724977, Mrzlo polje 11,10456 Kalje</item>
      <item>FINA Regionalni centar Zagreb, OIB 85821130368, Trg svibanjskih žrtava 1995. br. 1,10000 Zagreb</item>
    </izvorni_sadrzaj>
    <derivirana_varijabla naziv="DomainObject.Predmet.SudioniciListAdressOIB_1">
      <item>ŽUPA SV. PETRA I PAVLA - MRZLO POLJE, OIB 60213724977, Mrzlo polje 11,10456 Kalje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60213724977</item>
      <item>, OIB 85821130368</item>
    </izvorni_sadrzaj>
    <derivirana_varijabla naziv="DomainObject.Predmet.SudioniciListNazivOIB_1">
      <item>, OIB 60213724977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789</properties:Characters>
  <properties:Lines>45</properties:Lines>
  <properties:Paragraphs>21</properties:Paragraphs>
  <properties:TotalTime>560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2016-04-19T07:56:00Z</cp:lastPrinted>
  <dcterms:modified xmlns:xsi="http://www.w3.org/2001/XMLSchema-instance" xsi:type="dcterms:W3CDTF">2016-04-19T07:58:00Z</dcterms:modified>
  <cp:revision>133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