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c7f1" w14:paraId="e84c7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BA4D87">
        <w:rPr>
          <w:rFonts w:hAnsi="Times New Roman" w:ascii="Times New Roman"/>
          <w:szCs w:val="24"/>
        </w:rPr>
        <w:t>HUMANITARNA UDRUGA "ZRNO SREĆE"</w:t>
      </w:r>
      <w:r w:rsidR="00BA4D87" w:rsidRPr="008D72EE">
        <w:rPr>
          <w:rFonts w:hAnsi="Times New Roman" w:ascii="Times New Roman"/>
          <w:szCs w:val="24"/>
        </w:rPr>
        <w:t xml:space="preserve"> (OIB: </w:t>
      </w:r>
      <w:r w:rsidR="00BA4D87">
        <w:rPr>
          <w:rFonts w:hAnsi="Times New Roman" w:ascii="Times New Roman"/>
          <w:szCs w:val="24"/>
        </w:rPr>
        <w:t>90122875339</w:t>
      </w:r>
      <w:r w:rsidR="00BA4D87" w:rsidRPr="008D72EE">
        <w:rPr>
          <w:rFonts w:hAnsi="Times New Roman" w:ascii="Times New Roman"/>
          <w:szCs w:val="24"/>
        </w:rPr>
        <w:t xml:space="preserve">), </w:t>
      </w:r>
      <w:r w:rsidR="00BA4D87">
        <w:rPr>
          <w:rFonts w:hAnsi="Times New Roman" w:ascii="Times New Roman"/>
          <w:szCs w:val="24"/>
        </w:rPr>
        <w:t>Zagreb, Ivanićgradska 54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BA4D87">
        <w:rPr>
          <w:rFonts w:hAnsi="Times New Roman" w:ascii="Times New Roman"/>
          <w:szCs w:val="24"/>
        </w:rPr>
        <w:t>HUMANITARNA UDRUGA "ZRNO SREĆE"</w:t>
      </w:r>
      <w:r w:rsidR="00BA4D87" w:rsidRPr="008D72EE">
        <w:rPr>
          <w:rFonts w:hAnsi="Times New Roman" w:ascii="Times New Roman"/>
          <w:szCs w:val="24"/>
        </w:rPr>
        <w:t xml:space="preserve"> (OIB: </w:t>
      </w:r>
      <w:r w:rsidR="00BA4D87">
        <w:rPr>
          <w:rFonts w:hAnsi="Times New Roman" w:ascii="Times New Roman"/>
          <w:szCs w:val="24"/>
        </w:rPr>
        <w:t>90122875339</w:t>
      </w:r>
      <w:r w:rsidR="00BA4D87" w:rsidRPr="008D72EE">
        <w:rPr>
          <w:rFonts w:hAnsi="Times New Roman" w:ascii="Times New Roman"/>
          <w:szCs w:val="24"/>
        </w:rPr>
        <w:t xml:space="preserve">), </w:t>
      </w:r>
      <w:r w:rsidR="00BA4D87">
        <w:rPr>
          <w:rFonts w:hAnsi="Times New Roman" w:ascii="Times New Roman"/>
          <w:szCs w:val="24"/>
        </w:rPr>
        <w:t>Zagreb, Ivanićgradska 54.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BA4D87">
        <w:rPr>
          <w:rFonts w:hAnsi="Times New Roman" w:ascii="Times New Roman"/>
          <w:szCs w:val="24"/>
          <w:lang w:val="hr-HR"/>
        </w:rPr>
        <w:t>11.177,83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BA4D87">
        <w:rPr>
          <w:rFonts w:hAnsi="Times New Roman" w:ascii="Times New Roman"/>
          <w:lang w:val="hr-HR"/>
        </w:rPr>
        <w:t>561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FA2" w:rsidP="00DB4528" w:rsidR="00554FA2">
      <w:r>
        <w:separator/>
      </w:r>
    </w:p>
  </w:endnote>
  <w:endnote w:id="0" w:type="continuationSeparator">
    <w:p w:rsidRDefault="00554FA2" w:rsidP="00DB4528" w:rsidR="0055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FA2" w:rsidP="00DB4528" w:rsidR="00554FA2">
      <w:r>
        <w:separator/>
      </w:r>
    </w:p>
  </w:footnote>
  <w:footnote w:id="0" w:type="continuationSeparator">
    <w:p w:rsidRDefault="00554FA2" w:rsidP="00DB4528" w:rsidR="00554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70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</w:t>
    </w:r>
    <w:r w:rsidR="00BA4D87">
      <w:rPr>
        <w:rFonts w:hAnsi="Times New Roman" w:ascii="Times New Roman"/>
        <w:b/>
        <w:lang w:val="hr-HR"/>
      </w:rPr>
      <w:t>561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</w:t>
    </w:r>
    <w:r w:rsidR="00BA4D87">
      <w:rPr>
        <w:rFonts w:hAnsi="Times New Roman" w:ascii="Times New Roman"/>
        <w:b/>
        <w:lang w:val="hr-HR"/>
      </w:rPr>
      <w:t>561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54FA2"/>
    <w:rsid w:val="005703F0"/>
    <w:rsid w:val="00586826"/>
    <w:rsid w:val="005940E9"/>
    <w:rsid w:val="00604095"/>
    <w:rsid w:val="006356C5"/>
    <w:rsid w:val="0064546B"/>
    <w:rsid w:val="00651D60"/>
    <w:rsid w:val="006D70AD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77997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0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0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ZRNO SREĆE</izvorni_sadrzaj>
    <derivirana_varijabla naziv="DomainObject.Predmet.ProtustrankaFormated_1">  HUMANITARNA UDRUGA ZRNO SREĆE</derivirana_varijabla>
  </DomainObject.Predmet.ProtustrankaFormated>
  <DomainObject.Predmet.ProtustrankaFormatedOIB>
    <izvorni_sadrzaj>  HUMANITARNA UDRUGA ZRNO SREĆE, OIB 90122875339</izvorni_sadrzaj>
    <derivirana_varijabla naziv="DomainObject.Predmet.ProtustrankaFormatedOIB_1">  HUMANITARNA UDRUGA ZRNO SREĆE, OIB 90122875339</derivirana_varijabla>
  </DomainObject.Predmet.ProtustrankaFormatedOIB>
  <DomainObject.Predmet.ProtustrankaFormatedWithAdress>
    <izvorni_sadrzaj> HUMANITARNA UDRUGA ZRNO SREĆE, IVANIĆGRADSKA 54, 10000 Zagreb</izvorni_sadrzaj>
    <derivirana_varijabla naziv="DomainObject.Predmet.ProtustrankaFormatedWithAdress_1"> HUMANITARNA UDRUGA ZRNO SREĆE, IVANIĆGRADSKA 54, 10000 Zagreb</derivirana_varijabla>
  </DomainObject.Predmet.ProtustrankaFormatedWithAdress>
  <DomainObject.Predmet.ProtustrankaFormatedWithAdressOIB>
    <izvorni_sadrzaj> HUMANITARNA UDRUGA ZRNO SREĆE, OIB 90122875339, IVANIĆGRADSKA 54, 10000 Zagreb</izvorni_sadrzaj>
    <derivirana_varijabla naziv="DomainObject.Predmet.ProtustrankaFormatedWithAdressOIB_1"> HUMANITARNA UDRUGA ZRNO SREĆE, OIB 90122875339, IVANIĆGRADSKA 54, 10000 Zagreb</derivirana_varijabla>
  </DomainObject.Predmet.ProtustrankaFormatedWithAdressOIB>
  <DomainObject.Predmet.ProtustrankaWithAdress>
    <izvorni_sadrzaj>HUMANITARNA UDRUGA ZRNO SREĆE IVANIĆGRADSKA 54, 10000 Zagreb</izvorni_sadrzaj>
    <derivirana_varijabla naziv="DomainObject.Predmet.ProtustrankaWithAdress_1">HUMANITARNA UDRUGA ZRNO SREĆE IVANIĆGRADSKA 54, 10000 Zagreb</derivirana_varijabla>
  </DomainObject.Predmet.ProtustrankaWithAdress>
  <DomainObject.Predmet.ProtustrankaWithAdressOIB>
    <izvorni_sadrzaj>HUMANITARNA UDRUGA ZRNO SREĆE, OIB 90122875339, IVANIĆGRADSKA 54, 10000 Zagreb</izvorni_sadrzaj>
    <derivirana_varijabla naziv="DomainObject.Predmet.ProtustrankaWithAdressOIB_1">HUMANITARNA UDRUGA ZRNO SREĆE, OIB 90122875339, IVANIĆGRADSKA 54, 10000 Zagreb</derivirana_varijabla>
  </DomainObject.Predmet.ProtustrankaWithAdressOIB>
  <DomainObject.Predmet.ProtustrankaNazivFormated>
    <izvorni_sadrzaj>HUMANITARNA UDRUGA ZRNO SREĆE</izvorni_sadrzaj>
    <derivirana_varijabla naziv="DomainObject.Predmet.ProtustrankaNazivFormated_1">HUMANITARNA UDRUGA ZRNO SREĆE</derivirana_varijabla>
  </DomainObject.Predmet.ProtustrankaNazivFormated>
  <DomainObject.Predmet.ProtustrankaNazivFormatedOIB>
    <izvorni_sadrzaj>HUMANITARNA UDRUGA ZRNO SREĆE, OIB 90122875339</izvorni_sadrzaj>
    <derivirana_varijabla naziv="DomainObject.Predmet.ProtustrankaNazivFormatedOIB_1">HUMANITARNA UDRUGA ZRNO SREĆE, OIB 90122875339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ZRNO SREĆE</item>
    </izvorni_sadrzaj>
    <derivirana_varijabla naziv="DomainObject.Predmet.ProtuStrankaListFormated_1">
      <item>HUMANITARNA UDRUGA ZRNO SREĆE</item>
    </derivirana_varijabla>
  </DomainObject.Predmet.ProtuStrankaListFormated>
  <DomainObject.Predmet.ProtuStrankaListFormatedOIB>
    <izvorni_sadrzaj>
      <item>HUMANITARNA UDRUGA ZRNO SREĆE, OIB 90122875339</item>
    </izvorni_sadrzaj>
    <derivirana_varijabla naziv="DomainObject.Predmet.ProtuStrankaListFormatedOIB_1">
      <item>HUMANITARNA UDRUGA ZRNO SREĆE, OIB 90122875339</item>
    </derivirana_varijabla>
  </DomainObject.Predmet.ProtuStrankaListFormatedOIB>
  <DomainObject.Predmet.ProtuStrankaListFormatedWithAdress>
    <izvorni_sadrzaj>
      <item>HUMANITARNA UDRUGA ZRNO SREĆE, IVANIĆGRADSKA 54, 10000 Zagreb</item>
    </izvorni_sadrzaj>
    <derivirana_varijabla naziv="DomainObject.Predmet.ProtuStrankaListFormatedWithAdress_1">
      <item>HUMANITARNA UDRUGA ZRNO SREĆE, IVANIĆGRADSKA 54, 10000 Zagreb</item>
    </derivirana_varijabla>
  </DomainObject.Predmet.ProtuStrankaListFormatedWithAdress>
  <DomainObject.Predmet.ProtuStrankaListFormatedWithAdressOIB>
    <izvorni_sadrzaj>
      <item>HUMANITARNA UDRUGA ZRNO SREĆE, OIB 90122875339, IVANIĆGRADSKA 54, 10000 Zagreb</item>
    </izvorni_sadrzaj>
    <derivirana_varijabla naziv="DomainObject.Predmet.ProtuStrankaListFormatedWithAdressOIB_1">
      <item>HUMANITARNA UDRUGA ZRNO SREĆE, OIB 90122875339, IVANIĆGRADSKA 54, 10000 Zagreb</item>
    </derivirana_varijabla>
  </DomainObject.Predmet.ProtuStrankaListFormatedWithAdressOIB>
  <DomainObject.Predmet.ProtuStrankaListNazivFormated>
    <izvorni_sadrzaj>
      <item>HUMANITARNA UDRUGA ZRNO SREĆE</item>
    </izvorni_sadrzaj>
    <derivirana_varijabla naziv="DomainObject.Predmet.ProtuStrankaListNazivFormated_1">
      <item>HUMANITARNA UDRUGA ZRNO SREĆE</item>
    </derivirana_varijabla>
  </DomainObject.Predmet.ProtuStrankaListNazivFormated>
  <DomainObject.Predmet.ProtuStrankaListNazivFormatedOIB>
    <izvorni_sadrzaj>
      <item>HUMANITARNA UDRUGA ZRNO SREĆE, OIB 90122875339</item>
    </izvorni_sadrzaj>
    <derivirana_varijabla naziv="DomainObject.Predmet.ProtuStrankaListNazivFormatedOIB_1">
      <item>HUMANITARNA UDRUGA ZRNO SREĆE, OIB 90122875339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ZRNO SREĆE</izvorni_sadrzaj>
    <derivirana_varijabla naziv="DomainObject.Predmet.ProtustrankaIDrugi_1">HUMANITARNA UDRUGA ZRNO SREĆE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ZRNO SREĆE, OIB 90122875339, IVANIĆGRADSKA 54, 10000 Zagreb</izvorni_sadrzaj>
    <derivirana_varijabla naziv="DomainObject.Predmet.ProtustrankaIDrugiAdressOIB_1">HUMANITARNA UDRUGA ZRNO SREĆE, OIB 90122875339,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ZRNO SREĆE</item>
    </izvorni_sadrzaj>
    <derivirana_varijabla naziv="DomainObject.Predmet.SudioniciListNaziv_1">
      <item>FINA Regionalni centar Zagreb</item>
      <item>HUMANITARNA UDRUGA ZRNO SREĆE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ZRNO SREĆE, OIB 90122875339, IVANIĆGRADSKA 54,10000 Zagreb</item>
    </izvorni_sadrzaj>
    <derivirana_varijabla naziv="DomainObject.Predmet.SudioniciListAdressOIB_1">
      <item>FINA Regionalni centar Zagreb, OIB 85821130368, Trg svibanjskih žrtava 1995. 1,10000 Zagreb</item>
      <item>HUMANITARNA UDRUGA ZRNO SREĆE, OIB 90122875339,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90122875339</item>
    </izvorni_sadrzaj>
    <derivirana_varijabla naziv="DomainObject.Predmet.SudioniciListNazivOIB_1">
      <item>, OIB 85821130368</item>
      <item>, OIB 90122875339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2261</properties:Characters>
  <properties:Lines>73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2016-02-20T09:48:00Z</cp:lastPrinted>
  <dcterms:modified xmlns:xsi="http://www.w3.org/2001/XMLSchema-instance" xsi:type="dcterms:W3CDTF">2016-02-20T10:21:00Z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