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ab7a" w14:paraId="f9bab7a" w:rsidRDefault="007B7EDC" w:rsidP="004E475E" w:rsidR="007B7EDC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E772DE" w:rsidR="00E672B9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672B9" w:rsidP="00E772DE" w:rsidR="00E672B9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672B9" w:rsidP="00E772DE" w:rsidR="00E672B9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E672B9" w:rsidP="00E772DE" w:rsidR="00E672B9" w:rsidRPr="009077C2">
            <w:pPr>
              <w:jc w:val="center"/>
            </w:pPr>
            <w:r>
              <w:t xml:space="preserve">Trgovački sud u Osijeku </w:t>
            </w:r>
          </w:p>
          <w:p w:rsidRDefault="00E672B9" w:rsidP="00E772DE" w:rsidR="00E672B9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E772DE" w:rsidR="00E672B9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E672B9" w:rsidP="00E672B9" w:rsidR="00E672B9" w:rsidRPr="00974EE9">
            <w:pPr>
              <w:pStyle w:val="VSVerzija"/>
              <w:jc w:val="right"/>
            </w:pPr>
            <w:r>
              <w:t>Poslovni broj: 14 St-1870/18-3</w:t>
            </w:r>
          </w:p>
        </w:tc>
      </w:tr>
    </w:tbl>
    <w:p w:rsidRDefault="00E672B9" w:rsidP="00E672B9" w:rsidR="00E672B9" w:rsidRPr="006F7B5B">
      <w:pPr>
        <w:rPr>
          <w:sz w:val="22"/>
          <w:szCs w:val="22"/>
        </w:rPr>
      </w:pPr>
    </w:p>
    <w:p w:rsidRDefault="004B167F" w:rsidP="006F7B5B" w:rsidR="004B167F">
      <w:pPr>
        <w:ind w:hanging="720" w:left="360"/>
        <w:rPr>
          <w:sz w:val="22"/>
          <w:szCs w:val="22"/>
        </w:rPr>
      </w:pPr>
    </w:p>
    <w:p w:rsidRDefault="007E7CB1" w:rsidP="006F7B5B" w:rsidR="007E7CB1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7E7CB1" w:rsidP="004E475E" w:rsidR="007E7CB1">
      <w:pPr>
        <w:jc w:val="both"/>
      </w:pPr>
    </w:p>
    <w:p w:rsidRDefault="002B0811" w:rsidP="002B0811" w:rsidR="002B0811">
      <w:pPr>
        <w:jc w:val="both"/>
      </w:pPr>
      <w:r>
        <w:tab/>
      </w:r>
      <w:r w:rsidRPr="00CD1074">
        <w:t>Trgovački sud u Osijeku, po sucu mr. sc. Tihomiru Kovačeviću, kao stečajnom sucu, povodom prijedloga</w:t>
      </w:r>
      <w:r>
        <w:t xml:space="preserve"> </w:t>
      </w:r>
      <w:r w:rsidR="002502A0">
        <w:t xml:space="preserve">zakonskog zastupnika </w:t>
      </w:r>
      <w:r w:rsidR="00874E08">
        <w:t>Ante Franičević, Vrisnik, Vrisnik 33</w:t>
      </w:r>
      <w:r w:rsidR="008722A6">
        <w:t xml:space="preserve">, OIB </w:t>
      </w:r>
      <w:r w:rsidR="00874E08">
        <w:t>11550244011</w:t>
      </w:r>
      <w:r w:rsidRPr="00CD1074">
        <w:t xml:space="preserve"> za otvaranje stečajnog postupka nad </w:t>
      </w:r>
      <w:r>
        <w:t>stečajn</w:t>
      </w:r>
      <w:r w:rsidR="005E5BF3">
        <w:t>i</w:t>
      </w:r>
      <w:r>
        <w:t xml:space="preserve">m </w:t>
      </w:r>
      <w:r w:rsidRPr="00CD1074">
        <w:t>dužnik</w:t>
      </w:r>
      <w:r w:rsidR="005E5BF3">
        <w:t>om</w:t>
      </w:r>
      <w:r w:rsidRPr="00CD1074">
        <w:t xml:space="preserve"> </w:t>
      </w:r>
      <w:r w:rsidR="00874E08">
        <w:t>ALPI</w:t>
      </w:r>
      <w:r w:rsidR="008722A6">
        <w:t xml:space="preserve"> </w:t>
      </w:r>
      <w:r>
        <w:t xml:space="preserve">društvo s ograničenom odgovornošću za trgovinu, </w:t>
      </w:r>
      <w:r w:rsidR="00874E08">
        <w:t>Zagreb, Bosiljevska 25</w:t>
      </w:r>
      <w:r w:rsidRPr="00CD1074">
        <w:t>, MBS 0</w:t>
      </w:r>
      <w:r w:rsidR="008722A6">
        <w:t>8</w:t>
      </w:r>
      <w:r w:rsidRPr="00CD1074">
        <w:t>0</w:t>
      </w:r>
      <w:r w:rsidR="00B97660">
        <w:t>271713</w:t>
      </w:r>
      <w:r>
        <w:t>, OIB</w:t>
      </w:r>
      <w:r w:rsidRPr="00CD1074">
        <w:t xml:space="preserve"> </w:t>
      </w:r>
      <w:r w:rsidR="00B97660">
        <w:t>81615005309</w:t>
      </w:r>
      <w:r>
        <w:t xml:space="preserve">, </w:t>
      </w:r>
      <w:r w:rsidRPr="0041082E">
        <w:t xml:space="preserve">dana </w:t>
      </w:r>
      <w:r w:rsidR="00B97660" w:rsidRPr="00B97660">
        <w:t>16. siječnja 2019</w:t>
      </w:r>
      <w:r w:rsidRPr="0041082E">
        <w:t>.</w:t>
      </w:r>
    </w:p>
    <w:p w:rsidRDefault="002B0811" w:rsidP="002B0811" w:rsidR="002B0811">
      <w:pPr>
        <w:jc w:val="both"/>
      </w:pPr>
    </w:p>
    <w:p w:rsidRDefault="007E7CB1" w:rsidP="002B0811" w:rsidR="007E7CB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7E7CB1" w:rsidP="002B0811" w:rsidR="007E7CB1">
      <w:pPr>
        <w:jc w:val="both"/>
      </w:pPr>
    </w:p>
    <w:p w:rsidRDefault="002B0811" w:rsidP="002B0811" w:rsidR="002B0811">
      <w:pPr>
        <w:jc w:val="both"/>
      </w:pPr>
    </w:p>
    <w:p w:rsidRDefault="00446F72" w:rsidP="00B97660" w:rsidR="00446F72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B97660" w:rsidRPr="00B97660">
        <w:rPr>
          <w:bCs/>
        </w:rPr>
        <w:t>ALPI društvo s ograničenom odgovornošću za trgovinu, Zagreb, Bosiljevska 25, MBS 080271713, OIB 81615005309</w:t>
      </w:r>
      <w:r>
        <w:t>.</w:t>
      </w:r>
    </w:p>
    <w:p w:rsidRDefault="00446F72" w:rsidP="00446F72" w:rsidR="00446F72">
      <w:pPr>
        <w:jc w:val="both"/>
      </w:pPr>
    </w:p>
    <w:p w:rsidRDefault="00446F72" w:rsidP="004C1224" w:rsidR="00446F72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4C1224" w:rsidRPr="004C1224">
        <w:t>Mijo Rončević, Osijek, Vijenac Ivana Meštrovića 74, OIB 97146101285</w:t>
      </w:r>
      <w:r>
        <w:t xml:space="preserve">, </w:t>
      </w:r>
      <w:r w:rsidR="004C1224">
        <w:t>izabran metodom slučajnog odabira - automatskom dodjelom</w:t>
      </w:r>
      <w:r>
        <w:t>.</w:t>
      </w:r>
    </w:p>
    <w:p w:rsidRDefault="00446F72" w:rsidP="00446F72" w:rsidR="00446F72">
      <w:pPr>
        <w:jc w:val="both"/>
      </w:pPr>
    </w:p>
    <w:p w:rsidRDefault="00446F72" w:rsidP="00446F72" w:rsidR="00446F72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</w:t>
      </w:r>
      <w:r w:rsidR="00F85B72">
        <w:t>2</w:t>
      </w:r>
      <w:r>
        <w:t xml:space="preserve"> primjerka o istom najkasnije do </w:t>
      </w:r>
      <w:r w:rsidR="00F51F37">
        <w:t>2</w:t>
      </w:r>
      <w:r w:rsidR="00F85B72">
        <w:t>0.02.</w:t>
      </w:r>
      <w:r>
        <w:t>201</w:t>
      </w:r>
      <w:r w:rsidR="00F51F37">
        <w:t>8</w:t>
      </w:r>
      <w:r>
        <w:t>.</w:t>
      </w:r>
    </w:p>
    <w:p w:rsidRDefault="00446F72" w:rsidP="00446F72" w:rsidR="00446F72">
      <w:pPr>
        <w:jc w:val="both"/>
      </w:pPr>
    </w:p>
    <w:p w:rsidRDefault="00446F72" w:rsidP="00446F72" w:rsidR="00446F72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446F72" w:rsidP="00446F72" w:rsidR="00446F72">
      <w:pPr>
        <w:jc w:val="both"/>
      </w:pPr>
    </w:p>
    <w:p w:rsidRDefault="007E7CB1" w:rsidP="00446F72" w:rsidR="007E7CB1">
      <w:pPr>
        <w:jc w:val="both"/>
      </w:pPr>
    </w:p>
    <w:p w:rsidRDefault="007E7CB1" w:rsidP="00446F72" w:rsidR="007E7CB1">
      <w:pPr>
        <w:jc w:val="both"/>
      </w:pPr>
    </w:p>
    <w:p w:rsidRDefault="007E7CB1" w:rsidP="00446F72" w:rsidR="007E7CB1">
      <w:pPr>
        <w:jc w:val="both"/>
      </w:pPr>
    </w:p>
    <w:p w:rsidRDefault="00446F72" w:rsidP="00446F72" w:rsidR="00446F72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446F72" w:rsidP="00446F72" w:rsidR="00446F72">
      <w:pPr>
        <w:jc w:val="both"/>
      </w:pPr>
    </w:p>
    <w:p w:rsidRDefault="00446F72" w:rsidP="00446F72" w:rsidR="00446F72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446F72" w:rsidP="00446F72" w:rsidR="00446F72">
      <w:pPr>
        <w:jc w:val="both"/>
      </w:pPr>
    </w:p>
    <w:p w:rsidRDefault="00446F72" w:rsidP="00DF68D3" w:rsidR="00446F72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DF68D3" w:rsidRPr="00DF68D3">
        <w:rPr>
          <w:bCs/>
        </w:rPr>
        <w:t>ALPI društvo s ograničenom odgovornošću za trgovinu, Zagreb, Bosiljevska 25, MBS 080271713, OIB 81615005309</w:t>
      </w:r>
    </w:p>
    <w:p w:rsidRDefault="00446F72" w:rsidP="00446F72" w:rsidR="00446F72">
      <w:pPr>
        <w:jc w:val="both"/>
      </w:pPr>
    </w:p>
    <w:p w:rsidRDefault="00446F72" w:rsidP="00446F72" w:rsidR="00446F72">
      <w:pPr>
        <w:jc w:val="both"/>
      </w:pPr>
    </w:p>
    <w:p w:rsidRDefault="00F85B72" w:rsidP="00446F72" w:rsidR="00446F72">
      <w:pPr>
        <w:ind w:firstLine="720" w:left="2160"/>
      </w:pPr>
      <w:r>
        <w:t>26</w:t>
      </w:r>
      <w:r w:rsidR="00446F72">
        <w:t xml:space="preserve">. </w:t>
      </w:r>
      <w:r>
        <w:t>veljače</w:t>
      </w:r>
      <w:r w:rsidR="00446F72">
        <w:t xml:space="preserve"> 201</w:t>
      </w:r>
      <w:r w:rsidR="00665929">
        <w:t>9</w:t>
      </w:r>
      <w:r w:rsidR="00446F72">
        <w:t xml:space="preserve">. u </w:t>
      </w:r>
      <w:r w:rsidR="005E5BF3">
        <w:t>9</w:t>
      </w:r>
      <w:r w:rsidR="00665929">
        <w:t>,</w:t>
      </w:r>
      <w:r w:rsidR="005E5BF3">
        <w:t>3</w:t>
      </w:r>
      <w:r w:rsidR="00446F72">
        <w:t>0 sati</w:t>
      </w:r>
    </w:p>
    <w:p w:rsidRDefault="00446F72" w:rsidP="00446F72" w:rsidR="00446F72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446F72" w:rsidP="00446F72" w:rsidR="00446F72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446F72" w:rsidP="00446F72" w:rsidR="00446F72">
      <w:pPr>
        <w:jc w:val="both"/>
      </w:pPr>
    </w:p>
    <w:p w:rsidRDefault="00446F72" w:rsidP="00446F72" w:rsidR="00446F72">
      <w:pPr>
        <w:jc w:val="both"/>
      </w:pPr>
    </w:p>
    <w:p w:rsidRDefault="00446F72" w:rsidP="00446F72" w:rsidR="00446F72">
      <w:pPr>
        <w:jc w:val="center"/>
      </w:pPr>
      <w:r>
        <w:t>Obrazloženje</w:t>
      </w:r>
    </w:p>
    <w:p w:rsidRDefault="00446F72" w:rsidP="00446F72" w:rsidR="00446F72">
      <w:pPr>
        <w:jc w:val="both"/>
      </w:pPr>
    </w:p>
    <w:p w:rsidRDefault="00446F72" w:rsidP="00446F72" w:rsidR="00446F72">
      <w:pPr>
        <w:jc w:val="both"/>
      </w:pPr>
    </w:p>
    <w:p w:rsidRDefault="00446F72" w:rsidP="00446F72" w:rsidR="00446F72">
      <w:pPr>
        <w:ind w:firstLine="720"/>
        <w:jc w:val="both"/>
        <w:rPr>
          <w:bCs/>
        </w:rPr>
      </w:pPr>
      <w:r>
        <w:t xml:space="preserve">Dana </w:t>
      </w:r>
      <w:r w:rsidR="00DF68D3">
        <w:t>7</w:t>
      </w:r>
      <w:r>
        <w:t>.</w:t>
      </w:r>
      <w:r w:rsidR="00CB7A22">
        <w:t>0</w:t>
      </w:r>
      <w:r w:rsidR="00DF68D3">
        <w:t>6</w:t>
      </w:r>
      <w:r>
        <w:t>.201</w:t>
      </w:r>
      <w:r w:rsidR="00CB7A22">
        <w:t>8</w:t>
      </w:r>
      <w:r>
        <w:t xml:space="preserve">. zaprimljen je na </w:t>
      </w:r>
      <w:r w:rsidR="00CB7A22">
        <w:t>Trgovačkom</w:t>
      </w:r>
      <w:r>
        <w:t xml:space="preserve"> sudu </w:t>
      </w:r>
      <w:r w:rsidR="00CB7A22">
        <w:t xml:space="preserve">u Zagrebu </w:t>
      </w:r>
      <w:r>
        <w:t xml:space="preserve">prijedlog dužnika po zakonskom zastupniku za otvaranje stečajnog postupka nad dužnikom </w:t>
      </w:r>
      <w:r w:rsidR="00DF68D3" w:rsidRPr="00DF68D3">
        <w:rPr>
          <w:bCs/>
        </w:rPr>
        <w:t>ALPI društvo s ograničenom odgovornošću za trgovinu, Zagreb, Bosiljevska 25, MBS 080271713, OIB 81615005309</w:t>
      </w:r>
      <w:r>
        <w:rPr>
          <w:bCs/>
        </w:rPr>
        <w:t xml:space="preserve">, </w:t>
      </w:r>
      <w:r w:rsidR="00845B19">
        <w:rPr>
          <w:bCs/>
        </w:rPr>
        <w:t>u kojem navodi da</w:t>
      </w:r>
      <w:r w:rsidR="005E5BF3">
        <w:rPr>
          <w:bCs/>
        </w:rPr>
        <w:t xml:space="preserve"> </w:t>
      </w:r>
      <w:r w:rsidR="007E42B5">
        <w:rPr>
          <w:bCs/>
        </w:rPr>
        <w:t>vjerovnik – zakonski zastupnik dužnika prema dužniku ima tražbinu u iznosu od 5.333,00 kn koja se temelji na neisplaćenoj plaći.</w:t>
      </w:r>
      <w:r w:rsidR="00845B19">
        <w:rPr>
          <w:bCs/>
        </w:rPr>
        <w:t xml:space="preserve"> </w:t>
      </w:r>
    </w:p>
    <w:p w:rsidRDefault="00587D94" w:rsidP="00446F72" w:rsidR="00587D94">
      <w:pPr>
        <w:ind w:firstLine="720"/>
        <w:jc w:val="both"/>
        <w:rPr>
          <w:bCs/>
        </w:rPr>
      </w:pPr>
    </w:p>
    <w:p w:rsidRDefault="00587D94" w:rsidP="00446F72" w:rsidR="005B36FD">
      <w:pPr>
        <w:ind w:firstLine="720"/>
        <w:jc w:val="both"/>
        <w:rPr>
          <w:bCs/>
        </w:rPr>
      </w:pPr>
      <w:r>
        <w:rPr>
          <w:bCs/>
        </w:rPr>
        <w:t xml:space="preserve">Nadalje navodi da dužnik </w:t>
      </w:r>
      <w:r w:rsidR="005B36FD">
        <w:rPr>
          <w:bCs/>
        </w:rPr>
        <w:t>nije namirio tražbinu zbog zatvorenog žiro-računa i trajne nelikvidnosti i blokade.</w:t>
      </w:r>
    </w:p>
    <w:p w:rsidRDefault="005B36FD" w:rsidP="00446F72" w:rsidR="005B36FD">
      <w:pPr>
        <w:ind w:firstLine="720"/>
        <w:jc w:val="both"/>
        <w:rPr>
          <w:bCs/>
        </w:rPr>
      </w:pPr>
    </w:p>
    <w:p w:rsidRDefault="005B36FD" w:rsidP="007E7CB1" w:rsidR="002B0811" w:rsidRPr="007E7CB1">
      <w:pPr>
        <w:ind w:firstLine="720"/>
        <w:jc w:val="both"/>
        <w:rPr>
          <w:bCs/>
        </w:rPr>
      </w:pPr>
      <w:r>
        <w:rPr>
          <w:bCs/>
        </w:rPr>
        <w:t>Kod dužnika postoji stečajni razlog zato što je dužnik u nemogućnosti nastavka poslovanja zbog prvobitne blokade računa i otvaranja neosnovanog stečaja</w:t>
      </w:r>
      <w:r w:rsidR="00587D94">
        <w:rPr>
          <w:bCs/>
        </w:rPr>
        <w:t>.</w:t>
      </w:r>
    </w:p>
    <w:p w:rsidRDefault="002B0811" w:rsidP="002B0811" w:rsidR="002B0811">
      <w:pPr>
        <w:ind w:firstLine="720"/>
        <w:jc w:val="both"/>
      </w:pPr>
    </w:p>
    <w:p w:rsidRDefault="002B0811" w:rsidP="002B0811" w:rsidR="00D95F9D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D95F9D" w:rsidP="002B0811" w:rsidR="00D95F9D">
      <w:pPr>
        <w:ind w:firstLine="720"/>
        <w:jc w:val="both"/>
      </w:pPr>
    </w:p>
    <w:p w:rsidRDefault="007E7CB1" w:rsidP="007E7CB1" w:rsidR="007E7CB1">
      <w:pPr>
        <w:jc w:val="both"/>
      </w:pPr>
      <w:r>
        <w:tab/>
      </w:r>
      <w:r w:rsidR="004A3F9C">
        <w:t xml:space="preserve">Sud je izvršio uvid u priloge uz prijedlog i to Prijedlog za pokretanje stečajnog postupka od </w:t>
      </w:r>
      <w:r w:rsidR="003F1A10">
        <w:t>7.06.2018., Potvrda dužnika o neisplati plaća od 7.06.2018., Preslik osobne iskaznice, Prijava o početku osiguranja HZMO</w:t>
      </w:r>
      <w:r w:rsidR="00D95F9D">
        <w:t xml:space="preserve"> i Potvrda o uplati pristojbe</w:t>
      </w:r>
      <w:r>
        <w:t xml:space="preserve">, te utvrdio </w:t>
      </w:r>
      <w:r w:rsidRPr="00176811">
        <w:t xml:space="preserve">da </w:t>
      </w:r>
      <w:r w:rsidRPr="00176811">
        <w:lastRenderedPageBreak/>
        <w:t xml:space="preserve">je predlagatelj ovlašten za podnošenje predmetnoga prijedloga temeljem odredbe čl. </w:t>
      </w:r>
      <w:r>
        <w:t>16. i čl.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D95F9D" w:rsidP="002B0811" w:rsidR="004A3F9C">
      <w:pPr>
        <w:ind w:firstLine="720"/>
        <w:jc w:val="both"/>
      </w:pPr>
      <w:r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B97660" w:rsidRPr="00B97660">
        <w:t>16. siječnja 2019</w:t>
      </w:r>
      <w:r>
        <w:t>.</w:t>
      </w:r>
    </w:p>
    <w:p w:rsidRDefault="002B0811" w:rsidP="002B0811" w:rsidR="002B0811">
      <w:pPr>
        <w:jc w:val="center"/>
      </w:pPr>
    </w:p>
    <w:p w:rsidRDefault="001A4E16" w:rsidP="002B0811" w:rsidR="001A4E16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E772DE" w:rsidR="00E672B9">
        <w:tc>
          <w:tcPr>
            <w:tcW w:type="dxa" w:w="3369"/>
          </w:tcPr>
          <w:p w:rsidRDefault="00E672B9" w:rsidP="00E772DE" w:rsidR="00E672B9">
            <w:pPr>
              <w:spacing w:lineRule="auto" w:line="480"/>
              <w:jc w:val="center"/>
            </w:pPr>
            <w:r>
              <w:t>Zapisničar:</w:t>
            </w:r>
          </w:p>
          <w:p w:rsidRDefault="00E672B9" w:rsidP="00E772DE" w:rsidR="00E672B9">
            <w:pPr>
              <w:spacing w:lineRule="auto" w:line="480"/>
              <w:jc w:val="center"/>
            </w:pPr>
            <w:r>
              <w:t>Elizabeta Đeke</w:t>
            </w:r>
          </w:p>
          <w:p w:rsidRDefault="00E672B9" w:rsidP="00E772DE" w:rsidR="00E672B9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E672B9" w:rsidP="00E772DE" w:rsidR="00E672B9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E672B9" w:rsidP="00E772DE" w:rsidR="00E672B9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E672B9" w:rsidP="00E772DE" w:rsidR="00E672B9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D N A 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Predlagatelju</w:t>
      </w:r>
      <w:r w:rsidR="000A372B">
        <w:t xml:space="preserve"> – zakonskom zastupniku dužnika</w:t>
      </w:r>
      <w:r>
        <w:t xml:space="preserve"> </w:t>
      </w:r>
      <w:r w:rsidR="00D95F9D">
        <w:t>Ante Franičević, Vrisnik, Vrisnik 33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1A4E16">
        <w:t>i</w:t>
      </w:r>
      <w:r>
        <w:t xml:space="preserve"> stečajn</w:t>
      </w:r>
      <w:r w:rsidR="001A4E16">
        <w:t>i</w:t>
      </w:r>
      <w:r>
        <w:t xml:space="preserve"> upravitelj </w:t>
      </w:r>
      <w:r w:rsidR="00D95F9D">
        <w:t>Mijo Rončević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C10DE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6B5DEE" w:rsidRPr="006B5DEE">
      <w:t>1</w:t>
    </w:r>
    <w:r w:rsidR="00E672B9">
      <w:t>8</w:t>
    </w:r>
    <w:r w:rsidR="006B5DEE" w:rsidRPr="006B5DEE">
      <w:t>7</w:t>
    </w:r>
    <w:r w:rsidR="00874E08">
      <w:t>0</w:t>
    </w:r>
    <w:r w:rsidR="006B5DEE" w:rsidRPr="006B5DEE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71806"/>
    <w:rsid w:val="000817DB"/>
    <w:rsid w:val="00084DCC"/>
    <w:rsid w:val="00096B42"/>
    <w:rsid w:val="000A372B"/>
    <w:rsid w:val="000A5797"/>
    <w:rsid w:val="000B12B8"/>
    <w:rsid w:val="000B1DB2"/>
    <w:rsid w:val="000C1636"/>
    <w:rsid w:val="000C5E00"/>
    <w:rsid w:val="000C6D5C"/>
    <w:rsid w:val="000E0280"/>
    <w:rsid w:val="000E0D09"/>
    <w:rsid w:val="000E599D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4E16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4751"/>
    <w:rsid w:val="0020511E"/>
    <w:rsid w:val="00206760"/>
    <w:rsid w:val="002257DF"/>
    <w:rsid w:val="00231F3C"/>
    <w:rsid w:val="0023483C"/>
    <w:rsid w:val="00234C2C"/>
    <w:rsid w:val="00237D77"/>
    <w:rsid w:val="002400F9"/>
    <w:rsid w:val="002502A0"/>
    <w:rsid w:val="002561BD"/>
    <w:rsid w:val="00260090"/>
    <w:rsid w:val="002646EB"/>
    <w:rsid w:val="00275D0E"/>
    <w:rsid w:val="00294D99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A20A7"/>
    <w:rsid w:val="003A2643"/>
    <w:rsid w:val="003A3904"/>
    <w:rsid w:val="003A6151"/>
    <w:rsid w:val="003C7EC1"/>
    <w:rsid w:val="003D468C"/>
    <w:rsid w:val="003E2BEC"/>
    <w:rsid w:val="003E3BDF"/>
    <w:rsid w:val="003F1A10"/>
    <w:rsid w:val="003F637C"/>
    <w:rsid w:val="00404140"/>
    <w:rsid w:val="00406F6D"/>
    <w:rsid w:val="0041002D"/>
    <w:rsid w:val="00431CAA"/>
    <w:rsid w:val="0043315F"/>
    <w:rsid w:val="00440509"/>
    <w:rsid w:val="00443D03"/>
    <w:rsid w:val="00446F72"/>
    <w:rsid w:val="00450C50"/>
    <w:rsid w:val="0045125C"/>
    <w:rsid w:val="004602FC"/>
    <w:rsid w:val="00465059"/>
    <w:rsid w:val="004A3F9C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122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87D94"/>
    <w:rsid w:val="005903C4"/>
    <w:rsid w:val="005A0866"/>
    <w:rsid w:val="005A5A53"/>
    <w:rsid w:val="005A74CE"/>
    <w:rsid w:val="005B28D3"/>
    <w:rsid w:val="005B36FD"/>
    <w:rsid w:val="005B41BB"/>
    <w:rsid w:val="005E14CF"/>
    <w:rsid w:val="005E5BF3"/>
    <w:rsid w:val="005F1A0E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407D"/>
    <w:rsid w:val="00665929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5DEE"/>
    <w:rsid w:val="006B7688"/>
    <w:rsid w:val="006D7788"/>
    <w:rsid w:val="006D7FD7"/>
    <w:rsid w:val="006E1762"/>
    <w:rsid w:val="006F3FE8"/>
    <w:rsid w:val="006F7B5B"/>
    <w:rsid w:val="007158FC"/>
    <w:rsid w:val="00717FB3"/>
    <w:rsid w:val="00723E05"/>
    <w:rsid w:val="007260B9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4FCD"/>
    <w:rsid w:val="007C7C7F"/>
    <w:rsid w:val="007D14E6"/>
    <w:rsid w:val="007D1588"/>
    <w:rsid w:val="007D2250"/>
    <w:rsid w:val="007D79A8"/>
    <w:rsid w:val="007E0931"/>
    <w:rsid w:val="007E361B"/>
    <w:rsid w:val="007E42B5"/>
    <w:rsid w:val="007E50CD"/>
    <w:rsid w:val="007E694F"/>
    <w:rsid w:val="007E7CB1"/>
    <w:rsid w:val="007F3E0B"/>
    <w:rsid w:val="007F7596"/>
    <w:rsid w:val="008034D7"/>
    <w:rsid w:val="00812C58"/>
    <w:rsid w:val="00814644"/>
    <w:rsid w:val="00815C5D"/>
    <w:rsid w:val="00843DEF"/>
    <w:rsid w:val="00845B19"/>
    <w:rsid w:val="008508C3"/>
    <w:rsid w:val="00850ADD"/>
    <w:rsid w:val="00851749"/>
    <w:rsid w:val="0086404A"/>
    <w:rsid w:val="00864BD6"/>
    <w:rsid w:val="0086731F"/>
    <w:rsid w:val="008722A6"/>
    <w:rsid w:val="00874E08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819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40C61"/>
    <w:rsid w:val="00B460FE"/>
    <w:rsid w:val="00B50218"/>
    <w:rsid w:val="00B60B69"/>
    <w:rsid w:val="00B64C72"/>
    <w:rsid w:val="00B65E16"/>
    <w:rsid w:val="00B66CFD"/>
    <w:rsid w:val="00B700D9"/>
    <w:rsid w:val="00B83F69"/>
    <w:rsid w:val="00B84963"/>
    <w:rsid w:val="00B95C5A"/>
    <w:rsid w:val="00B97660"/>
    <w:rsid w:val="00BA13EB"/>
    <w:rsid w:val="00BA3984"/>
    <w:rsid w:val="00BB3E98"/>
    <w:rsid w:val="00BB3ED9"/>
    <w:rsid w:val="00BC04ED"/>
    <w:rsid w:val="00BC10DE"/>
    <w:rsid w:val="00BC203B"/>
    <w:rsid w:val="00BD5DE4"/>
    <w:rsid w:val="00BE473B"/>
    <w:rsid w:val="00BE5323"/>
    <w:rsid w:val="00BF0F14"/>
    <w:rsid w:val="00BF4B46"/>
    <w:rsid w:val="00BF6030"/>
    <w:rsid w:val="00BF7875"/>
    <w:rsid w:val="00C03878"/>
    <w:rsid w:val="00C0764A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8339E"/>
    <w:rsid w:val="00C90FC5"/>
    <w:rsid w:val="00C912D7"/>
    <w:rsid w:val="00C952F9"/>
    <w:rsid w:val="00C96257"/>
    <w:rsid w:val="00CA05DB"/>
    <w:rsid w:val="00CA3AC2"/>
    <w:rsid w:val="00CA40D5"/>
    <w:rsid w:val="00CB294A"/>
    <w:rsid w:val="00CB7A22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2879"/>
    <w:rsid w:val="00D131ED"/>
    <w:rsid w:val="00D31396"/>
    <w:rsid w:val="00D4274C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1D8F"/>
    <w:rsid w:val="00D76E41"/>
    <w:rsid w:val="00D81D40"/>
    <w:rsid w:val="00D821BB"/>
    <w:rsid w:val="00D85221"/>
    <w:rsid w:val="00D919DB"/>
    <w:rsid w:val="00D939E7"/>
    <w:rsid w:val="00D95F9D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68D3"/>
    <w:rsid w:val="00DF75D0"/>
    <w:rsid w:val="00E05F2C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55AAD"/>
    <w:rsid w:val="00E65EF2"/>
    <w:rsid w:val="00E672B9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15F2E"/>
    <w:rsid w:val="00F25875"/>
    <w:rsid w:val="00F30DA0"/>
    <w:rsid w:val="00F36921"/>
    <w:rsid w:val="00F45589"/>
    <w:rsid w:val="00F51F37"/>
    <w:rsid w:val="00F630EC"/>
    <w:rsid w:val="00F64F48"/>
    <w:rsid w:val="00F76085"/>
    <w:rsid w:val="00F76BBD"/>
    <w:rsid w:val="00F82857"/>
    <w:rsid w:val="00F834B9"/>
    <w:rsid w:val="00F85B72"/>
    <w:rsid w:val="00F8730A"/>
    <w:rsid w:val="00F90141"/>
    <w:rsid w:val="00F927F2"/>
    <w:rsid w:val="00FA4951"/>
    <w:rsid w:val="00FA55B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E672B9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0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0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0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0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0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E672B9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0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0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0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0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0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1870</izvorni_sadrzaj>
    <derivirana_varijabla naziv="DomainObject.Predmet.Broj_1">1870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St-1870/2018</izvorni_sadrzaj>
    <derivirana_varijabla naziv="DomainObject.Predmet.OznakaBroj_1">St-1870/2018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ALPI d.o.o.</izvorni_sadrzaj>
    <derivirana_varijabla naziv="DomainObject.Predmet.ProtustrankaFormated_1">  ALPI d.o.o.</derivirana_varijabla>
  </DomainObject.Predmet.ProtustrankaFormated>
  <DomainObject.Predmet.ProtustrankaFormatedOIB>
    <izvorni_sadrzaj>  ALPI d.o.o., OIB 81615005309</izvorni_sadrzaj>
    <derivirana_varijabla naziv="DomainObject.Predmet.ProtustrankaFormatedOIB_1">  ALPI d.o.o., OIB 81615005309</derivirana_varijabla>
  </DomainObject.Predmet.ProtustrankaFormatedOIB>
  <DomainObject.Predmet.ProtustrankaFormatedWithAdress>
    <izvorni_sadrzaj> ALPI d.o.o., Bosiljevska 25, 10000 Zagreb</izvorni_sadrzaj>
    <derivirana_varijabla naziv="DomainObject.Predmet.ProtustrankaFormatedWithAdress_1"> ALPI d.o.o., Bosiljevska 25, 10000 Zagreb</derivirana_varijabla>
  </DomainObject.Predmet.ProtustrankaFormatedWithAdress>
  <DomainObject.Predmet.ProtustrankaFormatedWithAdressOIB>
    <izvorni_sadrzaj> ALPI d.o.o., OIB 81615005309, Bosiljevska 25, 10000 Zagreb</izvorni_sadrzaj>
    <derivirana_varijabla naziv="DomainObject.Predmet.ProtustrankaFormatedWithAdressOIB_1"> ALPI d.o.o., OIB 81615005309, Bosiljevska 25, 10000 Zagreb</derivirana_varijabla>
  </DomainObject.Predmet.ProtustrankaFormatedWithAdressOIB>
  <DomainObject.Predmet.ProtustrankaWithAdress>
    <izvorni_sadrzaj>ALPI d.o.o. Bosiljevska 25, 10000 Zagreb</izvorni_sadrzaj>
    <derivirana_varijabla naziv="DomainObject.Predmet.ProtustrankaWithAdress_1">ALPI d.o.o. Bosiljevska 25, 10000 Zagreb</derivirana_varijabla>
  </DomainObject.Predmet.ProtustrankaWithAdress>
  <DomainObject.Predmet.ProtustrankaWithAdressOIB>
    <izvorni_sadrzaj>ALPI d.o.o., OIB 81615005309, Bosiljevska 25, 10000 Zagreb</izvorni_sadrzaj>
    <derivirana_varijabla naziv="DomainObject.Predmet.ProtustrankaWithAdressOIB_1">ALPI d.o.o., OIB 81615005309, Bosiljevska 25, 10000 Zagreb</derivirana_varijabla>
  </DomainObject.Predmet.ProtustrankaWithAdressOIB>
  <DomainObject.Predmet.ProtustrankaNazivFormated>
    <izvorni_sadrzaj>ALPI d.o.o.</izvorni_sadrzaj>
    <derivirana_varijabla naziv="DomainObject.Predmet.ProtustrankaNazivFormated_1">ALPI d.o.o.</derivirana_varijabla>
  </DomainObject.Predmet.ProtustrankaNazivFormated>
  <DomainObject.Predmet.ProtustrankaNazivFormatedOIB>
    <izvorni_sadrzaj>ALPI d.o.o., OIB 81615005309</izvorni_sadrzaj>
    <derivirana_varijabla naziv="DomainObject.Predmet.ProtustrankaNazivFormatedOIB_1">ALPI d.o.o., OIB 81615005309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Franičević</izvorni_sadrzaj>
    <derivirana_varijabla naziv="DomainObject.Predmet.StrankaFormated_1">  Ante Franičević</derivirana_varijabla>
  </DomainObject.Predmet.StrankaFormated>
  <DomainObject.Predmet.StrankaFormatedOIB>
    <izvorni_sadrzaj>  Ante Franičević, OIB 11550244011</izvorni_sadrzaj>
    <derivirana_varijabla naziv="DomainObject.Predmet.StrankaFormatedOIB_1">  Ante Franičević, OIB 11550244011</derivirana_varijabla>
  </DomainObject.Predmet.StrankaFormatedOIB>
  <DomainObject.Predmet.StrankaFormatedWithAdress>
    <izvorni_sadrzaj> Ante Franičević, Vrisnik 33, 21465 Vrisnik</izvorni_sadrzaj>
    <derivirana_varijabla naziv="DomainObject.Predmet.StrankaFormatedWithAdress_1"> Ante Franičević, Vrisnik 33, 21465 Vrisnik</derivirana_varijabla>
  </DomainObject.Predmet.StrankaFormatedWithAdress>
  <DomainObject.Predmet.StrankaFormatedWithAdressOIB>
    <izvorni_sadrzaj> Ante Franičević, OIB 11550244011, Vrisnik 33, 21465 Vrisnik</izvorni_sadrzaj>
    <derivirana_varijabla naziv="DomainObject.Predmet.StrankaFormatedWithAdressOIB_1"> Ante Franičević, OIB 11550244011, Vrisnik 33, 21465 Vrisnik</derivirana_varijabla>
  </DomainObject.Predmet.StrankaFormatedWithAdressOIB>
  <DomainObject.Predmet.StrankaWithAdress>
    <izvorni_sadrzaj>Ante Franičević Vrisnik 33,21465 Vrisnik</izvorni_sadrzaj>
    <derivirana_varijabla naziv="DomainObject.Predmet.StrankaWithAdress_1">Ante Franičević Vrisnik 33,21465 Vrisnik</derivirana_varijabla>
  </DomainObject.Predmet.StrankaWithAdress>
  <DomainObject.Predmet.StrankaWithAdressOIB>
    <izvorni_sadrzaj>Ante Franičević, OIB 11550244011, Vrisnik 33,21465 Vrisnik</izvorni_sadrzaj>
    <derivirana_varijabla naziv="DomainObject.Predmet.StrankaWithAdressOIB_1">Ante Franičević, OIB 11550244011, Vrisnik 33,21465 Vrisnik</derivirana_varijabla>
  </DomainObject.Predmet.StrankaWithAdressOIB>
  <DomainObject.Predmet.StrankaNazivFormated>
    <izvorni_sadrzaj>Ante Franičević</izvorni_sadrzaj>
    <derivirana_varijabla naziv="DomainObject.Predmet.StrankaNazivFormated_1">Ante Franičević</derivirana_varijabla>
  </DomainObject.Predmet.StrankaNazivFormated>
  <DomainObject.Predmet.StrankaNazivFormatedOIB>
    <izvorni_sadrzaj>Ante Franičević, OIB 11550244011</izvorni_sadrzaj>
    <derivirana_varijabla naziv="DomainObject.Predmet.StrankaNazivFormatedOIB_1">Ante Franičević, OIB 11550244011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Ante Franičević</item>
    </izvorni_sadrzaj>
    <derivirana_varijabla naziv="DomainObject.Predmet.StrankaListFormated_1">
      <item>Ante Franičević</item>
    </derivirana_varijabla>
  </DomainObject.Predmet.StrankaListFormated>
  <DomainObject.Predmet.StrankaListFormatedOIB>
    <izvorni_sadrzaj>
      <item>Ante Franičević, OIB 11550244011</item>
    </izvorni_sadrzaj>
    <derivirana_varijabla naziv="DomainObject.Predmet.StrankaListFormatedOIB_1">
      <item>Ante Franičević, OIB 11550244011</item>
    </derivirana_varijabla>
  </DomainObject.Predmet.StrankaListFormatedOIB>
  <DomainObject.Predmet.StrankaListFormatedWithAdress>
    <izvorni_sadrzaj>
      <item>Ante Franičević, Vrisnik 33, 21465 Vrisnik</item>
    </izvorni_sadrzaj>
    <derivirana_varijabla naziv="DomainObject.Predmet.StrankaListFormatedWithAdress_1">
      <item>Ante Franičević, Vrisnik 33, 21465 Vrisnik</item>
    </derivirana_varijabla>
  </DomainObject.Predmet.StrankaListFormatedWithAdress>
  <DomainObject.Predmet.StrankaListFormatedWithAdressOIB>
    <izvorni_sadrzaj>
      <item>Ante Franičević, OIB 11550244011, Vrisnik 33, 21465 Vrisnik</item>
    </izvorni_sadrzaj>
    <derivirana_varijabla naziv="DomainObject.Predmet.StrankaListFormatedWithAdressOIB_1">
      <item>Ante Franičević, OIB 11550244011, Vrisnik 33, 21465 Vrisnik</item>
    </derivirana_varijabla>
  </DomainObject.Predmet.StrankaListFormatedWithAdressOIB>
  <DomainObject.Predmet.StrankaListNazivFormated>
    <izvorni_sadrzaj>
      <item>Ante Franičević</item>
    </izvorni_sadrzaj>
    <derivirana_varijabla naziv="DomainObject.Predmet.StrankaListNazivFormated_1">
      <item>Ante Franičević</item>
    </derivirana_varijabla>
  </DomainObject.Predmet.StrankaListNazivFormated>
  <DomainObject.Predmet.StrankaListNazivFormatedOIB>
    <izvorni_sadrzaj>
      <item>Ante Franičević, OIB 11550244011</item>
    </izvorni_sadrzaj>
    <derivirana_varijabla naziv="DomainObject.Predmet.StrankaListNazivFormatedOIB_1">
      <item>Ante Franičević, OIB 11550244011</item>
    </derivirana_varijabla>
  </DomainObject.Predmet.StrankaListNazivFormatedOIB>
  <DomainObject.Predmet.ProtuStrankaListFormated>
    <izvorni_sadrzaj>
      <item>ALPI d.o.o.</item>
    </izvorni_sadrzaj>
    <derivirana_varijabla naziv="DomainObject.Predmet.ProtuStrankaListFormated_1">
      <item>ALPI d.o.o.</item>
    </derivirana_varijabla>
  </DomainObject.Predmet.ProtuStrankaListFormated>
  <DomainObject.Predmet.ProtuStrankaListFormatedOIB>
    <izvorni_sadrzaj>
      <item>ALPI d.o.o., OIB 81615005309</item>
    </izvorni_sadrzaj>
    <derivirana_varijabla naziv="DomainObject.Predmet.ProtuStrankaListFormatedOIB_1">
      <item>ALPI d.o.o., OIB 81615005309</item>
    </derivirana_varijabla>
  </DomainObject.Predmet.ProtuStrankaListFormatedOIB>
  <DomainObject.Predmet.ProtuStrankaListFormatedWithAdress>
    <izvorni_sadrzaj>
      <item>ALPI d.o.o., Bosiljevska 25, 10000 Zagreb</item>
    </izvorni_sadrzaj>
    <derivirana_varijabla naziv="DomainObject.Predmet.ProtuStrankaListFormatedWithAdress_1">
      <item>ALPI d.o.o., Bosiljevska 25, 10000 Zagreb</item>
    </derivirana_varijabla>
  </DomainObject.Predmet.ProtuStrankaListFormatedWithAdress>
  <DomainObject.Predmet.ProtuStrankaListFormatedWithAdressOIB>
    <izvorni_sadrzaj>
      <item>ALPI d.o.o., OIB 81615005309, Bosiljevska 25, 10000 Zagreb</item>
    </izvorni_sadrzaj>
    <derivirana_varijabla naziv="DomainObject.Predmet.ProtuStrankaListFormatedWithAdressOIB_1">
      <item>ALPI d.o.o., OIB 81615005309, Bosiljevska 25, 10000 Zagreb</item>
    </derivirana_varijabla>
  </DomainObject.Predmet.ProtuStrankaListFormatedWithAdressOIB>
  <DomainObject.Predmet.ProtuStrankaListNazivFormated>
    <izvorni_sadrzaj>
      <item>ALPI d.o.o.</item>
    </izvorni_sadrzaj>
    <derivirana_varijabla naziv="DomainObject.Predmet.ProtuStrankaListNazivFormated_1">
      <item>ALPI d.o.o.</item>
    </derivirana_varijabla>
  </DomainObject.Predmet.ProtuStrankaListNazivFormated>
  <DomainObject.Predmet.ProtuStrankaListNazivFormatedOIB>
    <izvorni_sadrzaj>
      <item>ALPI d.o.o., OIB 81615005309</item>
    </izvorni_sadrzaj>
    <derivirana_varijabla naziv="DomainObject.Predmet.ProtuStrankaListNazivFormatedOIB_1">
      <item>ALPI d.o.o., OIB 81615005309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Franičević</izvorni_sadrzaj>
    <derivirana_varijabla naziv="DomainObject.Predmet.StrankaIDrugi_1">Ante Franičević</derivirana_varijabla>
  </DomainObject.Predmet.StrankaIDrugi>
  <DomainObject.Predmet.ProtustrankaIDrugi>
    <izvorni_sadrzaj>ALPI d.o.o.</izvorni_sadrzaj>
    <derivirana_varijabla naziv="DomainObject.Predmet.ProtustrankaIDrugi_1">ALPI d.o.o.</derivirana_varijabla>
  </DomainObject.Predmet.ProtustrankaIDrugi>
  <DomainObject.Predmet.StrankaIDrugiAdressOIB>
    <izvorni_sadrzaj>Ante Franičević, OIB 11550244011, Vrisnik 33, 21465 Vrisnik</izvorni_sadrzaj>
    <derivirana_varijabla naziv="DomainObject.Predmet.StrankaIDrugiAdressOIB_1">Ante Franičević, OIB 11550244011, Vrisnik 33, 21465 Vrisnik</derivirana_varijabla>
  </DomainObject.Predmet.StrankaIDrugiAdressOIB>
  <DomainObject.Predmet.ProtustrankaIDrugiAdressOIB>
    <izvorni_sadrzaj>ALPI d.o.o., OIB 81615005309, Bosiljevska 25, 10000 Zagreb</izvorni_sadrzaj>
    <derivirana_varijabla naziv="DomainObject.Predmet.ProtustrankaIDrugiAdressOIB_1">ALPI d.o.o., OIB 81615005309, Bosiljevska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ALPI d.o.o.</item>
      <item>Ante Franičević</item>
    </izvorni_sadrzaj>
    <derivirana_varijabla naziv="DomainObject.Predmet.SudioniciListNaziv_1">
      <item>ALPI d.o.o.</item>
      <item>Ante Franičević</item>
    </derivirana_varijabla>
  </DomainObject.Predmet.SudioniciListNaziv>
  <DomainObject.Predmet.SudioniciListAdressOIB>
    <izvorni_sadrzaj>
      <item>ALPI d.o.o., OIB 81615005309, Bosiljevska 25,10000 Zagreb</item>
      <item>Ante Franičević, OIB 11550244011, Vrisnik 33,21465 Vrisnik</item>
    </izvorni_sadrzaj>
    <derivirana_varijabla naziv="DomainObject.Predmet.SudioniciListAdressOIB_1">
      <item>ALPI d.o.o., OIB 81615005309, Bosiljevska 25,10000 Zagreb</item>
      <item>Ante Franičević, OIB 11550244011, Vrisnik 33,21465 Vrisnik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81615005309</item>
      <item>, OIB 11550244011</item>
    </izvorni_sadrzaj>
    <derivirana_varijabla naziv="DomainObject.Predmet.SudioniciListNazivOIB_1">
      <item>, OIB 81615005309</item>
      <item>, OIB 11550244011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1E297E-DECE-4C7E-BC89-9A7697AD28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655</properties:Words>
  <properties:Characters>3726</properties:Characters>
  <properties:Lines>122</properties:Lines>
  <properties:Paragraphs>39</properties:Paragraphs>
  <properties:TotalTime>402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2019-01-15T11:23:00Z</cp:lastPrinted>
  <dcterms:modified xmlns:xsi="http://www.w3.org/2001/XMLSchema-instance" xsi:type="dcterms:W3CDTF">2019-01-16T08:23:00Z</dcterms:modified>
  <cp:revision>61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