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03e6" w14:paraId="ec303e6" w:rsidRDefault="005939C6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676DA1" w:rsidP="007F2409" w:rsidR="00676DA1" w:rsidRPr="00FA0A24">
      <w:pPr>
        <w:rPr>
          <w:rFonts w:hAnsi="Times New Roman" w:ascii="Times New Roman"/>
        </w:rPr>
      </w:pP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2E03BB" w:rsidP="006F3178" w:rsidR="007059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St-335</w:t>
      </w:r>
      <w:r w:rsidR="006F3178" w:rsidRPr="006F3178">
        <w:rPr>
          <w:rFonts w:hAnsi="Times New Roman" w:ascii="Times New Roman"/>
        </w:rPr>
        <w:t>1/2016-47</w:t>
      </w:r>
    </w:p>
    <w:p w:rsidRDefault="006F3178" w:rsidP="006F3178" w:rsidR="006F3178" w:rsidRPr="00FA0A24">
      <w:pPr>
        <w:jc w:val="right"/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0943F8" w:rsidP="00DB5BC1" w:rsidR="00E357A0">
      <w:pPr>
        <w:ind w:firstLine="720"/>
        <w:jc w:val="both"/>
        <w:rPr>
          <w:rFonts w:hAnsi="Times New Roman" w:ascii="Times New Roman"/>
        </w:rPr>
      </w:pPr>
      <w:r w:rsidRPr="000943F8">
        <w:rPr>
          <w:rFonts w:hAnsi="Times New Roman" w:ascii="Times New Roman"/>
        </w:rPr>
        <w:t xml:space="preserve">Trgovački sud u Zagrebu, Stalna služba u Karlovcu, po stečajnom sucu Vesni Fundurulić Perišin, </w:t>
      </w:r>
      <w:r w:rsidR="006F3178" w:rsidRPr="006F3178">
        <w:rPr>
          <w:rFonts w:hAnsi="Times New Roman" w:ascii="Times New Roman"/>
        </w:rPr>
        <w:t>u stečajnom postupku nad stečajnim dužnikom DUBRAVICA d.d. u stečaju, Dubravica, Pavla Štoosa 109, OIB: 15249394041</w:t>
      </w:r>
      <w:r w:rsidR="006A5F14">
        <w:rPr>
          <w:rFonts w:hAnsi="Times New Roman" w:ascii="Times New Roman"/>
        </w:rPr>
        <w:t xml:space="preserve">, </w:t>
      </w:r>
      <w:r w:rsidR="006F3178">
        <w:rPr>
          <w:rFonts w:hAnsi="Times New Roman" w:ascii="Times New Roman"/>
        </w:rPr>
        <w:t>9. siječnja</w:t>
      </w:r>
      <w:r w:rsidRPr="000943F8">
        <w:rPr>
          <w:rFonts w:hAnsi="Times New Roman" w:ascii="Times New Roman"/>
        </w:rPr>
        <w:t xml:space="preserve">  201</w:t>
      </w:r>
      <w:r w:rsidR="006F3178">
        <w:rPr>
          <w:rFonts w:hAnsi="Times New Roman" w:ascii="Times New Roman"/>
        </w:rPr>
        <w:t>9</w:t>
      </w:r>
      <w:r w:rsidRPr="000943F8">
        <w:rPr>
          <w:rFonts w:hAnsi="Times New Roman" w:ascii="Times New Roman"/>
        </w:rPr>
        <w:t>.,</w:t>
      </w:r>
    </w:p>
    <w:p w:rsidRDefault="000943F8" w:rsidP="00DB5BC1" w:rsidR="000943F8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943F8" w:rsidP="007D0988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2C2C" w:rsidRPr="002E2C2C">
        <w:rPr>
          <w:rFonts w:hAnsi="Times New Roman" w:ascii="Times New Roman"/>
        </w:rPr>
        <w:t xml:space="preserve">.Ispravlja se </w:t>
      </w:r>
      <w:r w:rsidR="00F3594A" w:rsidRPr="00F3594A">
        <w:rPr>
          <w:rFonts w:hAnsi="Times New Roman" w:ascii="Times New Roman"/>
        </w:rPr>
        <w:t xml:space="preserve">tablica stečajnog suca i </w:t>
      </w:r>
      <w:r w:rsidR="00E357A0">
        <w:rPr>
          <w:rFonts w:hAnsi="Times New Roman" w:ascii="Times New Roman"/>
        </w:rPr>
        <w:t xml:space="preserve">rješenje </w:t>
      </w:r>
      <w:r>
        <w:rPr>
          <w:rFonts w:hAnsi="Times New Roman" w:ascii="Times New Roman"/>
        </w:rPr>
        <w:t xml:space="preserve">ovog suda </w:t>
      </w:r>
      <w:r w:rsidR="00E357A0">
        <w:rPr>
          <w:rFonts w:hAnsi="Times New Roman" w:ascii="Times New Roman"/>
        </w:rPr>
        <w:t>poslovni broj St-</w:t>
      </w:r>
      <w:r w:rsidR="006F3178">
        <w:rPr>
          <w:rFonts w:hAnsi="Times New Roman" w:ascii="Times New Roman"/>
        </w:rPr>
        <w:t>3351/16-39</w:t>
      </w:r>
      <w:r w:rsidR="002E2C2C" w:rsidRPr="002E2C2C">
        <w:rPr>
          <w:rFonts w:hAnsi="Times New Roman" w:ascii="Times New Roman"/>
        </w:rPr>
        <w:t xml:space="preserve"> od </w:t>
      </w:r>
      <w:r w:rsidR="006F3178">
        <w:rPr>
          <w:rFonts w:hAnsi="Times New Roman" w:ascii="Times New Roman"/>
        </w:rPr>
        <w:t>10. listopada</w:t>
      </w:r>
      <w:r w:rsidR="00814995">
        <w:rPr>
          <w:rFonts w:hAnsi="Times New Roman" w:ascii="Times New Roman"/>
        </w:rPr>
        <w:t xml:space="preserve"> 201</w:t>
      </w:r>
      <w:r w:rsidR="006F3178">
        <w:rPr>
          <w:rFonts w:hAnsi="Times New Roman" w:ascii="Times New Roman"/>
        </w:rPr>
        <w:t>8</w:t>
      </w:r>
      <w:r w:rsidR="00350EEF">
        <w:rPr>
          <w:rFonts w:hAnsi="Times New Roman" w:ascii="Times New Roman"/>
        </w:rPr>
        <w:t xml:space="preserve">., </w:t>
      </w:r>
      <w:r w:rsidR="005D325A">
        <w:rPr>
          <w:rFonts w:hAnsi="Times New Roman" w:ascii="Times New Roman"/>
        </w:rPr>
        <w:t xml:space="preserve">u pogledu utvrđenih tražbina vjerovnika prvog višeg isplatnog reda tako da umjesto: </w:t>
      </w:r>
    </w:p>
    <w:p w:rsidRDefault="006F3178" w:rsidP="007D0988" w:rsidR="006F3178">
      <w:pPr>
        <w:ind w:firstLine="720"/>
        <w:jc w:val="both"/>
        <w:rPr>
          <w:rFonts w:hAnsi="Times New Roman" w:ascii="Times New Roman"/>
        </w:rPr>
      </w:pPr>
    </w:p>
    <w:p w:rsidRDefault="006F3178" w:rsidP="006F3178" w:rsidR="006F3178" w:rsidRPr="006F317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F3178">
        <w:t xml:space="preserve"> </w:t>
      </w:r>
      <w:r>
        <w:t>"</w:t>
      </w:r>
      <w:r w:rsidRPr="006F3178">
        <w:rPr>
          <w:rFonts w:hAnsi="Times New Roman" w:ascii="Times New Roman"/>
        </w:rPr>
        <w:t>I.11.IVANUŠ IVICA</w:t>
      </w:r>
    </w:p>
    <w:p w:rsidRDefault="006F3178" w:rsidP="006F3178" w:rsidR="006F3178">
      <w:pPr>
        <w:ind w:firstLine="720"/>
        <w:jc w:val="both"/>
        <w:rPr>
          <w:rFonts w:hAnsi="Times New Roman" w:ascii="Times New Roman"/>
        </w:rPr>
      </w:pPr>
      <w:r w:rsidRPr="006F3178">
        <w:rPr>
          <w:rFonts w:hAnsi="Times New Roman" w:ascii="Times New Roman"/>
        </w:rPr>
        <w:t>Kraljevec na Sutli, Goljak Kraljevečki 1</w:t>
      </w:r>
      <w:r>
        <w:rPr>
          <w:rFonts w:hAnsi="Times New Roman" w:ascii="Times New Roman"/>
        </w:rPr>
        <w:t xml:space="preserve">7, OIB: 59622752223            </w:t>
      </w:r>
      <w:r w:rsidRPr="006F3178">
        <w:rPr>
          <w:rFonts w:hAnsi="Times New Roman" w:ascii="Times New Roman"/>
        </w:rPr>
        <w:t xml:space="preserve">   320.276,10 kn</w:t>
      </w:r>
      <w:r>
        <w:rPr>
          <w:rFonts w:hAnsi="Times New Roman" w:ascii="Times New Roman"/>
        </w:rPr>
        <w:t>"</w:t>
      </w:r>
    </w:p>
    <w:p w:rsidRDefault="006F3178" w:rsidP="006F3178" w:rsidR="006F3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6F3178" w:rsidP="006F3178" w:rsidR="006F3178" w:rsidRPr="006F3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F3178">
        <w:rPr>
          <w:rFonts w:hAnsi="Times New Roman" w:ascii="Times New Roman"/>
        </w:rPr>
        <w:t>"I.11.IVANUŠ IVICA</w:t>
      </w:r>
    </w:p>
    <w:p w:rsidRDefault="006F3178" w:rsidP="006F3178" w:rsidR="006F3178">
      <w:pPr>
        <w:ind w:firstLine="720"/>
        <w:jc w:val="both"/>
        <w:rPr>
          <w:rFonts w:hAnsi="Times New Roman" w:ascii="Times New Roman"/>
        </w:rPr>
      </w:pPr>
      <w:r w:rsidRPr="006F3178">
        <w:rPr>
          <w:rFonts w:hAnsi="Times New Roman" w:ascii="Times New Roman"/>
        </w:rPr>
        <w:t xml:space="preserve">Kraljevec na Sutli, Goljak Kraljevečki 17, OIB: 59622752223               </w:t>
      </w:r>
      <w:r>
        <w:rPr>
          <w:rFonts w:hAnsi="Times New Roman" w:ascii="Times New Roman"/>
        </w:rPr>
        <w:t>297.862,36</w:t>
      </w:r>
      <w:r w:rsidRPr="006F3178">
        <w:rPr>
          <w:rFonts w:hAnsi="Times New Roman" w:ascii="Times New Roman"/>
        </w:rPr>
        <w:t xml:space="preserve"> kn"</w:t>
      </w:r>
    </w:p>
    <w:p w:rsidRDefault="006F3178" w:rsidP="006F3178" w:rsidR="006F3178">
      <w:pPr>
        <w:jc w:val="both"/>
        <w:rPr>
          <w:rFonts w:hAnsi="Times New Roman" w:ascii="Times New Roman"/>
        </w:rPr>
      </w:pPr>
    </w:p>
    <w:p w:rsidRDefault="006F3178" w:rsidP="006F3178" w:rsidR="006F3178" w:rsidRPr="006F317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0943F8">
        <w:rPr>
          <w:rFonts w:hAnsi="Times New Roman" w:ascii="Times New Roman"/>
        </w:rPr>
        <w:t>.</w:t>
      </w:r>
      <w:r w:rsidR="00BD50B1">
        <w:rPr>
          <w:rFonts w:hAnsi="Times New Roman" w:ascii="Times New Roman"/>
        </w:rPr>
        <w:t xml:space="preserve">" </w:t>
      </w:r>
      <w:r>
        <w:rPr>
          <w:rFonts w:hAnsi="Times New Roman" w:ascii="Times New Roman"/>
        </w:rPr>
        <w:t>I.39.</w:t>
      </w:r>
      <w:r w:rsidRPr="006F3178">
        <w:rPr>
          <w:rFonts w:hAnsi="Times New Roman" w:ascii="Times New Roman"/>
        </w:rPr>
        <w:t xml:space="preserve">TRGOVEC DRAŽEN </w:t>
      </w:r>
    </w:p>
    <w:p w:rsidRDefault="006F3178" w:rsidP="006F3178" w:rsidR="005D325A">
      <w:pPr>
        <w:ind w:firstLine="720"/>
        <w:jc w:val="both"/>
        <w:rPr>
          <w:rFonts w:hAnsi="Times New Roman" w:ascii="Times New Roman"/>
        </w:rPr>
      </w:pPr>
      <w:r w:rsidRPr="006F3178">
        <w:rPr>
          <w:rFonts w:hAnsi="Times New Roman" w:ascii="Times New Roman"/>
        </w:rPr>
        <w:t>Zagreb, Zagrebačka cesta 226, OIB: 556608290</w:t>
      </w:r>
      <w:r>
        <w:rPr>
          <w:rFonts w:hAnsi="Times New Roman" w:ascii="Times New Roman"/>
        </w:rPr>
        <w:t xml:space="preserve">19                             </w:t>
      </w:r>
      <w:r w:rsidRPr="006F3178">
        <w:rPr>
          <w:rFonts w:hAnsi="Times New Roman" w:ascii="Times New Roman"/>
        </w:rPr>
        <w:t xml:space="preserve">    376.547,56 kn</w:t>
      </w:r>
      <w:r w:rsidR="005D325A">
        <w:rPr>
          <w:rFonts w:hAnsi="Times New Roman" w:ascii="Times New Roman"/>
        </w:rPr>
        <w:t>"</w:t>
      </w:r>
    </w:p>
    <w:p w:rsidRDefault="005D325A" w:rsidP="005D325A" w:rsidR="005D32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BD50B1" w:rsidP="006F3178" w:rsidR="006F3178" w:rsidRPr="006F317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" </w:t>
      </w:r>
      <w:r w:rsidR="006F3178" w:rsidRPr="006F3178">
        <w:rPr>
          <w:rFonts w:hAnsi="Times New Roman" w:ascii="Times New Roman"/>
        </w:rPr>
        <w:t xml:space="preserve">I.39.TRGOVEC DRAŽEN </w:t>
      </w:r>
    </w:p>
    <w:p w:rsidRDefault="006F3178" w:rsidP="006F3178" w:rsidR="005D325A">
      <w:pPr>
        <w:ind w:firstLine="720"/>
        <w:jc w:val="both"/>
        <w:rPr>
          <w:rFonts w:hAnsi="Times New Roman" w:ascii="Times New Roman"/>
        </w:rPr>
      </w:pPr>
      <w:r w:rsidRPr="006F3178">
        <w:rPr>
          <w:rFonts w:hAnsi="Times New Roman" w:ascii="Times New Roman"/>
        </w:rPr>
        <w:t>Zagreb, Zagrebačka cesta 226, OIB: 556608290</w:t>
      </w:r>
      <w:r>
        <w:rPr>
          <w:rFonts w:hAnsi="Times New Roman" w:ascii="Times New Roman"/>
        </w:rPr>
        <w:t xml:space="preserve">19                            </w:t>
      </w:r>
      <w:r w:rsidRPr="006F3178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354.133,82</w:t>
      </w:r>
      <w:r w:rsidRPr="006F3178">
        <w:rPr>
          <w:rFonts w:hAnsi="Times New Roman" w:ascii="Times New Roman"/>
        </w:rPr>
        <w:t xml:space="preserve"> kn </w:t>
      </w:r>
      <w:r w:rsidR="005D325A" w:rsidRPr="005D325A">
        <w:rPr>
          <w:rFonts w:hAnsi="Times New Roman" w:ascii="Times New Roman"/>
        </w:rPr>
        <w:t>"</w:t>
      </w:r>
      <w:r>
        <w:rPr>
          <w:rFonts w:hAnsi="Times New Roman" w:ascii="Times New Roman"/>
        </w:rPr>
        <w:t>.</w:t>
      </w:r>
    </w:p>
    <w:p w:rsidRDefault="0005259B" w:rsidP="005D13C0" w:rsidR="005D325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 w:rsidRPr="0005259B">
        <w:rPr>
          <w:rFonts w:hAnsi="Times New Roman" w:ascii="Times New Roman"/>
        </w:rPr>
        <w:tab/>
      </w:r>
      <w:r w:rsidRPr="0005259B">
        <w:rPr>
          <w:rFonts w:hAnsi="Times New Roman" w:ascii="Times New Roman"/>
        </w:rPr>
        <w:tab/>
      </w:r>
      <w:r w:rsidR="005D13C0">
        <w:rPr>
          <w:rFonts w:hAnsi="Times New Roman" w:ascii="Times New Roman"/>
        </w:rPr>
        <w:tab/>
      </w:r>
      <w:r w:rsidR="000943F8" w:rsidRPr="000943F8">
        <w:rPr>
          <w:rFonts w:hAnsi="Times New Roman" w:ascii="Times New Roman"/>
        </w:rPr>
        <w:tab/>
      </w:r>
      <w:r w:rsidR="000943F8" w:rsidRPr="000943F8">
        <w:rPr>
          <w:rFonts w:hAnsi="Times New Roman" w:ascii="Times New Roman"/>
        </w:rPr>
        <w:tab/>
      </w:r>
    </w:p>
    <w:p w:rsidRDefault="000943F8" w:rsidP="005D325A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5D325A">
        <w:rPr>
          <w:rFonts w:hAnsi="Times New Roman" w:ascii="Times New Roman"/>
        </w:rPr>
        <w:t xml:space="preserve">.Dopunjuje se </w:t>
      </w:r>
      <w:r w:rsidR="005D325A" w:rsidRPr="005D325A">
        <w:rPr>
          <w:rFonts w:hAnsi="Times New Roman" w:ascii="Times New Roman"/>
        </w:rPr>
        <w:t>rješenje</w:t>
      </w:r>
      <w:r w:rsidR="005D325A">
        <w:rPr>
          <w:rFonts w:hAnsi="Times New Roman" w:ascii="Times New Roman"/>
        </w:rPr>
        <w:t xml:space="preserve"> </w:t>
      </w:r>
      <w:r w:rsidR="005D325A" w:rsidRPr="005D325A">
        <w:rPr>
          <w:rFonts w:hAnsi="Times New Roman" w:ascii="Times New Roman"/>
        </w:rPr>
        <w:t xml:space="preserve">poslovni broj </w:t>
      </w:r>
      <w:r w:rsidR="006F3178" w:rsidRPr="006F3178">
        <w:rPr>
          <w:rFonts w:hAnsi="Times New Roman" w:ascii="Times New Roman"/>
        </w:rPr>
        <w:t xml:space="preserve">St-3351/16-39 od 10. listopada 2018., </w:t>
      </w:r>
      <w:r w:rsidR="005D325A" w:rsidRPr="005D325A">
        <w:rPr>
          <w:rFonts w:hAnsi="Times New Roman" w:ascii="Times New Roman"/>
        </w:rPr>
        <w:t xml:space="preserve">u pogledu utvrđenih tražbina vjerovnika prvog višeg isplatnog reda tako da </w:t>
      </w:r>
      <w:r w:rsidR="005D325A">
        <w:rPr>
          <w:rFonts w:hAnsi="Times New Roman" w:ascii="Times New Roman"/>
        </w:rPr>
        <w:t xml:space="preserve">iza vjerovnika </w:t>
      </w:r>
      <w:r w:rsidR="006F3178">
        <w:rPr>
          <w:rFonts w:hAnsi="Times New Roman" w:ascii="Times New Roman"/>
        </w:rPr>
        <w:t>pod brojem I.42</w:t>
      </w:r>
      <w:r w:rsidR="001B3DBF">
        <w:rPr>
          <w:rFonts w:hAnsi="Times New Roman" w:ascii="Times New Roman"/>
        </w:rPr>
        <w:t xml:space="preserve">. dolazi vjerovnik: </w:t>
      </w:r>
    </w:p>
    <w:p w:rsidRDefault="001B3DBF" w:rsidP="005D325A" w:rsidR="001B3DBF">
      <w:pPr>
        <w:ind w:firstLine="720"/>
        <w:jc w:val="both"/>
        <w:rPr>
          <w:rFonts w:hAnsi="Times New Roman" w:ascii="Times New Roman"/>
        </w:rPr>
      </w:pPr>
    </w:p>
    <w:p w:rsidRDefault="006F3178" w:rsidP="005D325A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"I. 43</w:t>
      </w:r>
      <w:r w:rsidR="001B3DBF">
        <w:rPr>
          <w:rFonts w:hAnsi="Times New Roman" w:ascii="Times New Roman"/>
        </w:rPr>
        <w:t xml:space="preserve">. </w:t>
      </w:r>
      <w:r w:rsidR="001B3DBF" w:rsidRPr="001B3DBF">
        <w:rPr>
          <w:rFonts w:hAnsi="Times New Roman" w:ascii="Times New Roman"/>
        </w:rPr>
        <w:t>Agenciju z</w:t>
      </w:r>
      <w:r w:rsidR="001B3DBF">
        <w:rPr>
          <w:rFonts w:hAnsi="Times New Roman" w:ascii="Times New Roman"/>
        </w:rPr>
        <w:t>a osiguranje radničkih tražbina</w:t>
      </w:r>
      <w:r w:rsidR="001B3DBF" w:rsidRPr="001B3DBF">
        <w:rPr>
          <w:rFonts w:hAnsi="Times New Roman" w:ascii="Times New Roman"/>
        </w:rPr>
        <w:t xml:space="preserve"> </w:t>
      </w:r>
    </w:p>
    <w:p w:rsidRDefault="001B3DBF" w:rsidP="001B3DBF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1B3DBF">
        <w:rPr>
          <w:rFonts w:hAnsi="Times New Roman" w:ascii="Times New Roman"/>
        </w:rPr>
        <w:t>Zagreb, Frankopanska 11, OIB: 04323472109</w:t>
      </w:r>
      <w:r>
        <w:rPr>
          <w:rFonts w:hAnsi="Times New Roman" w:ascii="Times New Roman"/>
        </w:rPr>
        <w:t xml:space="preserve">  </w:t>
      </w:r>
      <w:r w:rsidR="00BB6259">
        <w:rPr>
          <w:rFonts w:hAnsi="Times New Roman" w:ascii="Times New Roman"/>
        </w:rPr>
        <w:t xml:space="preserve">                              </w:t>
      </w:r>
      <w:r>
        <w:rPr>
          <w:rFonts w:hAnsi="Times New Roman" w:ascii="Times New Roman"/>
        </w:rPr>
        <w:t xml:space="preserve"> </w:t>
      </w:r>
      <w:r w:rsidR="00661485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</w:t>
      </w:r>
      <w:r w:rsidR="00661485">
        <w:rPr>
          <w:rFonts w:hAnsi="Times New Roman" w:ascii="Times New Roman"/>
        </w:rPr>
        <w:t>44.827,48</w:t>
      </w:r>
      <w:r w:rsidRPr="001B3DBF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."</w:t>
      </w:r>
    </w:p>
    <w:p w:rsidRDefault="005D325A" w:rsidP="00DF610A" w:rsidR="005D325A">
      <w:pPr>
        <w:jc w:val="both"/>
        <w:rPr>
          <w:rFonts w:hAnsi="Times New Roman" w:ascii="Times New Roman"/>
        </w:rPr>
      </w:pPr>
    </w:p>
    <w:p w:rsidRDefault="00DF610A" w:rsidP="007D0988" w:rsidR="002E2C2C" w:rsidRPr="002E2C2C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2E2C2C" w:rsidRPr="002E2C2C">
        <w:rPr>
          <w:rFonts w:hAnsi="Times New Roman" w:ascii="Times New Roman"/>
        </w:rPr>
        <w:t>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862DDD" w:rsidP="00716E43" w:rsidR="00DF610A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U stečajnom postupku nad stečajnim dužnikom </w:t>
      </w:r>
      <w:r w:rsidR="00661485" w:rsidRPr="00661485">
        <w:rPr>
          <w:rFonts w:hAnsi="Times New Roman" w:ascii="Times New Roman"/>
        </w:rPr>
        <w:t>DUBRAVICA d.d. u stečaju, Dubravica, Pavla Štoosa 109, OIB: 15249394041</w:t>
      </w:r>
      <w:r w:rsidR="00DF610A">
        <w:rPr>
          <w:rFonts w:hAnsi="Times New Roman" w:ascii="Times New Roman"/>
        </w:rPr>
        <w:t xml:space="preserve">, </w:t>
      </w:r>
      <w:r w:rsidRPr="00862DDD">
        <w:rPr>
          <w:rFonts w:hAnsi="Times New Roman" w:ascii="Times New Roman"/>
        </w:rPr>
        <w:t>na</w:t>
      </w:r>
      <w:r w:rsidR="00DF610A">
        <w:rPr>
          <w:rFonts w:hAnsi="Times New Roman" w:ascii="Times New Roman"/>
        </w:rPr>
        <w:t xml:space="preserve"> </w:t>
      </w:r>
      <w:r w:rsidRPr="00862DDD">
        <w:rPr>
          <w:rFonts w:hAnsi="Times New Roman" w:ascii="Times New Roman"/>
        </w:rPr>
        <w:t xml:space="preserve">ispitnom ročištu održanom </w:t>
      </w:r>
      <w:r w:rsidR="00661485">
        <w:rPr>
          <w:rFonts w:hAnsi="Times New Roman" w:ascii="Times New Roman"/>
        </w:rPr>
        <w:t>10. listopada</w:t>
      </w:r>
      <w:r w:rsidR="00DF610A">
        <w:rPr>
          <w:rFonts w:hAnsi="Times New Roman" w:ascii="Times New Roman"/>
        </w:rPr>
        <w:t xml:space="preserve"> </w:t>
      </w:r>
      <w:r w:rsidR="00DF610A">
        <w:rPr>
          <w:rFonts w:hAnsi="Times New Roman" w:ascii="Times New Roman"/>
        </w:rPr>
        <w:lastRenderedPageBreak/>
        <w:t>201</w:t>
      </w:r>
      <w:r w:rsidR="00661485">
        <w:rPr>
          <w:rFonts w:hAnsi="Times New Roman" w:ascii="Times New Roman"/>
        </w:rPr>
        <w:t>8</w:t>
      </w:r>
      <w:r w:rsidRPr="00862DDD">
        <w:rPr>
          <w:rFonts w:hAnsi="Times New Roman" w:ascii="Times New Roman"/>
        </w:rPr>
        <w:t>. priznat</w:t>
      </w:r>
      <w:r w:rsidR="003B03E3">
        <w:rPr>
          <w:rFonts w:hAnsi="Times New Roman" w:ascii="Times New Roman"/>
        </w:rPr>
        <w:t>e su i</w:t>
      </w:r>
      <w:r w:rsidRPr="00862DDD">
        <w:rPr>
          <w:rFonts w:hAnsi="Times New Roman" w:ascii="Times New Roman"/>
        </w:rPr>
        <w:t xml:space="preserve"> utvrđen</w:t>
      </w:r>
      <w:r w:rsidR="003B03E3"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tražbin</w:t>
      </w:r>
      <w:r w:rsidR="003B03E3"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vjerovnika prvog višeg isplatnog reda</w:t>
      </w:r>
      <w:r w:rsidR="00DF610A">
        <w:rPr>
          <w:rFonts w:hAnsi="Times New Roman" w:ascii="Times New Roman"/>
        </w:rPr>
        <w:t xml:space="preserve"> </w:t>
      </w:r>
      <w:r w:rsidR="00661485">
        <w:rPr>
          <w:rFonts w:hAnsi="Times New Roman" w:ascii="Times New Roman"/>
        </w:rPr>
        <w:t>Ivica Ivanuš</w:t>
      </w:r>
      <w:r w:rsidR="003B03E3" w:rsidRPr="003B03E3">
        <w:rPr>
          <w:rFonts w:hAnsi="Times New Roman" w:ascii="Times New Roman"/>
        </w:rPr>
        <w:t xml:space="preserve">, </w:t>
      </w:r>
      <w:r w:rsidR="00661485">
        <w:rPr>
          <w:rFonts w:hAnsi="Times New Roman" w:ascii="Times New Roman"/>
        </w:rPr>
        <w:t>Kraljevac na Sutli</w:t>
      </w:r>
      <w:r w:rsidR="00716E43">
        <w:rPr>
          <w:rFonts w:hAnsi="Times New Roman" w:ascii="Times New Roman"/>
        </w:rPr>
        <w:t>,</w:t>
      </w:r>
      <w:r w:rsidR="003B03E3" w:rsidRPr="003B03E3">
        <w:rPr>
          <w:rFonts w:hAnsi="Times New Roman" w:ascii="Times New Roman"/>
        </w:rPr>
        <w:t xml:space="preserve"> </w:t>
      </w:r>
      <w:r w:rsidR="00DF610A">
        <w:rPr>
          <w:rFonts w:hAnsi="Times New Roman" w:ascii="Times New Roman"/>
        </w:rPr>
        <w:t xml:space="preserve">u iznosu od </w:t>
      </w:r>
      <w:r w:rsidR="00661485">
        <w:rPr>
          <w:rFonts w:hAnsi="Times New Roman" w:ascii="Times New Roman"/>
        </w:rPr>
        <w:t>320.276,10</w:t>
      </w:r>
      <w:r w:rsidR="00716E43" w:rsidRPr="00716E43">
        <w:rPr>
          <w:rFonts w:hAnsi="Times New Roman" w:ascii="Times New Roman"/>
        </w:rPr>
        <w:t xml:space="preserve"> </w:t>
      </w:r>
      <w:r w:rsidR="00DF610A" w:rsidRPr="00DF610A">
        <w:rPr>
          <w:rFonts w:hAnsi="Times New Roman" w:ascii="Times New Roman"/>
        </w:rPr>
        <w:t>kn</w:t>
      </w:r>
      <w:r w:rsidR="00661485">
        <w:rPr>
          <w:rFonts w:hAnsi="Times New Roman" w:ascii="Times New Roman"/>
        </w:rPr>
        <w:t xml:space="preserve"> i Držen Trgovec</w:t>
      </w:r>
      <w:r w:rsidR="00716E43" w:rsidRPr="00716E43">
        <w:rPr>
          <w:rFonts w:hAnsi="Times New Roman" w:ascii="Times New Roman"/>
        </w:rPr>
        <w:t>, Zagreb</w:t>
      </w:r>
      <w:r w:rsidR="00716E43">
        <w:rPr>
          <w:rFonts w:hAnsi="Times New Roman" w:ascii="Times New Roman"/>
        </w:rPr>
        <w:t xml:space="preserve"> u iznosu od </w:t>
      </w:r>
      <w:r w:rsidR="00661485">
        <w:rPr>
          <w:rFonts w:hAnsi="Times New Roman" w:ascii="Times New Roman"/>
        </w:rPr>
        <w:t>173.843,87</w:t>
      </w:r>
      <w:r w:rsidR="00716E43" w:rsidRPr="00716E43">
        <w:rPr>
          <w:rFonts w:hAnsi="Times New Roman" w:ascii="Times New Roman"/>
        </w:rPr>
        <w:t xml:space="preserve"> kn</w:t>
      </w:r>
      <w:r w:rsidR="00661485">
        <w:rPr>
          <w:rFonts w:hAnsi="Times New Roman" w:ascii="Times New Roman"/>
        </w:rPr>
        <w:t>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2D35DC" w:rsid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Podneskom od </w:t>
      </w:r>
      <w:r w:rsidR="002D35DC">
        <w:rPr>
          <w:rFonts w:hAnsi="Times New Roman" w:ascii="Times New Roman"/>
        </w:rPr>
        <w:t>27</w:t>
      </w:r>
      <w:r w:rsidR="00716E43">
        <w:rPr>
          <w:rFonts w:hAnsi="Times New Roman" w:ascii="Times New Roman"/>
        </w:rPr>
        <w:t xml:space="preserve">. </w:t>
      </w:r>
      <w:r w:rsidR="002D35DC">
        <w:rPr>
          <w:rFonts w:hAnsi="Times New Roman" w:ascii="Times New Roman"/>
        </w:rPr>
        <w:t xml:space="preserve">prosinca </w:t>
      </w:r>
      <w:r w:rsidR="00DF610A">
        <w:rPr>
          <w:rFonts w:hAnsi="Times New Roman" w:ascii="Times New Roman"/>
        </w:rPr>
        <w:t>2018</w:t>
      </w:r>
      <w:r w:rsidRPr="00862DDD">
        <w:rPr>
          <w:rFonts w:hAnsi="Times New Roman" w:ascii="Times New Roman"/>
        </w:rPr>
        <w:t>. Agencija za osiguranje radničkih tražbina izvijestila je sud kako je isplatila po utvrđenim tražbinama radnika u prvom višem isplatnom redu,</w:t>
      </w:r>
      <w:r w:rsidR="00716E43" w:rsidRPr="00716E43">
        <w:t xml:space="preserve"> </w:t>
      </w:r>
      <w:r w:rsidR="002D35DC" w:rsidRPr="002D35DC">
        <w:rPr>
          <w:rFonts w:hAnsi="Times New Roman" w:ascii="Times New Roman"/>
        </w:rPr>
        <w:t xml:space="preserve">Ivica Ivanuš, Kraljevac na Sutli </w:t>
      </w:r>
      <w:r w:rsidR="00716E43">
        <w:rPr>
          <w:rFonts w:hAnsi="Times New Roman" w:ascii="Times New Roman"/>
        </w:rPr>
        <w:t>iznos</w:t>
      </w:r>
      <w:r w:rsidR="00716E43" w:rsidRPr="00716E43">
        <w:rPr>
          <w:rFonts w:hAnsi="Times New Roman" w:ascii="Times New Roman"/>
        </w:rPr>
        <w:t xml:space="preserve"> od </w:t>
      </w:r>
      <w:r w:rsidR="002D35DC">
        <w:rPr>
          <w:rFonts w:hAnsi="Times New Roman" w:ascii="Times New Roman"/>
        </w:rPr>
        <w:t>22.413,74 kn i</w:t>
      </w:r>
      <w:r w:rsidR="002D35DC" w:rsidRPr="002D35DC">
        <w:t xml:space="preserve"> </w:t>
      </w:r>
      <w:r w:rsidR="002D35DC" w:rsidRPr="002D35DC">
        <w:rPr>
          <w:rFonts w:hAnsi="Times New Roman" w:ascii="Times New Roman"/>
        </w:rPr>
        <w:t>Držen Trgovec, Zagreb</w:t>
      </w:r>
      <w:r w:rsidR="002D35DC">
        <w:rPr>
          <w:rFonts w:hAnsi="Times New Roman" w:ascii="Times New Roman"/>
        </w:rPr>
        <w:t xml:space="preserve"> iznos od 22.413,74 kn, </w:t>
      </w:r>
      <w:r w:rsidRPr="00862DDD">
        <w:rPr>
          <w:rFonts w:hAnsi="Times New Roman" w:ascii="Times New Roman"/>
        </w:rPr>
        <w:t>te predložila ispra</w:t>
      </w:r>
      <w:r w:rsidR="00DF610A">
        <w:rPr>
          <w:rFonts w:hAnsi="Times New Roman" w:ascii="Times New Roman"/>
        </w:rPr>
        <w:t xml:space="preserve">vak tablice ispitanih tražbina. </w:t>
      </w:r>
    </w:p>
    <w:p w:rsidRDefault="009C59AF" w:rsidP="009C59AF" w:rsidR="009C59AF" w:rsidRPr="00862DDD">
      <w:pPr>
        <w:ind w:firstLine="720"/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Prema odredbi čl. 32. Zakona o osiguranju radničkih tražbina ("Narodne novine" broj 70/17), tražbine koje na temelju ovog zakona isplati Agencija prelaze na Agenciju danom uplate iz odredbe čl. 30. st. 4. ovog zakona, a danom prijenosa tražbina Agencija preuzima sva procesna prava stečajnog vjerovnika u odnosu na preuzete tražbine, o čemu obavještava sud, te sud ispravlja tablicu ispitanih tražbina. 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>Kako je dakle Agencija za osiguranje radničkih tražbina djelomično ispunila obvezu koju st</w:t>
      </w:r>
      <w:r>
        <w:rPr>
          <w:rFonts w:hAnsi="Times New Roman" w:ascii="Times New Roman"/>
        </w:rPr>
        <w:t>ečajni dužnik ima prema navedeni</w:t>
      </w:r>
      <w:r w:rsidRPr="00862DDD">
        <w:rPr>
          <w:rFonts w:hAnsi="Times New Roman" w:ascii="Times New Roman"/>
        </w:rPr>
        <w:t>m vjerovni</w:t>
      </w:r>
      <w:r>
        <w:rPr>
          <w:rFonts w:hAnsi="Times New Roman" w:ascii="Times New Roman"/>
        </w:rPr>
        <w:t>cima</w:t>
      </w:r>
      <w:r w:rsidRPr="00862DDD">
        <w:rPr>
          <w:rFonts w:hAnsi="Times New Roman" w:ascii="Times New Roman"/>
        </w:rPr>
        <w:t xml:space="preserve">, to je temeljem odredbe čl. 32. Zakona o osiguranju radničkih tražbina, a u svezi čl. 146. Stečajnog zakona ("Narodne novine" broj 71/15 – dalje: SZ), odlučeno kao pod toč. 1. i </w:t>
      </w:r>
      <w:r>
        <w:rPr>
          <w:rFonts w:hAnsi="Times New Roman" w:ascii="Times New Roman"/>
        </w:rPr>
        <w:t>2</w:t>
      </w:r>
      <w:r w:rsidRPr="00862DDD">
        <w:rPr>
          <w:rFonts w:hAnsi="Times New Roman" w:ascii="Times New Roman"/>
        </w:rPr>
        <w:t xml:space="preserve">., izreke rješenja.  </w:t>
      </w:r>
    </w:p>
    <w:p w:rsidRDefault="002E2C2C" w:rsidP="00006A5C" w:rsidR="002E2C2C" w:rsidRPr="002E2C2C">
      <w:pPr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895EBE">
        <w:rPr>
          <w:rFonts w:hAnsi="Times New Roman" w:ascii="Times New Roman"/>
        </w:rPr>
        <w:t>9. siječnja 2019.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A9282A">
        <w:rPr>
          <w:rFonts w:hAnsi="Times New Roman" w:ascii="Times New Roman"/>
        </w:rPr>
        <w:t>, v.r.</w:t>
      </w:r>
    </w:p>
    <w:p w:rsidRDefault="00A9282A" w:rsidP="00E757BB" w:rsidR="00A9282A">
      <w:pPr>
        <w:ind w:firstLine="720"/>
        <w:jc w:val="right"/>
        <w:rPr>
          <w:rFonts w:hAnsi="Times New Roman" w:ascii="Times New Roman"/>
        </w:rPr>
      </w:pPr>
    </w:p>
    <w:p w:rsidRDefault="00A9282A" w:rsidP="00E757BB" w:rsidR="00A9282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9282A" w:rsidP="00E757BB" w:rsidR="00A9282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9282A" w:rsidP="00E757BB" w:rsidR="00A9282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D13C0" w:rsidP="00E757BB" w:rsidR="005D13C0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006A5C" w:rsidP="00A9282A" w:rsidR="00E2017F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3B03E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843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2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03BB" w:rsidP="00AF7971" w:rsidR="00AF7971" w:rsidRP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St-335</w:t>
    </w:r>
    <w:r w:rsidR="006F3178" w:rsidRPr="006F3178">
      <w:rPr>
        <w:rFonts w:hAnsi="Times New Roman" w:ascii="Times New Roman"/>
      </w:rPr>
      <w:t>1/2016-47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16EB7"/>
    <w:rsid w:val="0003454A"/>
    <w:rsid w:val="00034BB1"/>
    <w:rsid w:val="0003798C"/>
    <w:rsid w:val="0004277D"/>
    <w:rsid w:val="00044E1C"/>
    <w:rsid w:val="00045316"/>
    <w:rsid w:val="0005259B"/>
    <w:rsid w:val="0006036C"/>
    <w:rsid w:val="00070660"/>
    <w:rsid w:val="000735F3"/>
    <w:rsid w:val="000818FB"/>
    <w:rsid w:val="00081DEC"/>
    <w:rsid w:val="00093E6D"/>
    <w:rsid w:val="00093FFF"/>
    <w:rsid w:val="000943F8"/>
    <w:rsid w:val="000B24A9"/>
    <w:rsid w:val="000C5116"/>
    <w:rsid w:val="000C6183"/>
    <w:rsid w:val="000E26BB"/>
    <w:rsid w:val="000F313D"/>
    <w:rsid w:val="001056B0"/>
    <w:rsid w:val="0011097E"/>
    <w:rsid w:val="001314E4"/>
    <w:rsid w:val="00133C68"/>
    <w:rsid w:val="00193741"/>
    <w:rsid w:val="001A56D2"/>
    <w:rsid w:val="001B052B"/>
    <w:rsid w:val="001B0C3A"/>
    <w:rsid w:val="001B0D6E"/>
    <w:rsid w:val="001B3DBF"/>
    <w:rsid w:val="001B54F2"/>
    <w:rsid w:val="001D5EB3"/>
    <w:rsid w:val="001E12C7"/>
    <w:rsid w:val="001E35B4"/>
    <w:rsid w:val="001F099E"/>
    <w:rsid w:val="001F6418"/>
    <w:rsid w:val="00221B6E"/>
    <w:rsid w:val="002236A7"/>
    <w:rsid w:val="00231C0F"/>
    <w:rsid w:val="00236A27"/>
    <w:rsid w:val="00250971"/>
    <w:rsid w:val="002558C5"/>
    <w:rsid w:val="00255A0D"/>
    <w:rsid w:val="00256A32"/>
    <w:rsid w:val="002573EE"/>
    <w:rsid w:val="00295B57"/>
    <w:rsid w:val="002A21C2"/>
    <w:rsid w:val="002C63C6"/>
    <w:rsid w:val="002D35DC"/>
    <w:rsid w:val="002E03BB"/>
    <w:rsid w:val="002E2C2C"/>
    <w:rsid w:val="002E4C46"/>
    <w:rsid w:val="002F043B"/>
    <w:rsid w:val="0031523D"/>
    <w:rsid w:val="00320B08"/>
    <w:rsid w:val="0032226F"/>
    <w:rsid w:val="003365D2"/>
    <w:rsid w:val="00350EEF"/>
    <w:rsid w:val="00361DDA"/>
    <w:rsid w:val="003726EE"/>
    <w:rsid w:val="003811DD"/>
    <w:rsid w:val="0039158A"/>
    <w:rsid w:val="003A0F56"/>
    <w:rsid w:val="003A572A"/>
    <w:rsid w:val="003B03E3"/>
    <w:rsid w:val="003B1E60"/>
    <w:rsid w:val="003E01D6"/>
    <w:rsid w:val="003F3EBF"/>
    <w:rsid w:val="003F5409"/>
    <w:rsid w:val="00417564"/>
    <w:rsid w:val="00447E54"/>
    <w:rsid w:val="004661FF"/>
    <w:rsid w:val="00466D65"/>
    <w:rsid w:val="004B1CE7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0D28"/>
    <w:rsid w:val="00553312"/>
    <w:rsid w:val="00554A5C"/>
    <w:rsid w:val="0057545F"/>
    <w:rsid w:val="005939C6"/>
    <w:rsid w:val="005A30D9"/>
    <w:rsid w:val="005A5847"/>
    <w:rsid w:val="005B3753"/>
    <w:rsid w:val="005D0BAF"/>
    <w:rsid w:val="005D13C0"/>
    <w:rsid w:val="005D325A"/>
    <w:rsid w:val="00637330"/>
    <w:rsid w:val="006428DA"/>
    <w:rsid w:val="00661485"/>
    <w:rsid w:val="00676DA1"/>
    <w:rsid w:val="006A5F14"/>
    <w:rsid w:val="006B59BA"/>
    <w:rsid w:val="006E12B0"/>
    <w:rsid w:val="006F21C7"/>
    <w:rsid w:val="006F3178"/>
    <w:rsid w:val="00705993"/>
    <w:rsid w:val="00716E4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2914"/>
    <w:rsid w:val="007D3C43"/>
    <w:rsid w:val="007D75DB"/>
    <w:rsid w:val="007E474F"/>
    <w:rsid w:val="007E4D02"/>
    <w:rsid w:val="007E7B3F"/>
    <w:rsid w:val="007F2409"/>
    <w:rsid w:val="007F5FA9"/>
    <w:rsid w:val="00805C3F"/>
    <w:rsid w:val="0081479D"/>
    <w:rsid w:val="00814995"/>
    <w:rsid w:val="00815463"/>
    <w:rsid w:val="00825D08"/>
    <w:rsid w:val="00862DDD"/>
    <w:rsid w:val="0087203D"/>
    <w:rsid w:val="00890540"/>
    <w:rsid w:val="00890661"/>
    <w:rsid w:val="00895D4A"/>
    <w:rsid w:val="00895EBE"/>
    <w:rsid w:val="008B4C87"/>
    <w:rsid w:val="008B57BD"/>
    <w:rsid w:val="008C22DC"/>
    <w:rsid w:val="008C5622"/>
    <w:rsid w:val="008D782F"/>
    <w:rsid w:val="008E0D7C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1AF8"/>
    <w:rsid w:val="00993D0D"/>
    <w:rsid w:val="00995275"/>
    <w:rsid w:val="009C17C9"/>
    <w:rsid w:val="009C2E2C"/>
    <w:rsid w:val="009C59AF"/>
    <w:rsid w:val="00A010AE"/>
    <w:rsid w:val="00A262E2"/>
    <w:rsid w:val="00A41237"/>
    <w:rsid w:val="00A62437"/>
    <w:rsid w:val="00A6357F"/>
    <w:rsid w:val="00A90174"/>
    <w:rsid w:val="00A9282A"/>
    <w:rsid w:val="00AA2646"/>
    <w:rsid w:val="00AA527E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BB6259"/>
    <w:rsid w:val="00BD50B1"/>
    <w:rsid w:val="00C07402"/>
    <w:rsid w:val="00C13094"/>
    <w:rsid w:val="00C156FD"/>
    <w:rsid w:val="00C24FA7"/>
    <w:rsid w:val="00C5195E"/>
    <w:rsid w:val="00C54FBC"/>
    <w:rsid w:val="00C66567"/>
    <w:rsid w:val="00C73C3B"/>
    <w:rsid w:val="00C77B87"/>
    <w:rsid w:val="00C97EE6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D7D3B"/>
    <w:rsid w:val="00DE2309"/>
    <w:rsid w:val="00DF2519"/>
    <w:rsid w:val="00DF3553"/>
    <w:rsid w:val="00DF610A"/>
    <w:rsid w:val="00E03FDB"/>
    <w:rsid w:val="00E2017F"/>
    <w:rsid w:val="00E319FB"/>
    <w:rsid w:val="00E357A0"/>
    <w:rsid w:val="00E410CB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3594A"/>
    <w:rsid w:val="00F45170"/>
    <w:rsid w:val="00F52E2B"/>
    <w:rsid w:val="00F53DBE"/>
    <w:rsid w:val="00F65F50"/>
    <w:rsid w:val="00F6738B"/>
    <w:rsid w:val="00F67D73"/>
    <w:rsid w:val="00F9405D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5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9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5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9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St-3351/2016-47</izvorni_sadrzaj>
    <derivirana_varijabla naziv="DomainObject.Oznaka_1">St-3351/2016-47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St-3351/2016-47</izvorni_sadrzaj>
    <derivirana_varijabla naziv="DomainObject.PoslovniBrojDokumenta_1">St-3351/2016-47</derivirana_varijabla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St-3351/2016-42</izvorni_sadrzaj>
    <derivirana_varijabla naziv="DomainObject.PredzadnjaOdlukaIzPredmeta.Oznaka_1">St-3351/2016-42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E865C-AAA0-4C0D-977D-C07BA205D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463</properties:Words>
  <properties:Characters>2556</properties:Characters>
  <properties:Lines>78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2019-01-09T12:51:00Z</dcterms:created>
  <dc:creator>x</dc:creator>
  <cp:lastModifiedBy>Žana Livaja</cp:lastModifiedBy>
  <cp:lastPrinted>2019-01-09T13:06:00Z</cp:lastPrinted>
  <dcterms:modified xmlns:xsi="http://www.w3.org/2001/XMLSchema-instance" xsi:type="dcterms:W3CDTF">2019-01-09T13:26:00Z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St-3351/2016-47 / Odluka - Rješenje - utvrđen ispravak tablice stečajnog suca (St-3351-16)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