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ef39" w14:paraId="efbef39" w:rsidRDefault="004955AD" w:rsidP="004955AD" w:rsidR="004955A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955AD" w:rsidP="004955AD" w:rsidR="004955AD">
      <w:pPr>
        <w:spacing w:after="0"/>
        <w:jc w:val="both"/>
      </w:pPr>
      <w:r>
        <w:t xml:space="preserve">       REPUBLIKA HRVATSKA</w:t>
      </w:r>
    </w:p>
    <w:p w:rsidRDefault="004955AD" w:rsidP="004955AD" w:rsidR="004955A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955AD" w:rsidP="004955AD" w:rsidR="004955AD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4955AD" w:rsidP="004955AD" w:rsidR="004955AD">
      <w:pPr>
        <w:spacing w:after="0"/>
        <w:rPr>
          <w:rFonts w:cs="Times New Roman"/>
        </w:rPr>
      </w:pPr>
    </w:p>
    <w:p w:rsidRDefault="004955AD" w:rsidP="004955AD" w:rsidR="004955AD">
      <w:pPr>
        <w:spacing w:after="0"/>
        <w:rPr>
          <w:rFonts w:cs="Times New Roman"/>
        </w:rPr>
      </w:pPr>
    </w:p>
    <w:p w:rsidRDefault="004955AD" w:rsidP="004955AD" w:rsidR="004955A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4955AD" w:rsidP="004955AD" w:rsidR="004955AD">
      <w:pPr>
        <w:spacing w:after="0"/>
        <w:jc w:val="center"/>
        <w:rPr>
          <w:rFonts w:cs="Times New Roman"/>
        </w:rPr>
      </w:pPr>
    </w:p>
    <w:p w:rsidRDefault="004955AD" w:rsidP="004955AD" w:rsidR="004955A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4955AD" w:rsidP="004955AD" w:rsidR="004955AD">
      <w:pPr>
        <w:spacing w:after="0"/>
        <w:rPr>
          <w:rFonts w:cs="Times New Roman"/>
        </w:rPr>
      </w:pPr>
    </w:p>
    <w:p w:rsidRDefault="004955AD" w:rsidP="004955AD" w:rsidR="004955A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u stečajnom predmetu povodom prijedloga predlagatelja Financijske agencije, Regionalni centar Zagreb, Podružnica Varaždin, za otvaranje stečajnog postupka nad dužnikom IRIS j.d.o.o. Varaždin, Ivana Kukuljevića 15, OIB: 06228871905</w:t>
      </w:r>
      <w:r>
        <w:t>, 25. siječnja 2017</w:t>
      </w:r>
      <w:r>
        <w:rPr>
          <w:rFonts w:cs="Times New Roman"/>
        </w:rPr>
        <w:t>.</w:t>
      </w:r>
    </w:p>
    <w:p w:rsidRDefault="004955AD" w:rsidP="004955AD" w:rsidR="004955AD">
      <w:pPr>
        <w:spacing w:after="0"/>
        <w:ind w:firstLine="708"/>
        <w:jc w:val="both"/>
        <w:rPr>
          <w:rFonts w:cs="Times New Roman"/>
        </w:rPr>
      </w:pPr>
    </w:p>
    <w:p w:rsidRDefault="004955AD" w:rsidP="004955AD" w:rsidR="004955A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4955AD" w:rsidP="004955AD" w:rsidR="004955AD">
      <w:pPr>
        <w:spacing w:after="0"/>
        <w:jc w:val="both"/>
        <w:rPr>
          <w:rFonts w:cs="Mangal"/>
        </w:rPr>
      </w:pPr>
    </w:p>
    <w:p w:rsidRDefault="004955AD" w:rsidP="004955AD" w:rsidR="004955AD">
      <w:pPr>
        <w:numPr>
          <w:ilvl w:val="0"/>
          <w:numId w:val="47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4955AD" w:rsidP="004955AD" w:rsidR="004955AD">
      <w:pPr>
        <w:spacing w:after="0"/>
        <w:jc w:val="both"/>
      </w:pPr>
    </w:p>
    <w:p w:rsidRDefault="004955AD" w:rsidP="004955AD" w:rsidR="004955AD">
      <w:pPr>
        <w:spacing w:after="0"/>
        <w:jc w:val="both"/>
      </w:pPr>
    </w:p>
    <w:p w:rsidRDefault="004955AD" w:rsidP="004955AD" w:rsidR="004955AD">
      <w:pPr>
        <w:spacing w:after="0"/>
        <w:jc w:val="center"/>
        <w:rPr>
          <w:b/>
        </w:rPr>
      </w:pPr>
      <w:r>
        <w:rPr>
          <w:b/>
        </w:rPr>
        <w:t>22. ožujka 2017. u 8,15 sati.</w:t>
      </w:r>
    </w:p>
    <w:p w:rsidRDefault="004955AD" w:rsidP="004955AD" w:rsidR="004955AD">
      <w:pPr>
        <w:spacing w:after="0"/>
        <w:jc w:val="center"/>
        <w:rPr>
          <w:b/>
        </w:rPr>
      </w:pPr>
    </w:p>
    <w:p w:rsidRDefault="004955AD" w:rsidP="004955AD" w:rsidR="004955AD">
      <w:pPr>
        <w:spacing w:after="0"/>
        <w:jc w:val="center"/>
      </w:pPr>
    </w:p>
    <w:p w:rsidRDefault="004955AD" w:rsidP="004955AD" w:rsidR="004955AD">
      <w:pPr>
        <w:numPr>
          <w:ilvl w:val="0"/>
          <w:numId w:val="47"/>
        </w:numPr>
        <w:spacing w:after="0"/>
        <w:jc w:val="both"/>
      </w:pPr>
      <w:r>
        <w:t>Na ročište se dostavom ovog rješenja smatraju pozvani:</w:t>
      </w:r>
    </w:p>
    <w:p w:rsidRDefault="004955AD" w:rsidP="004955AD" w:rsidR="004955AD">
      <w:pPr>
        <w:spacing w:after="0"/>
        <w:ind w:firstLine="720"/>
        <w:jc w:val="both"/>
      </w:pPr>
    </w:p>
    <w:p w:rsidRDefault="004955AD" w:rsidP="004955AD" w:rsidR="004955AD">
      <w:pPr>
        <w:numPr>
          <w:ilvl w:val="0"/>
          <w:numId w:val="48"/>
        </w:numPr>
        <w:spacing w:after="0"/>
        <w:jc w:val="both"/>
      </w:pPr>
      <w:r>
        <w:rPr>
          <w:b/>
        </w:rPr>
        <w:t>direktor dužnika</w:t>
      </w:r>
      <w:r>
        <w:t xml:space="preserve">, Biserka Rogina iz Varaždina, </w:t>
      </w:r>
      <w:proofErr w:type="spellStart"/>
      <w:r>
        <w:t>Biškupečka</w:t>
      </w:r>
      <w:proofErr w:type="spellEnd"/>
      <w:r>
        <w:t xml:space="preserve"> 38,</w:t>
      </w:r>
    </w:p>
    <w:p w:rsidRDefault="004955AD" w:rsidP="004955AD" w:rsidR="004955AD">
      <w:pPr>
        <w:numPr>
          <w:ilvl w:val="0"/>
          <w:numId w:val="48"/>
        </w:numPr>
        <w:spacing w:after="0"/>
        <w:jc w:val="both"/>
      </w:pPr>
      <w:r>
        <w:rPr>
          <w:b/>
        </w:rPr>
        <w:t>dužnik</w:t>
      </w:r>
      <w:r>
        <w:rPr>
          <w:rFonts w:cs="Times New Roman"/>
        </w:rPr>
        <w:t xml:space="preserve">, IRIS j.d.o.o. Varaždin, Ivana Kukuljevića 15,  </w:t>
      </w:r>
    </w:p>
    <w:p w:rsidRDefault="004955AD" w:rsidP="004955AD" w:rsidR="004955AD">
      <w:pPr>
        <w:numPr>
          <w:ilvl w:val="0"/>
          <w:numId w:val="48"/>
        </w:numPr>
        <w:spacing w:after="0"/>
        <w:jc w:val="both"/>
      </w:pPr>
      <w:r>
        <w:t>Financijska agencija Zagreb, Podružnica Varaždin, A. Cesarca 2.</w:t>
      </w:r>
    </w:p>
    <w:p w:rsidRDefault="004955AD" w:rsidP="004955AD" w:rsidR="004955AD">
      <w:pPr>
        <w:numPr>
          <w:ilvl w:val="0"/>
          <w:numId w:val="48"/>
        </w:numPr>
        <w:spacing w:after="0"/>
        <w:jc w:val="both"/>
      </w:pPr>
      <w:r>
        <w:t>ŽDO Varaždin, Građansko-upravni odjel.</w:t>
      </w:r>
    </w:p>
    <w:p w:rsidRDefault="004955AD" w:rsidP="004955AD" w:rsidR="004955AD">
      <w:pPr>
        <w:spacing w:after="0"/>
        <w:jc w:val="both"/>
      </w:pPr>
    </w:p>
    <w:p w:rsidRDefault="004955AD" w:rsidP="004955AD" w:rsidR="004955AD">
      <w:pPr>
        <w:numPr>
          <w:ilvl w:val="0"/>
          <w:numId w:val="47"/>
        </w:numPr>
        <w:spacing w:after="0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4955AD" w:rsidP="004955AD" w:rsidR="004955A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4955AD" w:rsidP="004955AD" w:rsidR="004955A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25. siječnja 2017. godine</w:t>
      </w:r>
    </w:p>
    <w:p w:rsidRDefault="004955AD" w:rsidP="004955AD" w:rsidR="004955AD">
      <w:pPr>
        <w:spacing w:after="0"/>
        <w:rPr>
          <w:rFonts w:cs="Mangal"/>
        </w:rPr>
      </w:pPr>
    </w:p>
    <w:p w:rsidRDefault="004955AD" w:rsidP="004955AD" w:rsidR="004955AD">
      <w:pPr>
        <w:spacing w:after="0"/>
      </w:pPr>
    </w:p>
    <w:p w:rsidRDefault="004955AD" w:rsidP="004955AD" w:rsidR="004955AD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4955AD" w:rsidP="004955AD" w:rsidR="004955AD">
      <w:pPr>
        <w:spacing w:after="0"/>
        <w:jc w:val="both"/>
        <w:rPr>
          <w:rFonts w:cs="Times New Roman"/>
        </w:rPr>
      </w:pPr>
    </w:p>
    <w:p w:rsidRDefault="004955AD" w:rsidP="004955AD" w:rsidR="004955AD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Ksenija Flack-Makitan</w:t>
      </w:r>
    </w:p>
    <w:p w:rsidRDefault="004955AD" w:rsidP="004955AD" w:rsidR="004955AD">
      <w:pPr>
        <w:spacing w:after="0"/>
        <w:jc w:val="both"/>
        <w:rPr>
          <w:rFonts w:cs="Times New Roman"/>
        </w:rPr>
      </w:pPr>
    </w:p>
    <w:p w:rsidRDefault="004955AD" w:rsidP="004955AD" w:rsidR="004955AD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955AD" w:rsidP="004955AD" w:rsidR="004955A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</w:p>
    <w:p w:rsidRDefault="004955AD" w:rsidP="004955AD" w:rsidR="004955A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955AD" w:rsidP="004955AD" w:rsidR="004955A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4955AD" w:rsidP="004955AD" w:rsidR="004955AD">
      <w:pPr>
        <w:spacing w:after="0"/>
        <w:jc w:val="both"/>
        <w:rPr>
          <w:rFonts w:cs="Mangal"/>
        </w:rPr>
      </w:pPr>
    </w:p>
    <w:p w:rsidRDefault="004955AD" w:rsidP="004955AD" w:rsidR="004955AD">
      <w:pPr>
        <w:spacing w:after="0"/>
        <w:jc w:val="both"/>
      </w:pPr>
    </w:p>
    <w:p w:rsidRDefault="004955AD" w:rsidP="004955AD" w:rsidR="004955AD">
      <w:pPr>
        <w:spacing w:after="0"/>
        <w:jc w:val="both"/>
      </w:pPr>
      <w:r>
        <w:t>POUKA O PRAVNOM LIJEKU:</w:t>
      </w:r>
    </w:p>
    <w:p w:rsidRDefault="004955AD" w:rsidP="004955AD" w:rsidR="004955AD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4955AD" w:rsidP="004955AD" w:rsidR="004955AD">
      <w:pPr>
        <w:spacing w:after="0"/>
        <w:jc w:val="both"/>
      </w:pPr>
    </w:p>
    <w:p w:rsidRDefault="004955AD" w:rsidP="004955AD" w:rsidR="004955AD">
      <w:pPr>
        <w:spacing w:after="0"/>
        <w:jc w:val="both"/>
      </w:pPr>
    </w:p>
    <w:p w:rsidRDefault="004955AD" w:rsidP="004955AD" w:rsidR="004955AD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955AD" w:rsidP="004955AD" w:rsidR="004955AD">
      <w:pPr>
        <w:spacing w:after="0"/>
        <w:jc w:val="both"/>
        <w:rPr>
          <w:rFonts w:cs="Times New Roman"/>
        </w:rPr>
      </w:pPr>
    </w:p>
    <w:p w:rsidRDefault="004955AD" w:rsidP="004955AD" w:rsidR="004955AD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IRIS j.d.o.o. Varaždin, Ivana Kukuljevića 15,  </w:t>
      </w:r>
    </w:p>
    <w:p w:rsidRDefault="004955AD" w:rsidP="004955AD" w:rsidR="004955AD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t xml:space="preserve">Direktor dužnika, Biserka Rogina iz Varaždina, </w:t>
      </w:r>
      <w:proofErr w:type="spellStart"/>
      <w:r>
        <w:t>Biškupečka</w:t>
      </w:r>
      <w:proofErr w:type="spellEnd"/>
      <w:r>
        <w:t xml:space="preserve"> 38,</w:t>
      </w:r>
    </w:p>
    <w:p w:rsidRDefault="004955AD" w:rsidP="004955AD" w:rsidR="004955AD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4955AD" w:rsidP="004955AD" w:rsidR="004955AD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ŽDO Varaždin, Građansko-upravni odjel.</w:t>
      </w:r>
    </w:p>
    <w:p w:rsidRDefault="004955AD" w:rsidP="004955AD" w:rsidR="004955AD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suda.</w:t>
      </w:r>
    </w:p>
    <w:p w:rsidRDefault="004955AD" w:rsidP="004955AD" w:rsidR="004955AD">
      <w:pPr>
        <w:spacing w:after="0"/>
        <w:ind w:left="780"/>
        <w:jc w:val="both"/>
        <w:rPr>
          <w:rFonts w:cs="Times New Roman"/>
        </w:rPr>
      </w:pPr>
    </w:p>
    <w:p w:rsidRDefault="00937FF9" w:rsidP="004955A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4955AD" w:rsidR="00AE649C" w:rsidRPr="00B76F3C">
      <w:pPr>
        <w:pStyle w:val="SudSjedite"/>
      </w:pPr>
      <w:r>
        <w:tab/>
      </w:r>
    </w:p>
    <w:p w:rsidRDefault="00CB0EA4" w:rsidP="004955AD" w:rsidR="00CB0EA4">
      <w:pPr>
        <w:pStyle w:val="Naslovdokumenta"/>
        <w:spacing w:after="0"/>
      </w:pPr>
    </w:p>
    <w:p w:rsidRDefault="0071688E" w:rsidP="004955AD" w:rsidR="0071688E">
      <w:pPr>
        <w:pStyle w:val="Poetniodjeljak"/>
        <w:spacing w:after="0"/>
      </w:pPr>
    </w:p>
    <w:p w:rsidRDefault="00A21F0D" w:rsidP="004955AD" w:rsidR="00A21F0D">
      <w:pPr>
        <w:pStyle w:val="NormaleSPIS"/>
        <w:spacing w:after="0"/>
        <w:rPr>
          <w:noProof/>
        </w:rPr>
      </w:pPr>
    </w:p>
    <w:p w:rsidRDefault="00DA0242" w:rsidP="004955A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55AD" w:rsidR="008333A9">
    <w:pPr>
      <w:pStyle w:val="Zaglavlje"/>
    </w:pPr>
    <w:r>
      <w:rPr>
        <w:rStyle w:val="PozadinaSvijetloCrvena"/>
        <w:shd w:fill="auto" w:color="auto" w:val="clear"/>
      </w:rPr>
      <w:t>Poslovni broj: 5 St-1183/15-7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5AD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678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522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St-1183/2015-7</izvorni_sadrzaj>
    <derivirana_varijabla naziv="DomainObject.Oznaka_1">St-1183/2015-7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IRIS jednostavno društvo s ograničenom odgovornošću za trgovinu i usluge</izvorni_sadrzaj>
    <derivirana_varijabla naziv="DomainObject.Predmet.ProtustrankaFormated_1">  IRIS jednostavno društvo s ograničenom odgovornošću za trgovinu i usluge</derivirana_varijabla>
  </DomainObject.Predmet.ProtustrankaFormated>
  <DomainObject.Predmet.ProtustrankaFormatedOIB>
    <izvorni_sadrzaj>  IRIS jednostavno društvo s ograničenom odgovornošću za trgovinu i usluge, OIB 06228871905</izvorni_sadrzaj>
    <derivirana_varijabla naziv="DomainObject.Predmet.ProtustrankaFormatedOIB_1">  IRIS jednostavno društvo s ograničenom odgovornošću za trgovinu i usluge, OIB 06228871905</derivirana_varijabla>
  </DomainObject.Predmet.ProtustrankaFormatedOIB>
  <DomainObject.Predmet.ProtustrankaFormatedWithAdress>
    <izvorni_sadrzaj> IRIS jednostavno društvo s ograničenom odgovornošću za trgovinu i usluge, Ivana Kukuljevića 15, 42000 Varaždin</izvorni_sadrzaj>
    <derivirana_varijabla naziv="DomainObject.Predmet.ProtustrankaFormatedWithAdress_1"> IRIS jednostavno društvo s ograničenom odgovornošću za trgovinu i usluge, Ivana Kukuljevića 15, 42000 Varaždin</derivirana_varijabla>
  </DomainObject.Predmet.ProtustrankaFormatedWithAdress>
  <DomainObject.Predmet.ProtustrankaFormatedWithAdressOIB>
    <izvorni_sadrzaj> IRIS jednostavno društvo s ograničenom odgovornošću za trgovinu i usluge, OIB 06228871905, Ivana Kukuljevića 15, 42000 Varaždin</izvorni_sadrzaj>
    <derivirana_varijabla naziv="DomainObject.Predmet.ProtustrankaFormatedWithAdressOIB_1"> IRIS jednostavno društvo s ograničenom odgovornošću za trgovinu i usluge, OIB 06228871905, Ivana Kukuljevića 15, 42000 Varaždin</derivirana_varijabla>
  </DomainObject.Predmet.ProtustrankaFormatedWithAdressOIB>
  <DomainObject.Predmet.ProtustrankaWithAdress>
    <izvorni_sadrzaj>IRIS jednostavno društvo s ograničenom odgovornošću za trgovinu i usluge Ivana Kukuljevića 15, 42000 Varaždin</izvorni_sadrzaj>
    <derivirana_varijabla naziv="DomainObject.Predmet.ProtustrankaWithAdress_1">IRIS jednostavno društvo s ograničenom odgovornošću za trgovinu i usluge Ivana Kukuljevića 15, 42000 Varaždin</derivirana_varijabla>
  </DomainObject.Predmet.ProtustrankaWithAdress>
  <DomainObject.Predmet.ProtustrankaWithAdressOIB>
    <izvorni_sadrzaj>IRIS jednostavno društvo s ograničenom odgovornošću za trgovinu i usluge, OIB 06228871905, Ivana Kukuljevića 15, 42000 Varaždin</izvorni_sadrzaj>
    <derivirana_varijabla naziv="DomainObject.Predmet.ProtustrankaWithAdressOIB_1">IRIS jednostavno društvo s ograničenom odgovornošću za trgovinu i usluge, OIB 06228871905, Ivana Kukuljevića 15, 42000 Varaždin</derivirana_varijabla>
  </DomainObject.Predmet.ProtustrankaWithAdressOIB>
  <DomainObject.Predmet.ProtustrankaNazivFormated>
    <izvorni_sadrzaj>IRIS jednostavno društvo s ograničenom odgovornošću za trgovinu i usluge</izvorni_sadrzaj>
    <derivirana_varijabla naziv="DomainObject.Predmet.ProtustrankaNazivFormated_1">IRIS jednostavno društvo s ograničenom odgovornošću za trgovinu i usluge</derivirana_varijabla>
  </DomainObject.Predmet.ProtustrankaNazivFormated>
  <DomainObject.Predmet.ProtustrankaNazivFormatedOIB>
    <izvorni_sadrzaj>IRIS jednostavno društvo s ograničenom odgovornošću za trgovinu i usluge, OIB 06228871905</izvorni_sadrzaj>
    <derivirana_varijabla naziv="DomainObject.Predmet.ProtustrankaNazivFormatedOIB_1">IRIS jednostavno društvo s ograničenom odgovornošću za trgovinu i usluge, OIB 06228871905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53239.33</izvorni_sadrzaj>
    <derivirana_varijabla naziv="DomainObject.Predmet.TrenutnaVrijednost_1">53239.33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IRIS jednostavno društvo s ograničenom odgovornošću za trgovinu i usluge</item>
    </izvorni_sadrzaj>
    <derivirana_varijabla naziv="DomainObject.Predmet.ProtuStrankaListFormated_1">
      <item>IRIS jednostavno društvo s ograničenom odgovornošću za trgovinu i usluge</item>
    </derivirana_varijabla>
  </DomainObject.Predmet.ProtuStrankaListFormated>
  <DomainObject.Predmet.ProtuStrankaListFormatedOIB>
    <izvorni_sadrzaj>
      <item>IRIS jednostavno društvo s ograničenom odgovornošću za trgovinu i usluge, OIB 06228871905</item>
    </izvorni_sadrzaj>
    <derivirana_varijabla naziv="DomainObject.Predmet.ProtuStrankaListFormatedOIB_1">
      <item>IRIS jednostavno društvo s ograničenom odgovornošću za trgovinu i usluge, OIB 06228871905</item>
    </derivirana_varijabla>
  </DomainObject.Predmet.ProtuStrankaListFormatedOIB>
  <DomainObject.Predmet.ProtuStrankaListFormatedWithAdress>
    <izvorni_sadrzaj>
      <item>IRIS jednostavno društvo s ograničenom odgovornošću za trgovinu i usluge, Ivana Kukuljevića 15, 42000 Varaždin</item>
    </izvorni_sadrzaj>
    <derivirana_varijabla naziv="DomainObject.Predmet.ProtuStrankaListFormatedWithAdress_1">
      <item>IRIS jednostavno društvo s ograničenom odgovornošću za trgovinu i usluge, Ivana Kukuljevića 15, 42000 Varaždin</item>
    </derivirana_varijabla>
  </DomainObject.Predmet.ProtuStrankaListFormatedWithAdress>
  <DomainObject.Predmet.ProtuStrankaListFormatedWithAdressOIB>
    <izvorni_sadrzaj>
      <item>IRIS jednostavno društvo s ograničenom odgovornošću za trgovinu i usluge, OIB 06228871905, Ivana Kukuljevića 15, 42000 Varaždin</item>
    </izvorni_sadrzaj>
    <derivirana_varijabla naziv="DomainObject.Predmet.ProtuStrankaListFormatedWithAdressOIB_1">
      <item>IRIS jednostavno društvo s ograničenom odgovornošću za trgovinu i usluge, OIB 06228871905, Ivana Kukuljevića 15, 42000 Varaždin</item>
    </derivirana_varijabla>
  </DomainObject.Predmet.ProtuStrankaListFormatedWithAdressOIB>
  <DomainObject.Predmet.ProtuStrankaListNazivFormated>
    <izvorni_sadrzaj>
      <item>IRIS jednostavno društvo s ograničenom odgovornošću za trgovinu i usluge</item>
    </izvorni_sadrzaj>
    <derivirana_varijabla naziv="DomainObject.Predmet.ProtuStrankaListNazivFormated_1">
      <item>IRIS jednostavno društvo s ograničenom odgovornošću za trgovinu i usluge</item>
    </derivirana_varijabla>
  </DomainObject.Predmet.ProtuStrankaListNazivFormated>
  <DomainObject.Predmet.ProtuStrankaListNazivFormatedOIB>
    <izvorni_sadrzaj>
      <item>IRIS jednostavno društvo s ograničenom odgovornošću za trgovinu i usluge, OIB 06228871905</item>
    </izvorni_sadrzaj>
    <derivirana_varijabla naziv="DomainObject.Predmet.ProtuStrankaListNazivFormatedOIB_1">
      <item>IRIS jednostavno društvo s ograničenom odgovornošću za trgovinu i usluge, OIB 06228871905</item>
    </derivirana_varijabla>
  </DomainObject.Predmet.ProtuStrankaListNazivFormatedOIB>
  <DomainObject.Predmet.OstaliListFormated>
    <izvorni_sadrzaj>
      <item>Sudski registar</item>
      <item>ŽDO VARAŽDIN, Građansko-upravni odjel</item>
      <item>BISERKA ROGINA</item>
    </izvorni_sadrzaj>
    <derivirana_varijabla naziv="DomainObject.Predmet.OstaliListFormated_1">
      <item>Sudski registar</item>
      <item>ŽDO VARAŽDIN, Građansko-upravni odjel</item>
      <item>BISERKA ROGINA</item>
    </derivirana_varijabla>
  </DomainObject.Predmet.OstaliListFormated>
  <DomainObject.Predmet.OstaliListFormatedOIB>
    <izvorni_sadrzaj>
      <item>Sudski registar</item>
      <item>ŽDO VARAŽDIN, Građansko-upravni odjel</item>
      <item>BISERKA ROGINA, OIB 06228871905</item>
    </izvorni_sadrzaj>
    <derivirana_varijabla naziv="DomainObject.Predmet.OstaliListFormatedOIB_1">
      <item>Sudski registar</item>
      <item>ŽDO VARAŽDIN, Građansko-upravni odjel</item>
      <item>BISERKA ROGINA, OIB 06228871905</item>
    </derivirana_varijabla>
  </DomainObject.Predmet.OstaliListFormatedOIB>
  <DomainObject.Predmet.OstaliListFormatedWithAdress>
    <izvorni_sadrzaj>
      <item>Sudski registar</item>
      <item>ŽDO VARAŽDIN, Građansko-upravni odjel</item>
      <item>BISERKA ROGINA</item>
    </izvorni_sadrzaj>
    <derivirana_varijabla naziv="DomainObject.Predmet.OstaliListFormatedWithAdress_1">
      <item>Sudski registar</item>
      <item>ŽDO VARAŽDIN, Građansko-upravni odjel</item>
      <item>BISERKA ROGINA</item>
    </derivirana_varijabla>
  </DomainObject.Predmet.OstaliListFormatedWithAdress>
  <DomainObject.Predmet.OstaliListFormatedWithAdressOIB>
    <izvorni_sadrzaj>
      <item>Sudski registar</item>
      <item>ŽDO VARAŽDIN, Građansko-upravni odjel</item>
      <item>BISERKA ROGINA, OIB 06228871905</item>
    </izvorni_sadrzaj>
    <derivirana_varijabla naziv="DomainObject.Predmet.OstaliListFormatedWithAdressOIB_1">
      <item>Sudski registar</item>
      <item>ŽDO VARAŽDIN, Građansko-upravni odjel</item>
      <item>BISERKA ROGINA, OIB 06228871905</item>
    </derivirana_varijabla>
  </DomainObject.Predmet.OstaliListFormatedWithAdressOIB>
  <DomainObject.Predmet.OstaliListNazivFormated>
    <izvorni_sadrzaj>
      <item>Sudski registar</item>
      <item>ŽDO VARAŽDIN, Građansko-upravni odjel</item>
      <item>BISERKA ROGINA</item>
    </izvorni_sadrzaj>
    <derivirana_varijabla naziv="DomainObject.Predmet.OstaliListNazivFormated_1">
      <item>Sudski registar</item>
      <item>ŽDO VARAŽDIN, Građansko-upravni odjel</item>
      <item>BISERKA ROGINA</item>
    </derivirana_varijabla>
  </DomainObject.Predmet.OstaliListNazivFormated>
  <DomainObject.Predmet.OstaliListNazivFormatedOIB>
    <izvorni_sadrzaj>
      <item>Sudski registar</item>
      <item>ŽDO VARAŽDIN, Građansko-upravni odjel</item>
      <item>BISERKA ROGINA, OIB 06228871905</item>
    </izvorni_sadrzaj>
    <derivirana_varijabla naziv="DomainObject.Predmet.OstaliListNazivFormatedOIB_1">
      <item>Sudski registar</item>
      <item>ŽDO VARAŽDIN, Građansko-upravni odjel</item>
      <item>BISERKA ROGINA, OIB 06228871905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St-1183/2015-7</izvorni_sadrzaj>
    <derivirana_varijabla naziv="DomainObject.PoslovniBrojDokumenta_1">St-1183/2015-7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IRIS jednostavno društvo s ograničenom odgovornošću za trgovinu i usluge</izvorni_sadrzaj>
    <derivirana_varijabla naziv="DomainObject.Predmet.ProtustrankaIDrugi_1">IRIS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IRIS jednostavno društvo s ograničenom odgovornošću za trgovinu i usluge, OIB 06228871905, Ivana Kukuljevića 15, 42000 Varaždin</izvorni_sadrzaj>
    <derivirana_varijabla naziv="DomainObject.Predmet.ProtustrankaIDrugiAdressOIB_1">IRIS jednostavno društvo s ograničenom odgovornošću za trgovinu i usluge, OIB 06228871905, Ivana Kukuljevića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IRIS jednostavno društvo s ograničenom odgovornošću za trgovinu i usluge</item>
      <item>Sudski registar</item>
      <item>ŽDO VARAŽDIN, Građansko-upravni odjel</item>
      <item>BISERKA ROGINA</item>
    </izvorni_sadrzaj>
    <derivirana_varijabla naziv="DomainObject.Predmet.SudioniciListNaziv_1">
      <item>Financijska agencija</item>
      <item>IRIS jednostavno društvo s ograničenom odgovornošću za trgovinu i usluge</item>
      <item>Sudski registar</item>
      <item>ŽDO VARAŽDIN, Građansko-upravni odjel</item>
      <item>BISERKA ROGINA</item>
    </derivirana_varijabla>
  </DomainObject.Predmet.SudioniciListNaziv>
  <DomainObject.Predmet.SudioniciListAdressOIB>
    <izvorni_sadrzaj>
      <item>Financijska agencija, OIB 85821130368, A. Cesarca 2,42000 Varaždin</item>
      <item>IRIS jednostavno društvo s ograničenom odgovornošću za trgovinu i usluge, OIB 06228871905, Ivana Kukuljevića 15,42000 Varaždin</item>
      <item>Sudski registar</item>
      <item>ŽDO VARAŽDIN, Građansko-upravni odjel</item>
      <item>BISERKA ROGINA, OIB 06228871905</item>
    </izvorni_sadrzaj>
    <derivirana_varijabla naziv="DomainObject.Predmet.SudioniciListAdressOIB_1">
      <item>Financijska agencija, OIB 85821130368, A. Cesarca 2,42000 Varaždin</item>
      <item>IRIS jednostavno društvo s ograničenom odgovornošću za trgovinu i usluge, OIB 06228871905, Ivana Kukuljevića 15,42000 Varaždin</item>
      <item>Sudski registar</item>
      <item>ŽDO VARAŽDIN, Građansko-upravni odjel</item>
      <item>BISERKA ROGINA, OIB 06228871905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3415E2-DB23-4641-B310-990B53990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1434</properties:Characters>
  <properties:Lines>69</properties:Lines>
  <properties:Paragraphs>26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2017-01-25T13:03:00Z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St-1183/2015-7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