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a392" w14:paraId="5dea392" w:rsidRDefault="00AE649C" w:rsidP="00FA5B5E" w:rsidR="00AE649C" w:rsidRPr="00B76F3C">
      <w:pPr>
        <w:pStyle w:val="Naslov3"/>
        <w15:collapsed w:val="false"/>
      </w:pPr>
    </w:p>
    <w:p w:rsidRDefault="00C07A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07ACA" w:rsidR="00C07ACA">
      <w:pPr>
        <w:jc w:val="right"/>
      </w:pPr>
      <w:r>
        <w:tab/>
      </w:r>
      <w:r w:rsidR="00C07ACA">
        <w:t>Poslovni broj: 5 St-904-16-6</w:t>
      </w:r>
    </w:p>
    <w:p w:rsidRDefault="00C07ACA" w:rsidP="00C07ACA" w:rsidR="00C07ACA">
      <w:pPr>
        <w:ind w:firstLine="708"/>
        <w:jc w:val="both"/>
        <w:rPr>
          <w:bCs/>
        </w:rPr>
      </w:pPr>
    </w:p>
    <w:p w:rsidRDefault="00C07ACA" w:rsidP="00C07ACA" w:rsidR="00C07ACA">
      <w:pPr>
        <w:ind w:firstLine="708"/>
        <w:jc w:val="both"/>
        <w:rPr>
          <w:bCs/>
        </w:rPr>
      </w:pPr>
    </w:p>
    <w:p w:rsidRDefault="00C07ACA" w:rsidP="00C07ACA" w:rsidR="00C07ACA">
      <w:pPr>
        <w:jc w:val="both"/>
        <w:rPr>
          <w:bCs/>
        </w:rPr>
      </w:pPr>
    </w:p>
    <w:p w:rsidRDefault="00C07ACA" w:rsidP="00C07ACA" w:rsidR="00C07ACA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C07ACA" w:rsidP="00C07ACA" w:rsidR="00C07AC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C07ACA" w:rsidP="00C07ACA" w:rsidR="00C07AC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C07ACA" w:rsidP="00C07ACA" w:rsidR="00C07AC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C07ACA" w:rsidP="00C07ACA" w:rsidR="00C07ACA">
      <w:pPr>
        <w:jc w:val="both"/>
      </w:pPr>
      <w:r>
        <w:tab/>
      </w:r>
      <w:r>
        <w:tab/>
      </w:r>
      <w:r>
        <w:tab/>
      </w:r>
    </w:p>
    <w:p w:rsidRDefault="00C07ACA" w:rsidP="00C07ACA" w:rsidR="00C07ACA">
      <w:pPr>
        <w:jc w:val="center"/>
      </w:pPr>
      <w:r>
        <w:t>R E P U B L I K A   H R V A T S K A</w:t>
      </w:r>
    </w:p>
    <w:p w:rsidRDefault="00C07ACA" w:rsidP="00C07ACA" w:rsidR="00C07ACA">
      <w:pPr>
        <w:jc w:val="center"/>
      </w:pPr>
    </w:p>
    <w:p w:rsidRDefault="00C07ACA" w:rsidP="00C07ACA" w:rsidR="00C07ACA">
      <w:pPr>
        <w:jc w:val="center"/>
      </w:pPr>
      <w:r>
        <w:t>O G L A S</w:t>
      </w:r>
    </w:p>
    <w:p w:rsidRDefault="00C07ACA" w:rsidP="00C07ACA" w:rsidR="00C07ACA">
      <w:pPr>
        <w:jc w:val="center"/>
      </w:pPr>
    </w:p>
    <w:p w:rsidRDefault="00C07ACA" w:rsidP="00C07ACA" w:rsidR="00C07AC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BAULOGIC MARINE d.o.o. sa sjedištem u Zadru (Grad Zadar),Trg Kneza Višeslava 6, OIB:24304757858, povodom zahtjeva Financijske agencije, Regionalnog centra Split, Podružnice Zadar, Ivana Danila 4, OIB: 85821130368 od 29. lipnja 2016., 18. srpnja 2016. objavio je </w:t>
      </w:r>
    </w:p>
    <w:p w:rsidRDefault="00C07ACA" w:rsidP="00C07ACA" w:rsidR="00C07ACA">
      <w:pPr>
        <w:jc w:val="both"/>
      </w:pPr>
    </w:p>
    <w:p w:rsidRDefault="00C07ACA" w:rsidP="00C07ACA" w:rsidR="00C07ACA">
      <w:pPr>
        <w:jc w:val="center"/>
      </w:pPr>
      <w:r>
        <w:t>o g l a s</w:t>
      </w:r>
    </w:p>
    <w:p w:rsidRDefault="00C07ACA" w:rsidP="00C07ACA" w:rsidR="00C07ACA">
      <w:pPr>
        <w:jc w:val="center"/>
      </w:pPr>
    </w:p>
    <w:p w:rsidRDefault="00C07ACA" w:rsidP="00C07ACA" w:rsidR="00C07ACA">
      <w:pPr>
        <w:ind w:firstLine="315"/>
        <w:jc w:val="both"/>
      </w:pPr>
      <w:r>
        <w:tab/>
        <w:t xml:space="preserve">1.  Utvrđuje se da ukupni iznos evidentiranog duga dužnika BAULOGIC MARINE d.o.o. sa sjedištem u Zadru (Grad Zadar),Trg Kneza Višeslava 6, OIB:24304757858, na temelju neizvršenih osnova za plaćanje iznosi 7.116,05 kn. </w:t>
      </w:r>
    </w:p>
    <w:p w:rsidRDefault="00C07ACA" w:rsidP="00C07ACA" w:rsidR="00C07ACA">
      <w:pPr>
        <w:ind w:firstLine="315"/>
        <w:jc w:val="both"/>
      </w:pPr>
    </w:p>
    <w:p w:rsidRDefault="00C07ACA" w:rsidP="00C07ACA" w:rsidR="00C07ACA">
      <w:pPr>
        <w:jc w:val="both"/>
      </w:pPr>
      <w:r>
        <w:t xml:space="preserve">      </w:t>
      </w:r>
      <w:r>
        <w:tab/>
        <w:t xml:space="preserve">2.  Poziva se osoba ovlaštena za zastupanje dužnika po zakonu Alfred </w:t>
      </w:r>
      <w:proofErr w:type="spellStart"/>
      <w:r>
        <w:t>Schmiester</w:t>
      </w:r>
      <w:proofErr w:type="spellEnd"/>
      <w:r>
        <w:t xml:space="preserve">, Republika Slovačka, </w:t>
      </w:r>
      <w:proofErr w:type="spellStart"/>
      <w:r>
        <w:t>Žilina</w:t>
      </w:r>
      <w:proofErr w:type="spellEnd"/>
      <w:r>
        <w:t xml:space="preserve">, </w:t>
      </w:r>
      <w:proofErr w:type="spellStart"/>
      <w:r>
        <w:t>Stražovska</w:t>
      </w:r>
      <w:proofErr w:type="spellEnd"/>
      <w:r>
        <w:t xml:space="preserve"> 19/27  u roku od 15 (petnaest) dana od dana objave ovog oglasa na e-Oglasnoj ploči ovog suda, a temeljem odredbe čl. 430. Stečajnog zakona </w:t>
      </w:r>
      <w:r>
        <w:lastRenderedPageBreak/>
        <w:t xml:space="preserve">(Narodne novine broj 71/15, u nastavku teksta: SZ),  podnijeti sudu javnobilježnički ovjerovljen popis imovine i obveza dužnika na propisanom obrascu. </w:t>
      </w:r>
    </w:p>
    <w:p w:rsidRDefault="00C07ACA" w:rsidP="00C07ACA" w:rsidR="00C07ACA">
      <w:pPr>
        <w:jc w:val="both"/>
      </w:pPr>
    </w:p>
    <w:p w:rsidRDefault="00C07ACA" w:rsidP="00C07ACA" w:rsidR="00C07ACA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07ACA" w:rsidP="00C07ACA" w:rsidR="00C07ACA">
      <w:pPr>
        <w:jc w:val="both"/>
      </w:pPr>
    </w:p>
    <w:p w:rsidRDefault="00C07ACA" w:rsidP="00C07ACA" w:rsidR="00C07AC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07ACA" w:rsidP="00C07ACA" w:rsidR="00C07ACA">
      <w:pPr>
        <w:tabs>
          <w:tab w:pos="0" w:val="left"/>
        </w:tabs>
        <w:jc w:val="both"/>
      </w:pPr>
    </w:p>
    <w:p w:rsidRDefault="00C07ACA" w:rsidP="00C07ACA" w:rsidR="00C07ACA">
      <w:pPr>
        <w:tabs>
          <w:tab w:pos="0" w:val="left"/>
        </w:tabs>
        <w:jc w:val="both"/>
      </w:pPr>
    </w:p>
    <w:p w:rsidRDefault="00C07ACA" w:rsidP="00C07ACA" w:rsidR="00C07ACA">
      <w:pPr>
        <w:jc w:val="center"/>
      </w:pPr>
      <w:r>
        <w:t>U Zadru 18. srpnja 2016.</w:t>
      </w:r>
    </w:p>
    <w:p w:rsidRDefault="00C07ACA" w:rsidP="00C07ACA" w:rsidR="00C07ACA">
      <w:pPr>
        <w:jc w:val="center"/>
      </w:pPr>
    </w:p>
    <w:p w:rsidRDefault="00C07ACA" w:rsidP="00C07ACA" w:rsidR="00C07ACA">
      <w:pPr>
        <w:ind w:firstLine="708" w:left="6372"/>
        <w:jc w:val="center"/>
      </w:pPr>
      <w:r>
        <w:t>Sudska savjetnica:</w:t>
      </w:r>
    </w:p>
    <w:p w:rsidRDefault="00C07ACA" w:rsidP="00C07ACA" w:rsidR="00C07AC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C07ACA" w:rsidP="00C07ACA" w:rsidR="00C07ACA">
      <w:pPr>
        <w:tabs>
          <w:tab w:pos="720" w:val="left"/>
        </w:tabs>
        <w:ind w:firstLine="315" w:left="7788"/>
        <w:jc w:val="both"/>
      </w:pPr>
    </w:p>
    <w:p w:rsidRDefault="00C07ACA" w:rsidP="00C07ACA" w:rsidR="00C07ACA">
      <w:pPr>
        <w:tabs>
          <w:tab w:pos="720" w:val="left"/>
        </w:tabs>
        <w:ind w:firstLine="315" w:left="7788"/>
        <w:jc w:val="both"/>
      </w:pPr>
      <w:r>
        <w:tab/>
      </w:r>
    </w:p>
    <w:p w:rsidRDefault="00C07ACA" w:rsidP="00C07ACA" w:rsidR="00C07ACA">
      <w:pPr>
        <w:ind w:firstLine="708"/>
        <w:jc w:val="both"/>
      </w:pPr>
      <w:r>
        <w:t>DNA:</w:t>
      </w:r>
    </w:p>
    <w:p w:rsidRDefault="00C07ACA" w:rsidP="00C07ACA" w:rsidR="00C07ACA">
      <w:pPr>
        <w:ind w:firstLine="708"/>
        <w:jc w:val="both"/>
      </w:pPr>
      <w:r>
        <w:t>1. e-Oglasna ploča suda</w:t>
      </w:r>
    </w:p>
    <w:p w:rsidRDefault="00C07ACA" w:rsidP="00C07ACA" w:rsidR="00C07ACA">
      <w:pPr>
        <w:ind w:firstLine="708"/>
        <w:jc w:val="both"/>
      </w:pPr>
      <w:r>
        <w:t xml:space="preserve">2. U spis </w:t>
      </w:r>
    </w:p>
    <w:p w:rsidRDefault="00C07ACA" w:rsidP="00C07ACA" w:rsidR="00C07ACA">
      <w:pPr>
        <w:ind w:firstLine="720"/>
        <w:jc w:val="both"/>
      </w:pPr>
    </w:p>
    <w:p w:rsidRDefault="00C07ACA" w:rsidP="00C07ACA" w:rsidR="00C07ACA">
      <w:pPr>
        <w:ind w:firstLine="720"/>
        <w:jc w:val="both"/>
      </w:pPr>
    </w:p>
    <w:p w:rsidRDefault="00C07ACA" w:rsidP="00C07ACA" w:rsidR="00C07ACA"/>
    <w:p w:rsidRDefault="00C07ACA" w:rsidP="00C07ACA" w:rsidR="00C07ACA"/>
    <w:p w:rsidRDefault="00AE649C" w:rsidP="00E67D40" w:rsidR="00AE649C" w:rsidRPr="00B76F3C">
      <w:pPr>
        <w:pStyle w:val="SudSjedite"/>
      </w:pPr>
      <w:bookmarkStart w:name="_GoBack" w:id="0"/>
      <w:bookmarkEnd w:id="0"/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AC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81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St-904/2016-4</izvorni_sadrzaj>
    <derivirana_varijabla naziv="DomainObject.Oznaka_1">St-904/2016-4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BAULOGIC MARINE d.o.o. za turizam i ugostiteljstvo</izvorni_sadrzaj>
    <derivirana_varijabla naziv="DomainObject.Predmet.ProtustrankaFormated_1">  BAULOGIC MARINE d.o.o. za turizam i ugostiteljstvo</derivirana_varijabla>
  </DomainObject.Predmet.ProtustrankaFormated>
  <DomainObject.Predmet.ProtustrankaFormatedOIB>
    <izvorni_sadrzaj>  BAULOGIC MARINE d.o.o. za turizam i ugostiteljstvo, OIB 24304757858</izvorni_sadrzaj>
    <derivirana_varijabla naziv="DomainObject.Predmet.ProtustrankaFormatedOIB_1">  BAULOGIC MARINE d.o.o. za turizam i ugostiteljstvo, OIB 24304757858</derivirana_varijabla>
  </DomainObject.Predmet.ProtustrankaFormatedOIB>
  <DomainObject.Predmet.ProtustrankaFormatedWithAdress>
    <izvorni_sadrzaj> BAULOGIC MARINE d.o.o. za turizam i ugostiteljstvo, Trg Kneza Višeslava 6, 23000 Zadar</izvorni_sadrzaj>
    <derivirana_varijabla naziv="DomainObject.Predmet.ProtustrankaFormatedWithAdress_1"> BAULOGIC MARINE d.o.o. za turizam i ugostiteljstvo, Trg Kneza Višeslava 6, 23000 Zadar</derivirana_varijabla>
  </DomainObject.Predmet.ProtustrankaFormatedWithAdress>
  <DomainObject.Predmet.ProtustrankaFormatedWithAdressOIB>
    <izvorni_sadrzaj> BAULOGIC MARINE d.o.o. za turizam i ugostiteljstvo, OIB 24304757858, Trg Kneza Višeslava 6, 23000 Zadar</izvorni_sadrzaj>
    <derivirana_varijabla naziv="DomainObject.Predmet.ProtustrankaFormatedWithAdressOIB_1"> BAULOGIC MARINE d.o.o. za turizam i ugostiteljstvo, OIB 24304757858, Trg Kneza Višeslava 6, 23000 Zadar</derivirana_varijabla>
  </DomainObject.Predmet.ProtustrankaFormatedWithAdressOIB>
  <DomainObject.Predmet.ProtustrankaWithAdress>
    <izvorni_sadrzaj>BAULOGIC MARINE d.o.o. za turizam i ugostiteljstvo Trg Kneza Višeslava 6, 23000 Zadar</izvorni_sadrzaj>
    <derivirana_varijabla naziv="DomainObject.Predmet.ProtustrankaWithAdress_1">BAULOGIC MARINE d.o.o. za turizam i ugostiteljstvo Trg Kneza Višeslava 6, 23000 Zadar</derivirana_varijabla>
  </DomainObject.Predmet.ProtustrankaWithAdress>
  <DomainObject.Predmet.ProtustrankaWithAdressOIB>
    <izvorni_sadrzaj>BAULOGIC MARINE d.o.o. za turizam i ugostiteljstvo, OIB 24304757858, Trg Kneza Višeslava 6, 23000 Zadar</izvorni_sadrzaj>
    <derivirana_varijabla naziv="DomainObject.Predmet.ProtustrankaWithAdressOIB_1">BAULOGIC MARINE d.o.o. za turizam i ugostiteljstvo, OIB 24304757858, Trg Kneza Višeslava 6, 23000 Zadar</derivirana_varijabla>
  </DomainObject.Predmet.ProtustrankaWithAdressOIB>
  <DomainObject.Predmet.ProtustrankaNazivFormated>
    <izvorni_sadrzaj>BAULOGIC MARINE d.o.o. za turizam i ugostiteljstvo</izvorni_sadrzaj>
    <derivirana_varijabla naziv="DomainObject.Predmet.ProtustrankaNazivFormated_1">BAULOGIC MARINE d.o.o. za turizam i ugostiteljstvo</derivirana_varijabla>
  </DomainObject.Predmet.ProtustrankaNazivFormated>
  <DomainObject.Predmet.ProtustrankaNazivFormatedOIB>
    <izvorni_sadrzaj>BAULOGIC MARINE d.o.o. za turizam i ugostiteljstvo, OIB 24304757858</izvorni_sadrzaj>
    <derivirana_varijabla naziv="DomainObject.Predmet.ProtustrankaNazivFormatedOIB_1">BAULOGIC MARINE d.o.o. za turizam i ugostiteljstvo, OIB 24304757858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7116.05</izvorni_sadrzaj>
    <derivirana_varijabla naziv="DomainObject.Predmet.TrenutnaVrijednost_1">7116.05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BAULOGIC MARINE d.o.o. za turizam i ugostiteljstvo</item>
    </izvorni_sadrzaj>
    <derivirana_varijabla naziv="DomainObject.Predmet.ProtuStrankaListFormated_1">
      <item>BAULOGIC MARINE d.o.o. za turizam i ugostiteljstvo</item>
    </derivirana_varijabla>
  </DomainObject.Predmet.ProtuStrankaListFormated>
  <DomainObject.Predmet.ProtuStrankaListFormatedOIB>
    <izvorni_sadrzaj>
      <item>BAULOGIC MARINE d.o.o. za turizam i ugostiteljstvo, OIB 24304757858</item>
    </izvorni_sadrzaj>
    <derivirana_varijabla naziv="DomainObject.Predmet.ProtuStrankaListFormatedOIB_1">
      <item>BAULOGIC MARINE d.o.o. za turizam i ugostiteljstvo, OIB 24304757858</item>
    </derivirana_varijabla>
  </DomainObject.Predmet.ProtuStrankaListFormatedOIB>
  <DomainObject.Predmet.ProtuStrankaListFormatedWithAdress>
    <izvorni_sadrzaj>
      <item>BAULOGIC MARINE d.o.o. za turizam i ugostiteljstvo, Trg Kneza Višeslava 6, 23000 Zadar</item>
    </izvorni_sadrzaj>
    <derivirana_varijabla naziv="DomainObject.Predmet.ProtuStrankaListFormatedWithAdress_1">
      <item>BAULOGIC MARINE d.o.o. za turizam i ugostiteljstvo, Trg Kneza Višeslava 6, 23000 Zadar</item>
    </derivirana_varijabla>
  </DomainObject.Predmet.ProtuStrankaListFormatedWithAdress>
  <DomainObject.Predmet.ProtuStrankaListFormatedWithAdressOIB>
    <izvorni_sadrzaj>
      <item>BAULOGIC MARINE d.o.o. za turizam i ugostiteljstvo, OIB 24304757858, Trg Kneza Višeslava 6, 23000 Zadar</item>
    </izvorni_sadrzaj>
    <derivirana_varijabla naziv="DomainObject.Predmet.ProtuStrankaListFormatedWithAdressOIB_1">
      <item>BAULOGIC MARINE d.o.o. za turizam i ugostiteljstvo, OIB 24304757858, Trg Kneza Višeslava 6, 23000 Zadar</item>
    </derivirana_varijabla>
  </DomainObject.Predmet.ProtuStrankaListFormatedWithAdressOIB>
  <DomainObject.Predmet.ProtuStrankaListNazivFormated>
    <izvorni_sadrzaj>
      <item>BAULOGIC MARINE d.o.o. za turizam i ugostiteljstvo</item>
    </izvorni_sadrzaj>
    <derivirana_varijabla naziv="DomainObject.Predmet.ProtuStrankaListNazivFormated_1">
      <item>BAULOGIC MARINE d.o.o. za turizam i ugostiteljstvo</item>
    </derivirana_varijabla>
  </DomainObject.Predmet.ProtuStrankaListNazivFormated>
  <DomainObject.Predmet.ProtuStrankaListNazivFormatedOIB>
    <izvorni_sadrzaj>
      <item>BAULOGIC MARINE d.o.o. za turizam i ugostiteljstvo, OIB 24304757858</item>
    </izvorni_sadrzaj>
    <derivirana_varijabla naziv="DomainObject.Predmet.ProtuStrankaListNazivFormatedOIB_1">
      <item>BAULOGIC MARINE d.o.o. za turizam i ugostiteljstvo, OIB 24304757858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St-904/2016-4</izvorni_sadrzaj>
    <derivirana_varijabla naziv="DomainObject.PoslovniBrojDokumenta_1">St-904/2016-4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BAULOGIC MARINE d.o.o. za turizam i ugostiteljstvo</izvorni_sadrzaj>
    <derivirana_varijabla naziv="DomainObject.Predmet.ProtustrankaIDrugi_1">BAULOGIC MARINE d.o.o.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BAULOGIC MARINE d.o.o. za turizam i ugostiteljstvo, OIB 24304757858, Trg Kneza Višeslava 6, 23000 Zadar</izvorni_sadrzaj>
    <derivirana_varijabla naziv="DomainObject.Predmet.ProtustrankaIDrugiAdressOIB_1">BAULOGIC MARINE d.o.o. za turizam i ugostiteljstvo, OIB 24304757858, Trg Kneza Višeslava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BAULOGIC MARINE d.o.o. za turizam i ugostiteljstvo</item>
    </izvorni_sadrzaj>
    <derivirana_varijabla naziv="DomainObject.Predmet.SudioniciListNaziv_1">
      <item>FINA</item>
      <item>BAULOGIC MARINE d.o.o. za turizam i ugostiteljstvo</item>
    </derivirana_varijabla>
  </DomainObject.Predmet.SudioniciListNaziv>
  <DomainObject.Predmet.SudioniciListAdressOIB>
    <izvorni_sadrzaj>
      <item>FINA, OIB 85821130368</item>
      <item>BAULOGIC MARINE d.o.o. za turizam i ugostiteljstvo, OIB 24304757858, Trg Kneza Višeslava 6,23000 Zadar</item>
    </izvorni_sadrzaj>
    <derivirana_varijabla naziv="DomainObject.Predmet.SudioniciListAdressOIB_1">
      <item>FINA, OIB 85821130368</item>
      <item>BAULOGIC MARINE d.o.o. za turizam i ugostiteljstvo, OIB 24304757858, Trg Kneza Višeslava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8EEF8-7E29-49FF-BB8B-796920A62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402</properties:Words>
  <properties:Characters>2070</properties:Characters>
  <properties:Lines>67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