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753F64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b w:val="false"/>
                <w:bCs/>
                <w:sz w:val="24"/>
                <w:szCs w:val="24"/>
              </w:rPr>
              <w:t xml:space="preserve"> </w:t>
            </w:r>
          </w:p>
          <w:p w:rsidRDefault="009D6AC8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 xml:space="preserve">Zagreb, </w:t>
            </w:r>
            <w:proofErr w:type="spellStart"/>
            <w:r w:rsidRPr="00A77023">
              <w:t>Amruševa</w:t>
            </w:r>
            <w:proofErr w:type="spellEnd"/>
            <w:r w:rsidRPr="00A77023">
              <w:t xml:space="preserve"> 2/II</w:t>
            </w:r>
          </w:p>
        </w:tc>
      </w:tr>
    </w:tbl>
    <w:p w14:textId="88fc22d" w14:paraId="88fc22d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                              40.St-</w:t>
      </w:r>
      <w:r w:rsidR="009868BF">
        <w:rPr>
          <w:lang w:val="pt-BR"/>
        </w:rPr>
        <w:t>964/12</w:t>
      </w: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>
      <w:pPr>
        <w:jc w:val="center"/>
        <w:rPr>
          <w:b/>
        </w:rPr>
      </w:pPr>
    </w:p>
    <w:p w:rsidRDefault="002B5B7E" w:rsidP="002B5B7E" w:rsidR="002B5B7E" w:rsidRPr="002B5B7E">
      <w:pPr>
        <w:jc w:val="center"/>
      </w:pPr>
      <w:r w:rsidRPr="002B5B7E">
        <w:t xml:space="preserve">Z A K </w:t>
      </w:r>
      <w:proofErr w:type="spellStart"/>
      <w:r w:rsidRPr="002B5B7E">
        <w:t>LJ</w:t>
      </w:r>
      <w:proofErr w:type="spellEnd"/>
      <w:r w:rsidRPr="002B5B7E">
        <w:t xml:space="preserve"> U Č A K</w:t>
      </w:r>
    </w:p>
    <w:p w:rsidRDefault="002B5B7E" w:rsidP="002B5B7E" w:rsidR="002B5B7E">
      <w:pPr>
        <w:jc w:val="center"/>
        <w:rPr>
          <w:lang w:val="pt-BR"/>
        </w:rPr>
      </w:pPr>
    </w:p>
    <w:p w:rsidRDefault="002B5B7E" w:rsidP="009868BF" w:rsidR="002B5B7E">
      <w:pPr>
        <w:jc w:val="both"/>
      </w:pPr>
      <w:r w:rsidRPr="00D41A2D">
        <w:t>TRGOVAČKI SUD U ZAGREBU po sucu An</w:t>
      </w:r>
      <w:r w:rsidR="003E1A3E">
        <w:t>ti Galiću, kao stečajnom sucu,</w:t>
      </w:r>
      <w:r w:rsidRPr="00D41A2D">
        <w:t xml:space="preserve"> u stečajnom postupku nad dužnikom </w:t>
      </w:r>
      <w:r w:rsidR="009868BF" w:rsidRPr="003C56D0">
        <w:t>DIZAJN</w:t>
      </w:r>
      <w:r w:rsidR="009868BF">
        <w:t xml:space="preserve"> </w:t>
      </w:r>
      <w:r w:rsidR="009868BF" w:rsidRPr="003C56D0">
        <w:t xml:space="preserve">CENTAR </w:t>
      </w:r>
      <w:proofErr w:type="spellStart"/>
      <w:r w:rsidR="009868BF" w:rsidRPr="003C56D0">
        <w:t>AAG</w:t>
      </w:r>
      <w:proofErr w:type="spellEnd"/>
      <w:r w:rsidR="009868BF" w:rsidRPr="003C56D0">
        <w:t xml:space="preserve">  d.o.o. Zagreb, Ilica </w:t>
      </w:r>
      <w:proofErr w:type="spellStart"/>
      <w:r w:rsidR="009868BF" w:rsidRPr="003C56D0">
        <w:t>15</w:t>
      </w:r>
      <w:proofErr w:type="spellEnd"/>
      <w:r w:rsidR="009868BF" w:rsidRPr="003C56D0">
        <w:t xml:space="preserve"> (</w:t>
      </w:r>
      <w:proofErr w:type="spellStart"/>
      <w:r w:rsidR="009868BF">
        <w:t>MBS</w:t>
      </w:r>
      <w:proofErr w:type="spellEnd"/>
      <w:r w:rsidR="009868BF">
        <w:t xml:space="preserve"> </w:t>
      </w:r>
      <w:proofErr w:type="spellStart"/>
      <w:r w:rsidR="009868BF">
        <w:t>080012672</w:t>
      </w:r>
      <w:proofErr w:type="spellEnd"/>
      <w:r w:rsidR="009868BF">
        <w:t xml:space="preserve">, </w:t>
      </w:r>
      <w:proofErr w:type="spellStart"/>
      <w:r w:rsidR="009868BF">
        <w:t>OIB</w:t>
      </w:r>
      <w:proofErr w:type="spellEnd"/>
      <w:r w:rsidR="009868BF">
        <w:t xml:space="preserve"> </w:t>
      </w:r>
      <w:proofErr w:type="spellStart"/>
      <w:r w:rsidR="009868BF">
        <w:t>92918202270</w:t>
      </w:r>
      <w:proofErr w:type="spellEnd"/>
      <w:r w:rsidR="009868BF">
        <w:t>),</w:t>
      </w:r>
      <w:r w:rsidRPr="00D41A2D">
        <w:t xml:space="preserve"> dana </w:t>
      </w:r>
      <w:proofErr w:type="spellStart"/>
      <w:r w:rsidR="00BF3811">
        <w:t>26</w:t>
      </w:r>
      <w:proofErr w:type="spellEnd"/>
      <w:r w:rsidR="00BE6774">
        <w:t>. listopada</w:t>
      </w:r>
      <w:r w:rsidR="00B977E1">
        <w:t xml:space="preserve"> </w:t>
      </w:r>
      <w:proofErr w:type="spellStart"/>
      <w:r w:rsidR="00B977E1">
        <w:t>2015</w:t>
      </w:r>
      <w:proofErr w:type="spellEnd"/>
      <w:r w:rsidRPr="00D41A2D">
        <w:t xml:space="preserve">. </w:t>
      </w:r>
    </w:p>
    <w:p w:rsidRDefault="003E1A3E" w:rsidP="002B5B7E" w:rsidR="003E1A3E" w:rsidRPr="00D41A2D">
      <w:pPr>
        <w:ind w:firstLine="720"/>
        <w:jc w:val="both"/>
        <w:rPr>
          <w:sz w:val="40"/>
          <w:szCs w:val="40"/>
        </w:rPr>
      </w:pP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 xml:space="preserve">z a k </w:t>
      </w:r>
      <w:proofErr w:type="spellStart"/>
      <w:r w:rsidR="00877097" w:rsidRPr="00645508">
        <w:rPr>
          <w:b/>
        </w:rPr>
        <w:t>l</w:t>
      </w:r>
      <w:r w:rsidR="004270F7" w:rsidRPr="00645508">
        <w:rPr>
          <w:b/>
        </w:rPr>
        <w:t>j</w:t>
      </w:r>
      <w:proofErr w:type="spellEnd"/>
      <w:r w:rsidR="004270F7" w:rsidRPr="00645508">
        <w:rPr>
          <w:b/>
        </w:rPr>
        <w:t xml:space="preserve">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A806E8" w:rsidP="00974456" w:rsidR="00A806E8" w:rsidRPr="00645508">
      <w:pPr>
        <w:jc w:val="both"/>
        <w:rPr>
          <w:b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</w:p>
    <w:p w:rsidRDefault="00D27E4F" w:rsidP="00974456" w:rsidR="00D92622" w:rsidRPr="00645508">
      <w:pPr>
        <w:ind w:firstLine="680"/>
        <w:jc w:val="both"/>
      </w:pPr>
      <w:r w:rsidRPr="00645508">
        <w:t xml:space="preserve"> </w:t>
      </w:r>
      <w:r w:rsidR="00BF3811">
        <w:t xml:space="preserve">V. javna dražba određena </w:t>
      </w:r>
      <w:proofErr w:type="spellStart"/>
      <w:r w:rsidR="00BF3811">
        <w:t>zaključakom</w:t>
      </w:r>
      <w:proofErr w:type="spellEnd"/>
      <w:r w:rsidR="00BF3811">
        <w:t xml:space="preserve"> ovog suda od </w:t>
      </w:r>
      <w:proofErr w:type="spellStart"/>
      <w:r w:rsidR="00BF3811">
        <w:t>15</w:t>
      </w:r>
      <w:proofErr w:type="spellEnd"/>
      <w:r w:rsidR="00BF3811">
        <w:t xml:space="preserve">. listopada </w:t>
      </w:r>
      <w:proofErr w:type="spellStart"/>
      <w:r w:rsidR="00BF3811">
        <w:t>2015</w:t>
      </w:r>
      <w:proofErr w:type="spellEnd"/>
      <w:r w:rsidR="00BF3811">
        <w:t xml:space="preserve">. za </w:t>
      </w:r>
      <w:proofErr w:type="spellStart"/>
      <w:r w:rsidR="00BF3811">
        <w:t>nekretinu</w:t>
      </w:r>
      <w:proofErr w:type="spellEnd"/>
      <w:r w:rsidR="00BF3811">
        <w:t xml:space="preserve"> </w:t>
      </w:r>
      <w:r w:rsidR="00D92622" w:rsidRPr="00645508">
        <w:t xml:space="preserve">stečajnog dužnika </w:t>
      </w:r>
      <w:r w:rsidR="00B977E1" w:rsidRPr="003C56D0">
        <w:t>DIZAJN</w:t>
      </w:r>
      <w:r w:rsidR="00B977E1">
        <w:t xml:space="preserve"> </w:t>
      </w:r>
      <w:r w:rsidR="00B977E1" w:rsidRPr="003C56D0">
        <w:t xml:space="preserve">CENTAR </w:t>
      </w:r>
      <w:proofErr w:type="spellStart"/>
      <w:r w:rsidR="00B977E1" w:rsidRPr="003C56D0">
        <w:t>AAG</w:t>
      </w:r>
      <w:proofErr w:type="spellEnd"/>
      <w:r w:rsidR="00B977E1" w:rsidRPr="003C56D0">
        <w:t xml:space="preserve">  d.o.o. Zagreb, Ilica </w:t>
      </w:r>
      <w:proofErr w:type="spellStart"/>
      <w:r w:rsidR="00B977E1" w:rsidRPr="003C56D0">
        <w:t>15</w:t>
      </w:r>
      <w:proofErr w:type="spellEnd"/>
      <w:r w:rsidR="00B977E1" w:rsidRPr="003C56D0">
        <w:t xml:space="preserve"> (</w:t>
      </w:r>
      <w:proofErr w:type="spellStart"/>
      <w:r w:rsidR="00B977E1">
        <w:t>MBS</w:t>
      </w:r>
      <w:proofErr w:type="spellEnd"/>
      <w:r w:rsidR="00B977E1">
        <w:t xml:space="preserve"> </w:t>
      </w:r>
      <w:proofErr w:type="spellStart"/>
      <w:r w:rsidR="00B977E1">
        <w:t>080012672</w:t>
      </w:r>
      <w:proofErr w:type="spellEnd"/>
      <w:r w:rsidR="00B977E1">
        <w:t xml:space="preserve">, </w:t>
      </w:r>
      <w:proofErr w:type="spellStart"/>
      <w:r w:rsidR="00B977E1">
        <w:t>OIB</w:t>
      </w:r>
      <w:proofErr w:type="spellEnd"/>
      <w:r w:rsidR="00B977E1">
        <w:t xml:space="preserve"> </w:t>
      </w:r>
      <w:proofErr w:type="spellStart"/>
      <w:r w:rsidR="00B977E1">
        <w:t>92918202270</w:t>
      </w:r>
      <w:proofErr w:type="spellEnd"/>
      <w:r w:rsidR="00B977E1">
        <w:t xml:space="preserve">) </w:t>
      </w:r>
      <w:r w:rsidR="00D92622" w:rsidRPr="00645508">
        <w:t xml:space="preserve">i to: </w:t>
      </w:r>
    </w:p>
    <w:p w:rsidRDefault="003E1A3E" w:rsidP="00B977E1" w:rsidR="00B977E1">
      <w:pPr>
        <w:ind w:firstLine="680"/>
        <w:jc w:val="both"/>
      </w:pPr>
      <w:r>
        <w:t>-</w:t>
      </w:r>
      <w:r w:rsidR="00B977E1" w:rsidRPr="00B977E1">
        <w:t xml:space="preserve"> </w:t>
      </w:r>
      <w:proofErr w:type="spellStart"/>
      <w:r w:rsidR="00B977E1">
        <w:t>kč</w:t>
      </w:r>
      <w:proofErr w:type="spellEnd"/>
      <w:r w:rsidR="00B977E1">
        <w:t xml:space="preserve">. br. </w:t>
      </w:r>
      <w:proofErr w:type="spellStart"/>
      <w:r w:rsidR="00B977E1">
        <w:t>3257</w:t>
      </w:r>
      <w:proofErr w:type="spellEnd"/>
      <w:r w:rsidR="00B977E1">
        <w:t xml:space="preserve">/1 kuća popisni broj </w:t>
      </w:r>
      <w:proofErr w:type="spellStart"/>
      <w:r w:rsidR="00B977E1">
        <w:t>1355</w:t>
      </w:r>
      <w:proofErr w:type="spellEnd"/>
      <w:r w:rsidR="00B977E1">
        <w:t xml:space="preserve"> i dvorište u Ilici u površini </w:t>
      </w:r>
      <w:proofErr w:type="spellStart"/>
      <w:r w:rsidR="00B977E1">
        <w:t>248</w:t>
      </w:r>
      <w:proofErr w:type="spellEnd"/>
      <w:r w:rsidR="00B977E1">
        <w:t xml:space="preserve"> </w:t>
      </w:r>
      <w:proofErr w:type="spellStart"/>
      <w:r w:rsidR="00B977E1">
        <w:t>čhv</w:t>
      </w:r>
      <w:proofErr w:type="spellEnd"/>
      <w:r w:rsidR="00B977E1">
        <w:t xml:space="preserve"> povezano sa vlasništvom posebnog dijela </w:t>
      </w:r>
      <w:proofErr w:type="spellStart"/>
      <w:r w:rsidR="00B977E1">
        <w:t>10</w:t>
      </w:r>
      <w:proofErr w:type="spellEnd"/>
      <w:r w:rsidR="00B977E1">
        <w:t xml:space="preserve">. ETAŽA : 0/0 1, lokal s </w:t>
      </w:r>
      <w:proofErr w:type="spellStart"/>
      <w:r w:rsidR="00B977E1">
        <w:t>nus</w:t>
      </w:r>
      <w:proofErr w:type="spellEnd"/>
      <w:r w:rsidR="00B977E1">
        <w:t xml:space="preserve"> prostorijama u dvorištu površine </w:t>
      </w:r>
      <w:proofErr w:type="spellStart"/>
      <w:r w:rsidR="00B977E1">
        <w:t>468</w:t>
      </w:r>
      <w:proofErr w:type="spellEnd"/>
      <w:r w:rsidR="00B977E1">
        <w:t xml:space="preserve"> </w:t>
      </w:r>
      <w:proofErr w:type="spellStart"/>
      <w:r w:rsidR="00B977E1">
        <w:t>čm</w:t>
      </w:r>
      <w:proofErr w:type="spellEnd"/>
      <w:r w:rsidR="00B977E1">
        <w:t xml:space="preserve">, upisano u </w:t>
      </w:r>
      <w:proofErr w:type="spellStart"/>
      <w:r w:rsidR="00B977E1">
        <w:t>zk</w:t>
      </w:r>
      <w:proofErr w:type="spellEnd"/>
      <w:r w:rsidR="00B977E1">
        <w:t xml:space="preserve">. ul. </w:t>
      </w:r>
      <w:proofErr w:type="spellStart"/>
      <w:r w:rsidR="00B977E1">
        <w:t>3785</w:t>
      </w:r>
      <w:proofErr w:type="spellEnd"/>
      <w:r w:rsidR="00B977E1">
        <w:t xml:space="preserve"> poduložak br. </w:t>
      </w:r>
      <w:proofErr w:type="spellStart"/>
      <w:r w:rsidR="00B977E1">
        <w:t>10</w:t>
      </w:r>
      <w:proofErr w:type="spellEnd"/>
      <w:r w:rsidR="00B977E1">
        <w:t>. k.o. Grad Zagreb, kod zemljišno knjižnog odjela Općinskog građanskog suda u Zagrebu.</w:t>
      </w:r>
    </w:p>
    <w:p w:rsidRDefault="00BF3811" w:rsidP="00BF3811" w:rsidR="009C659B">
      <w:pPr>
        <w:ind w:firstLine="680"/>
        <w:jc w:val="both"/>
        <w:rPr>
          <w:b/>
        </w:rPr>
      </w:pPr>
      <w:r>
        <w:t xml:space="preserve">određena za dan </w:t>
      </w:r>
      <w:r w:rsidR="00F07951">
        <w:rPr>
          <w:b/>
        </w:rPr>
        <w:t>dan</w:t>
      </w:r>
      <w:r w:rsidR="00A65ED3">
        <w:rPr>
          <w:b/>
        </w:rPr>
        <w:t xml:space="preserve"> </w:t>
      </w:r>
      <w:proofErr w:type="spellStart"/>
      <w:r w:rsidR="00BE6774">
        <w:rPr>
          <w:b/>
        </w:rPr>
        <w:t>18</w:t>
      </w:r>
      <w:proofErr w:type="spellEnd"/>
      <w:r w:rsidR="00BE6774">
        <w:rPr>
          <w:b/>
        </w:rPr>
        <w:t>. studenog</w:t>
      </w:r>
      <w:r w:rsidR="00B977E1">
        <w:rPr>
          <w:b/>
        </w:rPr>
        <w:t xml:space="preserve"> </w:t>
      </w:r>
      <w:proofErr w:type="spellStart"/>
      <w:r w:rsidR="00900636">
        <w:rPr>
          <w:b/>
        </w:rPr>
        <w:t>201</w:t>
      </w:r>
      <w:r w:rsidR="00C022E8">
        <w:rPr>
          <w:b/>
        </w:rPr>
        <w:t>5</w:t>
      </w:r>
      <w:proofErr w:type="spellEnd"/>
      <w:r w:rsidR="00900636">
        <w:rPr>
          <w:b/>
        </w:rPr>
        <w:t>.</w:t>
      </w:r>
      <w:r w:rsidR="009C659B" w:rsidRPr="009C659B">
        <w:rPr>
          <w:b/>
        </w:rPr>
        <w:t xml:space="preserve"> u </w:t>
      </w:r>
      <w:proofErr w:type="spellStart"/>
      <w:r w:rsidR="00BE6774">
        <w:rPr>
          <w:b/>
        </w:rPr>
        <w:t>10</w:t>
      </w:r>
      <w:r w:rsidR="00A32246">
        <w:rPr>
          <w:b/>
        </w:rPr>
        <w:t>.00</w:t>
      </w:r>
      <w:proofErr w:type="spellEnd"/>
      <w:r w:rsidR="00A65ED3">
        <w:rPr>
          <w:b/>
        </w:rPr>
        <w:t xml:space="preserve"> s</w:t>
      </w:r>
      <w:r w:rsidR="009C659B" w:rsidRPr="009C659B">
        <w:rPr>
          <w:b/>
        </w:rPr>
        <w:t>ati</w:t>
      </w:r>
      <w:r w:rsidR="009C659B">
        <w:t xml:space="preserve"> u Trgovačkom sudu u Zagrebu, </w:t>
      </w:r>
      <w:r w:rsidR="009C659B" w:rsidRPr="00E919CC">
        <w:rPr>
          <w:b/>
        </w:rPr>
        <w:t xml:space="preserve">Petrinjska 8, soba </w:t>
      </w:r>
      <w:proofErr w:type="spellStart"/>
      <w:r w:rsidR="0066596C">
        <w:rPr>
          <w:b/>
        </w:rPr>
        <w:t>9</w:t>
      </w:r>
      <w:r w:rsidR="003E1A3E">
        <w:rPr>
          <w:b/>
        </w:rPr>
        <w:t>2</w:t>
      </w:r>
      <w:proofErr w:type="spellEnd"/>
      <w:r w:rsidR="009C659B" w:rsidRPr="00E919CC">
        <w:rPr>
          <w:b/>
        </w:rPr>
        <w:t>/II</w:t>
      </w:r>
      <w:r>
        <w:rPr>
          <w:b/>
        </w:rPr>
        <w:t>,</w:t>
      </w:r>
    </w:p>
    <w:p w:rsidRDefault="00BF3811" w:rsidP="00BF3811" w:rsidR="00BF3811">
      <w:pPr>
        <w:ind w:firstLine="680"/>
        <w:jc w:val="both"/>
        <w:rPr>
          <w:b/>
        </w:rPr>
      </w:pPr>
    </w:p>
    <w:p w:rsidRDefault="00BF3811" w:rsidP="00BF3811" w:rsidR="00BF3811">
      <w:pPr>
        <w:ind w:firstLine="680"/>
        <w:jc w:val="both"/>
        <w:rPr>
          <w:b/>
        </w:rPr>
      </w:pPr>
      <w:r>
        <w:rPr>
          <w:b/>
        </w:rPr>
        <w:t xml:space="preserve">neće se održati. </w:t>
      </w:r>
    </w:p>
    <w:p w:rsidRDefault="00BF3811" w:rsidP="00BF3811" w:rsidR="00BF3811" w:rsidRPr="00BF3811">
      <w:pPr>
        <w:ind w:firstLine="680"/>
        <w:jc w:val="both"/>
      </w:pPr>
    </w:p>
    <w:p w:rsidRDefault="00A84C1A" w:rsidP="00361730" w:rsidR="00A84C1A" w:rsidRPr="00645508">
      <w:pPr>
        <w:jc w:val="center"/>
      </w:pPr>
      <w:r w:rsidRPr="00645508">
        <w:t xml:space="preserve">Zagreb, </w:t>
      </w:r>
      <w:proofErr w:type="spellStart"/>
      <w:r w:rsidR="00621F22">
        <w:t>26</w:t>
      </w:r>
      <w:proofErr w:type="spellEnd"/>
      <w:r w:rsidR="00FA1A20">
        <w:t>. listopada</w:t>
      </w:r>
      <w:r w:rsidR="001A1120">
        <w:t xml:space="preserve"> </w:t>
      </w:r>
      <w:proofErr w:type="spellStart"/>
      <w:r w:rsidR="00DC7D12">
        <w:t>201</w:t>
      </w:r>
      <w:r w:rsidR="001A1120">
        <w:t>5</w:t>
      </w:r>
      <w:proofErr w:type="spellEnd"/>
      <w:r w:rsidR="001A1120">
        <w:t>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AE3DBF" w:rsidR="00620B7F">
      <w:pPr>
        <w:ind w:firstLine="708" w:left="4248"/>
        <w:jc w:val="center"/>
      </w:pPr>
      <w:r>
        <w:tab/>
      </w:r>
      <w:r w:rsidR="00A84C1A" w:rsidRPr="00645508">
        <w:t>Ante Galić</w:t>
      </w:r>
      <w:r w:rsidR="007F47D6">
        <w:t xml:space="preserve"> </w:t>
      </w:r>
      <w:r w:rsidR="009664CB">
        <w:t>v.r.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 xml:space="preserve">Protiv ovog zaključka nije dopuštena žalba (čl.11.st.9. </w:t>
      </w:r>
      <w:proofErr w:type="spellStart"/>
      <w:r w:rsidRPr="00645508">
        <w:t>SZ</w:t>
      </w:r>
      <w:proofErr w:type="spellEnd"/>
      <w:r w:rsidRPr="00645508">
        <w:t>)</w:t>
      </w:r>
      <w:r w:rsidR="00BF3811">
        <w:t xml:space="preserve">, koji se u ovom postupku primjenjuje temeljem odredbe članka </w:t>
      </w:r>
      <w:proofErr w:type="spellStart"/>
      <w:r w:rsidR="00BF3811">
        <w:t>441</w:t>
      </w:r>
      <w:proofErr w:type="spellEnd"/>
      <w:r w:rsidR="00BF3811">
        <w:t xml:space="preserve">. stavak 1. Stečajnog zakona NN </w:t>
      </w:r>
      <w:proofErr w:type="spellStart"/>
      <w:r w:rsidR="00BF3811">
        <w:t>71</w:t>
      </w:r>
      <w:proofErr w:type="spellEnd"/>
      <w:r w:rsidR="00BF3811">
        <w:t>/</w:t>
      </w:r>
      <w:proofErr w:type="spellStart"/>
      <w:r w:rsidR="00BF3811">
        <w:t>15</w:t>
      </w:r>
      <w:proofErr w:type="spellEnd"/>
      <w:r w:rsidRPr="00645508">
        <w:t>.</w:t>
      </w:r>
    </w:p>
    <w:p w:rsidRDefault="009664CB" w:rsidP="00974456" w:rsidR="009664CB">
      <w:pPr>
        <w:jc w:val="both"/>
      </w:pPr>
    </w:p>
    <w:p w:rsidRDefault="009664CB" w:rsidP="00974456" w:rsidR="009664CB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9664CB" w:rsidP="00974456" w:rsidR="009664CB">
      <w:pPr>
        <w:jc w:val="both"/>
      </w:pPr>
      <w:r>
        <w:t>Ivanka Kelava</w:t>
      </w:r>
    </w:p>
    <w:p w:rsidRDefault="00DC7D12" w:rsidP="00974456" w:rsidR="00DC7D12">
      <w:pPr>
        <w:jc w:val="both"/>
      </w:pPr>
    </w:p>
    <w:p w:rsidRDefault="001A1120" w:rsidP="001A1120" w:rsidR="001A1120">
      <w:r>
        <w:t>DNA:</w:t>
      </w:r>
    </w:p>
    <w:p w:rsidRDefault="001A1120" w:rsidP="001A1120" w:rsidR="001A1120">
      <w:pPr>
        <w:pStyle w:val="Odlomakpopisa"/>
        <w:numPr>
          <w:ilvl w:val="0"/>
          <w:numId w:val="7"/>
        </w:numPr>
      </w:pPr>
      <w:r>
        <w:t xml:space="preserve">st. </w:t>
      </w:r>
      <w:proofErr w:type="spellStart"/>
      <w:r>
        <w:t>upr</w:t>
      </w:r>
      <w:proofErr w:type="spellEnd"/>
      <w:r>
        <w:t xml:space="preserve">., </w:t>
      </w:r>
    </w:p>
    <w:p w:rsidRDefault="001A1120" w:rsidP="001A1120" w:rsidR="001A1120">
      <w:pPr>
        <w:pStyle w:val="Odlomakpopisa"/>
        <w:numPr>
          <w:ilvl w:val="0"/>
          <w:numId w:val="7"/>
        </w:numPr>
      </w:pPr>
      <w:proofErr w:type="spellStart"/>
      <w:r>
        <w:t>ogl</w:t>
      </w:r>
      <w:proofErr w:type="spellEnd"/>
      <w:r>
        <w:t>. ploča</w:t>
      </w:r>
    </w:p>
    <w:p w:rsidRDefault="001A1120" w:rsidP="001A1120" w:rsidR="001A1120">
      <w:pPr>
        <w:pStyle w:val="Odlomakpopisa"/>
        <w:numPr>
          <w:ilvl w:val="0"/>
          <w:numId w:val="7"/>
        </w:numPr>
      </w:pPr>
      <w:r>
        <w:t xml:space="preserve">Erste </w:t>
      </w:r>
      <w:proofErr w:type="spellStart"/>
      <w:r>
        <w:t>bank</w:t>
      </w:r>
      <w:proofErr w:type="spellEnd"/>
      <w:r>
        <w:t xml:space="preserve"> d.d.</w:t>
      </w:r>
    </w:p>
    <w:sectPr w:rsidSect="00167C21" w:rsidR="001A1120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381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E3DBF" w:rsidP="003E1A3E" w:rsidR="00383464" w:rsidRPr="00A12C3D">
    <w:pPr>
      <w:jc w:val="right"/>
    </w:pPr>
    <w:r w:rsidRPr="00264673">
      <w:rPr>
        <w:lang w:val="pt-BR"/>
      </w:rPr>
      <w:t>40.St-</w:t>
    </w:r>
    <w:r w:rsidR="00B977E1">
      <w:rPr>
        <w:lang w:val="pt-BR"/>
      </w:rPr>
      <w:t>964/12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2599D"/>
    <w:rsid w:val="00031560"/>
    <w:rsid w:val="00047093"/>
    <w:rsid w:val="00062F3C"/>
    <w:rsid w:val="0008428F"/>
    <w:rsid w:val="00086EB8"/>
    <w:rsid w:val="000D3E10"/>
    <w:rsid w:val="000E77FF"/>
    <w:rsid w:val="000F00A7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1120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B6F27"/>
    <w:rsid w:val="003C292D"/>
    <w:rsid w:val="003C7444"/>
    <w:rsid w:val="003E1A3E"/>
    <w:rsid w:val="004270F7"/>
    <w:rsid w:val="00430D99"/>
    <w:rsid w:val="004451EF"/>
    <w:rsid w:val="0045250C"/>
    <w:rsid w:val="004560D9"/>
    <w:rsid w:val="004B0809"/>
    <w:rsid w:val="004C5C6C"/>
    <w:rsid w:val="004D73BC"/>
    <w:rsid w:val="004D7CF5"/>
    <w:rsid w:val="004F434E"/>
    <w:rsid w:val="00513852"/>
    <w:rsid w:val="00515969"/>
    <w:rsid w:val="00526D62"/>
    <w:rsid w:val="005318A9"/>
    <w:rsid w:val="00573FDC"/>
    <w:rsid w:val="00592CB5"/>
    <w:rsid w:val="005C2EB1"/>
    <w:rsid w:val="005D56F9"/>
    <w:rsid w:val="005F5633"/>
    <w:rsid w:val="0061272E"/>
    <w:rsid w:val="00620B7F"/>
    <w:rsid w:val="00621277"/>
    <w:rsid w:val="00621F22"/>
    <w:rsid w:val="00622282"/>
    <w:rsid w:val="00633709"/>
    <w:rsid w:val="00645508"/>
    <w:rsid w:val="00652C42"/>
    <w:rsid w:val="0066596C"/>
    <w:rsid w:val="00667E6A"/>
    <w:rsid w:val="006819FF"/>
    <w:rsid w:val="006832A5"/>
    <w:rsid w:val="00685199"/>
    <w:rsid w:val="00696C63"/>
    <w:rsid w:val="006A48C8"/>
    <w:rsid w:val="006A7E7B"/>
    <w:rsid w:val="006C2827"/>
    <w:rsid w:val="006C3587"/>
    <w:rsid w:val="006C5AA0"/>
    <w:rsid w:val="006D240B"/>
    <w:rsid w:val="006D4DB7"/>
    <w:rsid w:val="006D61E1"/>
    <w:rsid w:val="006E4F18"/>
    <w:rsid w:val="007025E0"/>
    <w:rsid w:val="00736EF6"/>
    <w:rsid w:val="0074479B"/>
    <w:rsid w:val="0075380F"/>
    <w:rsid w:val="00753F64"/>
    <w:rsid w:val="007678A2"/>
    <w:rsid w:val="007A0ABD"/>
    <w:rsid w:val="007A26A6"/>
    <w:rsid w:val="007A3E67"/>
    <w:rsid w:val="007D16E7"/>
    <w:rsid w:val="007D25D9"/>
    <w:rsid w:val="007D3454"/>
    <w:rsid w:val="007F47D6"/>
    <w:rsid w:val="007F6BA6"/>
    <w:rsid w:val="00800183"/>
    <w:rsid w:val="00810FFB"/>
    <w:rsid w:val="00823013"/>
    <w:rsid w:val="00827895"/>
    <w:rsid w:val="00877097"/>
    <w:rsid w:val="00883836"/>
    <w:rsid w:val="0088567D"/>
    <w:rsid w:val="008D0264"/>
    <w:rsid w:val="008F701B"/>
    <w:rsid w:val="00900636"/>
    <w:rsid w:val="00924694"/>
    <w:rsid w:val="0093446A"/>
    <w:rsid w:val="00935874"/>
    <w:rsid w:val="00936FA0"/>
    <w:rsid w:val="009515ED"/>
    <w:rsid w:val="0095627D"/>
    <w:rsid w:val="009664CB"/>
    <w:rsid w:val="00974456"/>
    <w:rsid w:val="00981E93"/>
    <w:rsid w:val="009868BF"/>
    <w:rsid w:val="00986C9F"/>
    <w:rsid w:val="009917AB"/>
    <w:rsid w:val="009A16D9"/>
    <w:rsid w:val="009A6E63"/>
    <w:rsid w:val="009A75C0"/>
    <w:rsid w:val="009C3B39"/>
    <w:rsid w:val="009C659B"/>
    <w:rsid w:val="009D6AC8"/>
    <w:rsid w:val="009F20A8"/>
    <w:rsid w:val="00A12C3D"/>
    <w:rsid w:val="00A31CB4"/>
    <w:rsid w:val="00A32246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9120F"/>
    <w:rsid w:val="00B9445D"/>
    <w:rsid w:val="00B956A4"/>
    <w:rsid w:val="00B977E1"/>
    <w:rsid w:val="00BA698F"/>
    <w:rsid w:val="00BA6D11"/>
    <w:rsid w:val="00BC214C"/>
    <w:rsid w:val="00BD595B"/>
    <w:rsid w:val="00BE3191"/>
    <w:rsid w:val="00BE5BAA"/>
    <w:rsid w:val="00BE6774"/>
    <w:rsid w:val="00BF3811"/>
    <w:rsid w:val="00BF658E"/>
    <w:rsid w:val="00C022E8"/>
    <w:rsid w:val="00C21015"/>
    <w:rsid w:val="00C24E8E"/>
    <w:rsid w:val="00C311AF"/>
    <w:rsid w:val="00C31D80"/>
    <w:rsid w:val="00C41D74"/>
    <w:rsid w:val="00C43F18"/>
    <w:rsid w:val="00C46A70"/>
    <w:rsid w:val="00C5510D"/>
    <w:rsid w:val="00C57106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D13B92"/>
    <w:rsid w:val="00D27E4F"/>
    <w:rsid w:val="00D3205F"/>
    <w:rsid w:val="00D4368F"/>
    <w:rsid w:val="00D45548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581B"/>
    <w:rsid w:val="00E403AC"/>
    <w:rsid w:val="00E473A3"/>
    <w:rsid w:val="00E50BFA"/>
    <w:rsid w:val="00E54201"/>
    <w:rsid w:val="00E60422"/>
    <w:rsid w:val="00E66974"/>
    <w:rsid w:val="00E919CC"/>
    <w:rsid w:val="00EA2380"/>
    <w:rsid w:val="00EB0E50"/>
    <w:rsid w:val="00EC0FC1"/>
    <w:rsid w:val="00EC396C"/>
    <w:rsid w:val="00EC7AF6"/>
    <w:rsid w:val="00EE6472"/>
    <w:rsid w:val="00F061BC"/>
    <w:rsid w:val="00F07951"/>
    <w:rsid w:val="00F11FE0"/>
    <w:rsid w:val="00F1365A"/>
    <w:rsid w:val="00F2024C"/>
    <w:rsid w:val="00F234D3"/>
    <w:rsid w:val="00F477F9"/>
    <w:rsid w:val="00F607C4"/>
    <w:rsid w:val="00F63AC4"/>
    <w:rsid w:val="00F82CEF"/>
    <w:rsid w:val="00F868C9"/>
    <w:rsid w:val="00F86E5D"/>
    <w:rsid w:val="00F92F05"/>
    <w:rsid w:val="00FA1A20"/>
    <w:rsid w:val="00FA7D65"/>
    <w:rsid w:val="00FB4140"/>
    <w:rsid w:val="00FC10F8"/>
    <w:rsid w:val="00FE28EA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1F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1F2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1F2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1F2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1F2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1F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1F2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1F2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1F2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1F2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964</izvorni_sadrzaj>
    <derivirana_varijabla naziv="DomainObject.Predmet.Broj_1">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2012.</izvorni_sadrzaj>
    <derivirana_varijabla naziv="DomainObject.Predmet.DatumOsnivanja_1">10.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St-964/2012</izvorni_sadrzaj>
    <derivirana_varijabla naziv="DomainObject.Predmet.OznakaBroj_1">St-964/2012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72.ST-596/2013</izvorni_sadrzaj>
    <derivirana_varijabla naziv="DomainObject.Predmet.PrimjedbaSuca_1">veza:
72.ST-596/2013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DIZAJN CENTAR AAG društvo s ograničenom odgovornošću za dizajn</izvorni_sadrzaj>
    <derivirana_varijabla naziv="DomainObject.Predmet.ProtustrankaFormated_1">  DIZAJN CENTAR AAG društvo s ograničenom odgovornošću za dizajn</derivirana_varijabla>
  </DomainObject.Predmet.ProtustrankaFormated>
  <DomainObject.Predmet.ProtustrankaFormatedOIB>
    <izvorni_sadrzaj>  DIZAJN CENTAR AAG društvo s ograničenom odgovornošću za dizajn, OIB 92918202270</izvorni_sadrzaj>
    <derivirana_varijabla naziv="DomainObject.Predmet.ProtustrankaFormatedOIB_1">  DIZAJN CENTAR AAG društvo s ograničenom odgovornošću za dizajn, OIB 92918202270</derivirana_varijabla>
  </DomainObject.Predmet.ProtustrankaFormatedOIB>
  <DomainObject.Predmet.ProtustrankaFormatedWithAdress>
    <izvorni_sadrzaj> DIZAJN CENTAR AAG društvo s ograničenom odgovornošću za dizajn, Ilica 15, 10000 Zagreb</izvorni_sadrzaj>
    <derivirana_varijabla naziv="DomainObject.Predmet.ProtustrankaFormatedWithAdress_1"> DIZAJN CENTAR AAG društvo s ograničenom odgovornošću za dizajn, Ilica 15, 10000 Zagreb</derivirana_varijabla>
  </DomainObject.Predmet.ProtustrankaFormatedWithAdress>
  <DomainObject.Predmet.ProtustrankaFormatedWithAdressOIB>
    <izvorni_sadrzaj> DIZAJN CENTAR AAG društvo s ograničenom odgovornošću za dizajn, OIB 92918202270, Ilica 15, 10000 Zagreb</izvorni_sadrzaj>
    <derivirana_varijabla naziv="DomainObject.Predmet.ProtustrankaFormatedWithAdressOIB_1"> DIZAJN CENTAR AAG društvo s ograničenom odgovornošću za dizajn, OIB 92918202270, Ilica 15, 10000 Zagreb</derivirana_varijabla>
  </DomainObject.Predmet.ProtustrankaFormatedWithAdressOIB>
  <DomainObject.Predmet.ProtustrankaWithAdress>
    <izvorni_sadrzaj>DIZAJN CENTAR AAG društvo s ograničenom odgovornošću za dizajn Ilica 15, 10000 Zagreb</izvorni_sadrzaj>
    <derivirana_varijabla naziv="DomainObject.Predmet.ProtustrankaWithAdress_1">DIZAJN CENTAR AAG društvo s ograničenom odgovornošću za dizajn Ilica 15, 10000 Zagreb</derivirana_varijabla>
  </DomainObject.Predmet.ProtustrankaWithAdress>
  <DomainObject.Predmet.ProtustrankaWithAdressOIB>
    <izvorni_sadrzaj>DIZAJN CENTAR AAG društvo s ograničenom odgovornošću za dizajn, OIB 92918202270, Ilica 15, 10000 Zagreb</izvorni_sadrzaj>
    <derivirana_varijabla naziv="DomainObject.Predmet.ProtustrankaWithAdressOIB_1">DIZAJN CENTAR AAG društvo s ograničenom odgovornošću za dizajn, OIB 92918202270, Ilica 15, 10000 Zagreb</derivirana_varijabla>
  </DomainObject.Predmet.ProtustrankaWithAdressOIB>
  <DomainObject.Predmet.ProtustrankaNazivFormated>
    <izvorni_sadrzaj>DIZAJN CENTAR AAG društvo s ograničenom odgovornošću za dizajn</izvorni_sadrzaj>
    <derivirana_varijabla naziv="DomainObject.Predmet.ProtustrankaNazivFormated_1">DIZAJN CENTAR AAG društvo s ograničenom odgovornošću za dizajn</derivirana_varijabla>
  </DomainObject.Predmet.ProtustrankaNazivFormated>
  <DomainObject.Predmet.ProtustrankaNazivFormatedOIB>
    <izvorni_sadrzaj>DIZAJN CENTAR AAG društvo s ograničenom odgovornošću za dizajn, OIB 92918202270</izvorni_sadrzaj>
    <derivirana_varijabla naziv="DomainObject.Predmet.ProtustrankaNazivFormatedOIB_1">DIZAJN CENTAR AAG društvo s ograničenom odgovornošću za dizajn, OIB 92918202270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DIANA DUGANIĆ BAJS; vjerovnici</izvorni_sadrzaj>
    <derivirana_varijabla naziv="DomainObject.Predmet.StrankaFormated_1">  DIANA DUGANIĆ BAJS; vjerovnici</derivirana_varijabla>
  </DomainObject.Predmet.StrankaFormated>
  <DomainObject.Predmet.StrankaFormatedOIB>
    <izvorni_sadrzaj>  DIANA DUGANIĆ BAJS; vjerovnici</izvorni_sadrzaj>
    <derivirana_varijabla naziv="DomainObject.Predmet.StrankaFormatedOIB_1">  DIANA DUGANIĆ BAJS; vjerovnici</derivirana_varijabla>
  </DomainObject.Predmet.StrankaFormatedOIB>
  <DomainObject.Predmet.StrankaFormatedWithAdress>
    <izvorni_sadrzaj> DIANA DUGANIĆ BAJS, IVANA MEŠTROVIĆA 2 B, 47000 Karlovac; vjerovnici</izvorni_sadrzaj>
    <derivirana_varijabla naziv="DomainObject.Predmet.StrankaFormatedWithAdress_1"> DIANA DUGANIĆ BAJS, IVANA MEŠTROVIĆA 2 B, 47000 Karlovac; vjerovnici</derivirana_varijabla>
  </DomainObject.Predmet.StrankaFormatedWithAdress>
  <DomainObject.Predmet.StrankaFormatedWithAdressOIB>
    <izvorni_sadrzaj> DIANA DUGANIĆ BAJS, IVANA MEŠTROVIĆA 2 B, 47000 Karlovac; vjerovnici</izvorni_sadrzaj>
    <derivirana_varijabla naziv="DomainObject.Predmet.StrankaFormatedWithAdressOIB_1"> DIANA DUGANIĆ BAJS, IVANA MEŠTROVIĆA 2 B, 47000 Karlovac; vjerovnici</derivirana_varijabla>
  </DomainObject.Predmet.StrankaFormatedWithAdressOIB>
  <DomainObject.Predmet.StrankaWithAdress>
    <izvorni_sadrzaj>DIANA DUGANIĆ BAJS IVANA MEŠTROVIĆA 2 B,47000 Karlovac,vjerovnici </izvorni_sadrzaj>
    <derivirana_varijabla naziv="DomainObject.Predmet.StrankaWithAdress_1">DIANA DUGANIĆ BAJS IVANA MEŠTROVIĆA 2 B,47000 Karlovac,vjerovnici </derivirana_varijabla>
  </DomainObject.Predmet.StrankaWithAdress>
  <DomainObject.Predmet.StrankaWithAdressOIB>
    <izvorni_sadrzaj>DIANA DUGANIĆ BAJS, IVANA MEŠTROVIĆA 2 B,47000 Karlovac,vjerovnici</izvorni_sadrzaj>
    <derivirana_varijabla naziv="DomainObject.Predmet.StrankaWithAdressOIB_1">DIANA DUGANIĆ BAJS, IVANA MEŠTROVIĆA 2 B,47000 Karlovac,vjerovnici</derivirana_varijabla>
  </DomainObject.Predmet.StrankaWithAdressOIB>
  <DomainObject.Predmet.StrankaNazivFormated>
    <izvorni_sadrzaj>DIANA DUGANIĆ BAJS,vjerovnici</izvorni_sadrzaj>
    <derivirana_varijabla naziv="DomainObject.Predmet.StrankaNazivFormated_1">DIANA DUGANIĆ BAJS,vjerovnici</derivirana_varijabla>
  </DomainObject.Predmet.StrankaNazivFormated>
  <DomainObject.Predmet.StrankaNazivFormatedOIB>
    <izvorni_sadrzaj>DIANA DUGANIĆ BAJS,vjerovnici</izvorni_sadrzaj>
    <derivirana_varijabla naziv="DomainObject.Predmet.StrankaNazivFormatedOIB_1">DIANA DUGANIĆ BAJS,vjerovnici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DIANA DUGANIĆ BAJS</item>
      <item>vjerovnici</item>
    </izvorni_sadrzaj>
    <derivirana_varijabla naziv="DomainObject.Predmet.StrankaListFormated_1">
      <item>DIANA DUGANIĆ BAJS</item>
      <item>vjerovnici</item>
    </derivirana_varijabla>
  </DomainObject.Predmet.StrankaListFormated>
  <DomainObject.Predmet.StrankaListFormatedOIB>
    <izvorni_sadrzaj>
      <item>DIANA DUGANIĆ BAJS</item>
      <item>vjerovnici</item>
    </izvorni_sadrzaj>
    <derivirana_varijabla naziv="DomainObject.Predmet.StrankaListFormatedOIB_1">
      <item>DIANA DUGANIĆ BAJS</item>
      <item>vjerovnici</item>
    </derivirana_varijabla>
  </DomainObject.Predmet.StrankaListFormatedOIB>
  <DomainObject.Predmet.StrankaListFormatedWithAdress>
    <izvorni_sadrzaj>
      <item>DIANA DUGANIĆ BAJS, IVANA MEŠTROVIĆA 2 B, 47000 Karlovac</item>
      <item>vjerovnici</item>
    </izvorni_sadrzaj>
    <derivirana_varijabla naziv="DomainObject.Predmet.StrankaListFormatedWithAdress_1">
      <item>DIANA DUGANIĆ BAJS, IVANA MEŠTROVIĆA 2 B, 47000 Karlovac</item>
      <item>vjerovnici</item>
    </derivirana_varijabla>
  </DomainObject.Predmet.StrankaListFormatedWithAdress>
  <DomainObject.Predmet.StrankaListFormatedWithAdressOIB>
    <izvorni_sadrzaj>
      <item>DIANA DUGANIĆ BAJS, IVANA MEŠTROVIĆA 2 B, 47000 Karlovac</item>
      <item>vjerovnici</item>
    </izvorni_sadrzaj>
    <derivirana_varijabla naziv="DomainObject.Predmet.StrankaListFormatedWithAdressOIB_1">
      <item>DIANA DUGANIĆ BAJS, IVANA MEŠTROVIĆA 2 B, 47000 Karlovac</item>
      <item>vjerovnici</item>
    </derivirana_varijabla>
  </DomainObject.Predmet.StrankaListFormatedWithAdressOIB>
  <DomainObject.Predmet.StrankaListNazivFormated>
    <izvorni_sadrzaj>
      <item>DIANA DUGANIĆ BAJS</item>
      <item>vjerovnici</item>
    </izvorni_sadrzaj>
    <derivirana_varijabla naziv="DomainObject.Predmet.StrankaListNazivFormated_1">
      <item>DIANA DUGANIĆ BAJS</item>
      <item>vjerovnici</item>
    </derivirana_varijabla>
  </DomainObject.Predmet.StrankaListNazivFormated>
  <DomainObject.Predmet.StrankaListNazivFormatedOIB>
    <izvorni_sadrzaj>
      <item>DIANA DUGANIĆ BAJS</item>
      <item>vjerovnici</item>
    </izvorni_sadrzaj>
    <derivirana_varijabla naziv="DomainObject.Predmet.StrankaListNazivFormatedOIB_1">
      <item>DIANA DUGANIĆ BAJS</item>
      <item>vjerovnici</item>
    </derivirana_varijabla>
  </DomainObject.Predmet.StrankaListNazivFormatedOIB>
  <DomainObject.Predmet.ProtuStrankaListFormated>
    <izvorni_sadrzaj>
      <item>DIZAJN CENTAR AAG društvo s ograničenom odgovornošću za dizajn</item>
    </izvorni_sadrzaj>
    <derivirana_varijabla naziv="DomainObject.Predmet.ProtuStrankaListFormated_1">
      <item>DIZAJN CENTAR AAG društvo s ograničenom odgovornošću za dizajn</item>
    </derivirana_varijabla>
  </DomainObject.Predmet.ProtuStrankaListFormated>
  <DomainObject.Predmet.ProtuStrankaListFormatedOIB>
    <izvorni_sadrzaj>
      <item>DIZAJN CENTAR AAG društvo s ograničenom odgovornošću za dizajn, OIB 92918202270</item>
    </izvorni_sadrzaj>
    <derivirana_varijabla naziv="DomainObject.Predmet.ProtuStrankaListFormatedOIB_1">
      <item>DIZAJN CENTAR AAG društvo s ograničenom odgovornošću za dizajn, OIB 92918202270</item>
    </derivirana_varijabla>
  </DomainObject.Predmet.ProtuStrankaListFormatedOIB>
  <DomainObject.Predmet.ProtuStrankaListFormatedWithAdress>
    <izvorni_sadrzaj>
      <item>DIZAJN CENTAR AAG društvo s ograničenom odgovornošću za dizajn, Ilica 15, 10000 Zagreb</item>
    </izvorni_sadrzaj>
    <derivirana_varijabla naziv="DomainObject.Predmet.ProtuStrankaListFormatedWithAdress_1">
      <item>DIZAJN CENTAR AAG društvo s ograničenom odgovornošću za dizajn, Ilica 15, 10000 Zagreb</item>
    </derivirana_varijabla>
  </DomainObject.Predmet.ProtuStrankaListFormatedWithAdress>
  <DomainObject.Predmet.ProtuStrankaListFormatedWithAdressOIB>
    <izvorni_sadrzaj>
      <item>DIZAJN CENTAR AAG društvo s ograničenom odgovornošću za dizajn, OIB 92918202270, Ilica 15, 10000 Zagreb</item>
    </izvorni_sadrzaj>
    <derivirana_varijabla naziv="DomainObject.Predmet.ProtuStrankaListFormatedWithAdressOIB_1">
      <item>DIZAJN CENTAR AAG društvo s ograničenom odgovornošću za dizajn, OIB 92918202270, Ilica 15, 10000 Zagreb</item>
    </derivirana_varijabla>
  </DomainObject.Predmet.ProtuStrankaListFormatedWithAdressOIB>
  <DomainObject.Predmet.ProtuStrankaListNazivFormated>
    <izvorni_sadrzaj>
      <item>DIZAJN CENTAR AAG društvo s ograničenom odgovornošću za dizajn</item>
    </izvorni_sadrzaj>
    <derivirana_varijabla naziv="DomainObject.Predmet.ProtuStrankaListNazivFormated_1">
      <item>DIZAJN CENTAR AAG društvo s ograničenom odgovornošću za dizajn</item>
    </derivirana_varijabla>
  </DomainObject.Predmet.ProtuStrankaListNazivFormated>
  <DomainObject.Predmet.ProtuStrankaListNazivFormatedOIB>
    <izvorni_sadrzaj>
      <item>DIZAJN CENTAR AAG društvo s ograničenom odgovornošću za dizajn, OIB 92918202270</item>
    </izvorni_sadrzaj>
    <derivirana_varijabla naziv="DomainObject.Predmet.ProtuStrankaListNazivFormatedOIB_1">
      <item>DIZAJN CENTAR AAG društvo s ograničenom odgovornošću za dizajn, OIB 92918202270</item>
    </derivirana_varijabla>
  </DomainObject.Predmet.ProtuStrankaListNazivFormatedOIB>
  <DomainObject.Predmet.OstaliListFormated>
    <izvorni_sadrzaj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TOMISLAV BARIŠIĆ</item>
      <item>Krešimir Loboja</item>
    </izvorni_sadrzaj>
    <derivirana_varijabla naziv="DomainObject.Predmet.OstaliListFormated_1"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TOMISLAV BARIŠIĆ</item>
      <item>Krešimir Loboja</item>
    </derivirana_varijabla>
  </DomainObject.Predmet.OstaliListFormated>
  <DomainObject.Predmet.OstaliListFormatedOIB>
    <izvorni_sadrzaj>
      <item>odvj. DRAŠKO ŠOĆ</item>
      <item>Rajka Jagmarević, OIB 54873974132</item>
      <item>ODVJ. BERISLAV BALENOVIĆ</item>
      <item>VB LEASING d.o.o. za leasing, OIB 55525619967</item>
      <item>IVICA ČUTUK</item>
      <item>MANIFEST d.o.o. za dizajn i usluge, OIB 85744512908</item>
      <item>CROATIA osiguranje d.d., OIB 26187994862</item>
      <item>FINA</item>
      <item>ODVJ. MIŠE SEBASTIJAN</item>
      <item>Mladen Kranjec vl. obrta "PROIZVODNJA VIJAKA KRANJEC", OIB 59294924118</item>
      <item>DEA-D, društvo s ograničenom odgovornošću za trgovinu i usluge, OIB 87947430283</item>
      <item>OD  Bardek, LIsac, Mušec, Skoko, Šarolić d.o.o.</item>
      <item>HEP- OPERATOR DISTRIBUCIJSKOG SUSTAVA d.o.o.</item>
      <item>odvj. RADOVAN DOŽUDIĆ</item>
      <item>TESLA ŠTEDNA BANKA dioničko društvo, OIB 82901735413</item>
      <item>TOMISLAV BARIŠIĆ</item>
      <item>Krešimir Loboja</item>
    </izvorni_sadrzaj>
    <derivirana_varijabla naziv="DomainObject.Predmet.OstaliListFormatedOIB_1">
      <item>odvj. DRAŠKO ŠOĆ</item>
      <item>Rajka Jagmarević, OIB 54873974132</item>
      <item>ODVJ. BERISLAV BALENOVIĆ</item>
      <item>VB LEASING d.o.o. za leasing, OIB 55525619967</item>
      <item>IVICA ČUTUK</item>
      <item>MANIFEST d.o.o. za dizajn i usluge, OIB 85744512908</item>
      <item>CROATIA osiguranje d.d., OIB 26187994862</item>
      <item>FINA</item>
      <item>ODVJ. MIŠE SEBASTIJAN</item>
      <item>Mladen Kranjec vl. obrta "PROIZVODNJA VIJAKA KRANJEC", OIB 59294924118</item>
      <item>DEA-D, društvo s ograničenom odgovornošću za trgovinu i usluge, OIB 87947430283</item>
      <item>OD  Bardek, LIsac, Mušec, Skoko, Šarolić d.o.o.</item>
      <item>HEP- OPERATOR DISTRIBUCIJSKOG SUSTAVA d.o.o.</item>
      <item>odvj. RADOVAN DOŽUDIĆ</item>
      <item>TESLA ŠTEDNA BANKA dioničko društvo, OIB 82901735413</item>
      <item>TOMISLAV BARIŠIĆ</item>
      <item>Krešimir Loboja</item>
    </derivirana_varijabla>
  </DomainObject.Predmet.OstaliListFormatedOIB>
  <DomainObject.Predmet.OstaliListFormatedWithAdress>
    <izvorni_sadrzaj>
      <item>odvj. DRAŠKO ŠOĆ, CRVENOG KRIŽA 31, 10 000 Zagreb</item>
      <item>Rajka Jagmarević</item>
      <item>ODVJ. BERISLAV BALENOVIĆ, S. I A. RADIĆA 8A, 44000 Sisak</item>
      <item>VB LEASING d.o.o. za leasing, Horvatova 82, 10000 Zagreb</item>
      <item>IVICA ČUTUK, PETRINJSKA 59, 10 000 Zagreb</item>
      <item>MANIFEST d.o.o. za dizajn i usluge, Basaričekova 3, 10000 Zagreb</item>
      <item>CROATIA osiguranje d.d., Miramarska 22, 10 000 Zagreb</item>
      <item>FINA, VRTNI PUT 3, 10 000 Zagreb</item>
      <item>ODVJ. MIŠE SEBASTIJAN, PETRINJSKA 48, 10000 Zagreb</item>
      <item>Mladen Kranjec vl. obrta "PROIZVODNJA VIJAKA KRANJEC", Ulica grada Vukovara 3, 10 000 Zagreb</item>
      <item>DEA-D, društvo s ograničenom odgovornošću za trgovinu i usluge, Odakova 7, 10000 Zagreb</item>
      <item>OD  Bardek, LIsac, Mušec, Skoko, Šarolić d.o.o., Ilica 1, 10 000 Zagreb</item>
      <item>HEP- OPERATOR DISTRIBUCIJSKOG SUSTAVA d.o.o., GUNDULIĆEVA 32, 10 000 Zagreb</item>
      <item>odvj. RADOVAN DOŽUDIĆ, MILANA NOVAČIĆA 11/A, 43240 Čazma</item>
      <item>TESLA ŠTEDNA BANKA dioničko društvo, Trg J.F. Kennedya 6 B, 10 000 Zagreb</item>
      <item>TOMISLAV BARIŠIĆ, Šoštarićeva 8, 10000 Zagreb</item>
      <item>Krešimir Loboja, Ignjata Đorđića 14, 10000 Zagreb</item>
    </izvorni_sadrzaj>
    <derivirana_varijabla naziv="DomainObject.Predmet.OstaliListFormatedWithAdress_1">
      <item>odvj. DRAŠKO ŠOĆ, CRVENOG KRIŽA 31, 10 000 Zagreb</item>
      <item>Rajka Jagmarević</item>
      <item>ODVJ. BERISLAV BALENOVIĆ, S. I A. RADIĆA 8A, 44000 Sisak</item>
      <item>VB LEASING d.o.o. za leasing, Horvatova 82, 10000 Zagreb</item>
      <item>IVICA ČUTUK, PETRINJSKA 59, 10 000 Zagreb</item>
      <item>MANIFEST d.o.o. za dizajn i usluge, Basaričekova 3, 10000 Zagreb</item>
      <item>CROATIA osiguranje d.d., Miramarska 22, 10 000 Zagreb</item>
      <item>FINA, VRTNI PUT 3, 10 000 Zagreb</item>
      <item>ODVJ. MIŠE SEBASTIJAN, PETRINJSKA 48, 10000 Zagreb</item>
      <item>Mladen Kranjec vl. obrta "PROIZVODNJA VIJAKA KRANJEC", Ulica grada Vukovara 3, 10 000 Zagreb</item>
      <item>DEA-D, društvo s ograničenom odgovornošću za trgovinu i usluge, Odakova 7, 10000 Zagreb</item>
      <item>OD  Bardek, LIsac, Mušec, Skoko, Šarolić d.o.o., Ilica 1, 10 000 Zagreb</item>
      <item>HEP- OPERATOR DISTRIBUCIJSKOG SUSTAVA d.o.o., GUNDULIĆEVA 32, 10 000 Zagreb</item>
      <item>odvj. RADOVAN DOŽUDIĆ, MILANA NOVAČIĆA 11/A, 43240 Čazma</item>
      <item>TESLA ŠTEDNA BANKA dioničko društvo, Trg J.F. Kennedya 6 B, 10 000 Zagreb</item>
      <item>TOMISLAV BARIŠIĆ, Šoštarićeva 8, 10000 Zagreb</item>
      <item>Krešimir Loboja, Ignjata Đorđića 14, 10000 Zagreb</item>
    </derivirana_varijabla>
  </DomainObject.Predmet.OstaliListFormatedWithAdress>
  <DomainObject.Predmet.OstaliListFormatedWithAdressOIB>
    <izvorni_sadrzaj>
      <item>odvj. DRAŠKO ŠOĆ, CRVENOG KRIŽA 31, 10 000 Zagreb</item>
      <item>Rajka Jagmarević, OIB 54873974132</item>
      <item>ODVJ. BERISLAV BALENOVIĆ, S. I A. RADIĆA 8A, 44000 Sisak</item>
      <item>VB LEASING d.o.o. za leasing, OIB 55525619967, Horvatova 82, 10000 Zagreb</item>
      <item>IVICA ČUTUK, PETRINJSKA 59, 10 000 Zagreb</item>
      <item>MANIFEST d.o.o. za dizajn i usluge, OIB 85744512908, Basaričekova 3, 10000 Zagreb</item>
      <item>CROATIA osiguranje d.d., OIB 26187994862, Miramarska 22, 10 000 Zagreb</item>
      <item>FINA, VRTNI PUT 3, 10 000 Zagreb</item>
      <item>ODVJ. MIŠE SEBASTIJAN, PETRINJSKA 48, 10000 Zagreb</item>
      <item>Mladen Kranjec vl. obrta "PROIZVODNJA VIJAKA KRANJEC", OIB 59294924118, Ulica grada Vukovara 3, 10 000 Zagreb</item>
      <item>DEA-D, društvo s ograničenom odgovornošću za trgovinu i usluge, OIB 87947430283, Odakova 7, 10000 Zagreb</item>
      <item>OD  Bardek, LIsac, Mušec, Skoko, Šarolić d.o.o., Ilica 1, 10 000 Zagreb</item>
      <item>HEP- OPERATOR DISTRIBUCIJSKOG SUSTAVA d.o.o., GUNDULIĆEVA 32, 10 000 Zagreb</item>
      <item>odvj. RADOVAN DOŽUDIĆ, MILANA NOVAČIĆA 11/A, 43240 Čazma</item>
      <item>TESLA ŠTEDNA BANKA dioničko društvo, OIB 82901735413, Trg J.F. Kennedya 6 B, 10 000 Zagreb</item>
      <item>TOMISLAV BARIŠIĆ, Šoštarićeva 8, 10000 Zagreb</item>
      <item>Krešimir Loboja, Ignjata Đorđića 14, 10000 Zagreb</item>
    </izvorni_sadrzaj>
    <derivirana_varijabla naziv="DomainObject.Predmet.OstaliListFormatedWithAdressOIB_1">
      <item>odvj. DRAŠKO ŠOĆ, CRVENOG KRIŽA 31, 10 000 Zagreb</item>
      <item>Rajka Jagmarević, OIB 54873974132</item>
      <item>ODVJ. BERISLAV BALENOVIĆ, S. I A. RADIĆA 8A, 44000 Sisak</item>
      <item>VB LEASING d.o.o. za leasing, OIB 55525619967, Horvatova 82, 10000 Zagreb</item>
      <item>IVICA ČUTUK, PETRINJSKA 59, 10 000 Zagreb</item>
      <item>MANIFEST d.o.o. za dizajn i usluge, OIB 85744512908, Basaričekova 3, 10000 Zagreb</item>
      <item>CROATIA osiguranje d.d., OIB 26187994862, Miramarska 22, 10 000 Zagreb</item>
      <item>FINA, VRTNI PUT 3, 10 000 Zagreb</item>
      <item>ODVJ. MIŠE SEBASTIJAN, PETRINJSKA 48, 10000 Zagreb</item>
      <item>Mladen Kranjec vl. obrta "PROIZVODNJA VIJAKA KRANJEC", OIB 59294924118, Ulica grada Vukovara 3, 10 000 Zagreb</item>
      <item>DEA-D, društvo s ograničenom odgovornošću za trgovinu i usluge, OIB 87947430283, Odakova 7, 10000 Zagreb</item>
      <item>OD  Bardek, LIsac, Mušec, Skoko, Šarolić d.o.o., Ilica 1, 10 000 Zagreb</item>
      <item>HEP- OPERATOR DISTRIBUCIJSKOG SUSTAVA d.o.o., GUNDULIĆEVA 32, 10 000 Zagreb</item>
      <item>odvj. RADOVAN DOŽUDIĆ, MILANA NOVAČIĆA 11/A, 43240 Čazma</item>
      <item>TESLA ŠTEDNA BANKA dioničko društvo, OIB 82901735413, Trg J.F. Kennedya 6 B, 10 000 Zagreb</item>
      <item>TOMISLAV BARIŠIĆ, Šoštarićeva 8, 10000 Zagreb</item>
      <item>Krešimir Loboja, Ignjata Đorđića 14, 10000 Zagreb</item>
    </derivirana_varijabla>
  </DomainObject.Predmet.OstaliListFormatedWithAdressOIB>
  <DomainObject.Predmet.OstaliListNazivFormated>
    <izvorni_sadrzaj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TOMISLAV BARIŠIĆ</item>
      <item>Krešimir Loboja</item>
    </izvorni_sadrzaj>
    <derivirana_varijabla naziv="DomainObject.Predmet.OstaliListNazivFormated_1"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TOMISLAV BARIŠIĆ</item>
      <item>Krešimir Loboja</item>
    </derivirana_varijabla>
  </DomainObject.Predmet.OstaliListNazivFormated>
  <DomainObject.Predmet.OstaliListNazivFormatedOIB>
    <izvorni_sadrzaj>
      <item>odvj. DRAŠKO ŠOĆ</item>
      <item>Rajka Jagmarević, OIB 54873974132</item>
      <item>ODVJ. BERISLAV BALENOVIĆ</item>
      <item>VB LEASING d.o.o. za leasing, OIB 55525619967</item>
      <item>IVICA ČUTUK</item>
      <item>MANIFEST d.o.o. za dizajn i usluge, OIB 85744512908</item>
      <item>CROATIA osiguranje d.d., OIB 26187994862</item>
      <item>FINA</item>
      <item>ODVJ. MIŠE SEBASTIJAN</item>
      <item>Mladen Kranjec vl. obrta "PROIZVODNJA VIJAKA KRANJEC", OIB 59294924118</item>
      <item>DEA-D, društvo s ograničenom odgovornošću za trgovinu i usluge, OIB 87947430283</item>
      <item>OD  Bardek, LIsac, Mušec, Skoko, Šarolić d.o.o.</item>
      <item>HEP- OPERATOR DISTRIBUCIJSKOG SUSTAVA d.o.o.</item>
      <item>odvj. RADOVAN DOŽUDIĆ</item>
      <item>TESLA ŠTEDNA BANKA dioničko društvo, OIB 82901735413</item>
      <item>TOMISLAV BARIŠIĆ</item>
      <item>Krešimir Loboja</item>
    </izvorni_sadrzaj>
    <derivirana_varijabla naziv="DomainObject.Predmet.OstaliListNazivFormatedOIB_1">
      <item>odvj. DRAŠKO ŠOĆ</item>
      <item>Rajka Jagmarević, OIB 54873974132</item>
      <item>ODVJ. BERISLAV BALENOVIĆ</item>
      <item>VB LEASING d.o.o. za leasing, OIB 55525619967</item>
      <item>IVICA ČUTUK</item>
      <item>MANIFEST d.o.o. za dizajn i usluge, OIB 85744512908</item>
      <item>CROATIA osiguranje d.d., OIB 26187994862</item>
      <item>FINA</item>
      <item>ODVJ. MIŠE SEBASTIJAN</item>
      <item>Mladen Kranjec vl. obrta "PROIZVODNJA VIJAKA KRANJEC", OIB 59294924118</item>
      <item>DEA-D, društvo s ograničenom odgovornošću za trgovinu i usluge, OIB 87947430283</item>
      <item>OD  Bardek, LIsac, Mušec, Skoko, Šarolić d.o.o.</item>
      <item>HEP- OPERATOR DISTRIBUCIJSKOG SUSTAVA d.o.o.</item>
      <item>odvj. RADOVAN DOŽUDIĆ</item>
      <item>TESLA ŠTEDNA BANKA dioničko društvo, OIB 82901735413</item>
      <item>TOMISLAV BARIŠIĆ</item>
      <item>Krešimir Loboja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DIANA DUGANIĆ BAJS i dr.</izvorni_sadrzaj>
    <derivirana_varijabla naziv="DomainObject.Predmet.StrankaIDrugi_1">DIANA DUGANIĆ BAJS i dr.</derivirana_varijabla>
  </DomainObject.Predmet.StrankaIDrugi>
  <DomainObject.Predmet.ProtustrankaIDrugi>
    <izvorni_sadrzaj>DIZAJN CENTAR AAG društvo s ograničenom odgovornošću za dizajn</izvorni_sadrzaj>
    <derivirana_varijabla naziv="DomainObject.Predmet.ProtustrankaIDrugi_1">DIZAJN CENTAR AAG društvo s ograničenom odgovornošću za dizajn</derivirana_varijabla>
  </DomainObject.Predmet.ProtustrankaIDrugi>
  <DomainObject.Predmet.StrankaIDrugiAdressOIB>
    <izvorni_sadrzaj>DIANA DUGANIĆ BAJS, IVANA MEŠTROVIĆA 2 B, 47000 Karlovac i dr.</izvorni_sadrzaj>
    <derivirana_varijabla naziv="DomainObject.Predmet.StrankaIDrugiAdressOIB_1">DIANA DUGANIĆ BAJS, IVANA MEŠTROVIĆA 2 B, 47000 Karlovac i dr.</derivirana_varijabla>
  </DomainObject.Predmet.StrankaIDrugiAdressOIB>
  <DomainObject.Predmet.ProtustrankaIDrugiAdressOIB>
    <izvorni_sadrzaj>DIZAJN CENTAR AAG društvo s ograničenom odgovornošću za dizajn, OIB 92918202270, Ilica 15, 10000 Zagreb</izvorni_sadrzaj>
    <derivirana_varijabla naziv="DomainObject.Predmet.ProtustrankaIDrugiAdressOIB_1">DIZAJN CENTAR AAG društvo s ograničenom odgovornošću za dizajn, OIB 92918202270, Ilica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DIZAJN CENTAR AAG društvo s ograničenom odgovornošću za dizajn</item>
      <item>DIANA DUGANIĆ BAJS</item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vjerovnici</item>
      <item>TOMISLAV BARIŠIĆ</item>
      <item>Krešimir Loboja</item>
    </izvorni_sadrzaj>
    <derivirana_varijabla naziv="DomainObject.Predmet.SudioniciListNaziv_1">
      <item>DIZAJN CENTAR AAG društvo s ograničenom odgovornošću za dizajn</item>
      <item>DIANA DUGANIĆ BAJS</item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vjerovnici</item>
      <item>TOMISLAV BARIŠIĆ</item>
      <item>Krešimir Loboja</item>
    </derivirana_varijabla>
  </DomainObject.Predmet.SudioniciListNaziv>
  <DomainObject.Predmet.SudioniciListAdressOIB>
    <izvorni_sadrzaj>
      <item>DIZAJN CENTAR AAG društvo s ograničenom odgovornošću za dizajn, OIB 92918202270, Ilica 15,10000 Zagreb</item>
      <item>DIANA DUGANIĆ BAJS, IVANA MEŠTROVIĆA 2 B,47000 Karlovac</item>
      <item>odvj. DRAŠKO ŠOĆ, CRVENOG KRIŽA 31,10 000 Zagreb</item>
      <item>Rajka Jagmarević, OIB 54873974132</item>
      <item>ODVJ. BERISLAV BALENOVIĆ, S. I A. RADIĆA 8A,44000 Sisak</item>
      <item>VB LEASING d.o.o. za leasing, OIB 55525619967, Horvatova 82,10000 Zagreb</item>
      <item>IVICA ČUTUK, PETRINJSKA 59,10 000 Zagreb</item>
      <item>MANIFEST d.o.o. za dizajn i usluge, OIB 85744512908, Basaričekova 3,10000 Zagreb</item>
      <item>CROATIA osiguranje d.d., OIB 26187994862, Miramarska 22,10 000 Zagreb</item>
      <item>FINA, VRTNI PUT 3,10 000 Zagreb</item>
      <item>ODVJ. MIŠE SEBASTIJAN, PETRINJSKA 48,10000 Zagreb</item>
      <item>Mladen Kranjec vl. obrta "PROIZVODNJA VIJAKA KRANJEC", OIB 59294924118, Ulica grada Vukovara 3,10 000 Zagreb</item>
      <item>DEA-D, društvo s ograničenom odgovornošću za trgovinu i usluge, OIB 87947430283, Odakova 7,10000 Zagreb</item>
      <item>OD  Bardek, LIsac, Mušec, Skoko, Šarolić d.o.o., Ilica 1,10 000 Zagreb</item>
      <item>HEP- OPERATOR DISTRIBUCIJSKOG SUSTAVA d.o.o., GUNDULIĆEVA 32,10 000 Zagreb</item>
      <item>odvj. RADOVAN DOŽUDIĆ, MILANA NOVAČIĆA 11/A,43240 Čazma</item>
      <item>TESLA ŠTEDNA BANKA dioničko društvo, OIB 82901735413, Trg J.F. Kennedya 6 B,10 000 Zagreb</item>
      <item>vjerovnici</item>
      <item>TOMISLAV BARIŠIĆ, Šoštarićeva 8,10000 Zagreb</item>
      <item>Krešimir Loboja, Ignjata Đorđića 14,10000 Zagreb</item>
    </izvorni_sadrzaj>
    <derivirana_varijabla naziv="DomainObject.Predmet.SudioniciListAdressOIB_1">
      <item>DIZAJN CENTAR AAG društvo s ograničenom odgovornošću za dizajn, OIB 92918202270, Ilica 15,10000 Zagreb</item>
      <item>DIANA DUGANIĆ BAJS, IVANA MEŠTROVIĆA 2 B,47000 Karlovac</item>
      <item>odvj. DRAŠKO ŠOĆ, CRVENOG KRIŽA 31,10 000 Zagreb</item>
      <item>Rajka Jagmarević, OIB 54873974132</item>
      <item>ODVJ. BERISLAV BALENOVIĆ, S. I A. RADIĆA 8A,44000 Sisak</item>
      <item>VB LEASING d.o.o. za leasing, OIB 55525619967, Horvatova 82,10000 Zagreb</item>
      <item>IVICA ČUTUK, PETRINJSKA 59,10 000 Zagreb</item>
      <item>MANIFEST d.o.o. za dizajn i usluge, OIB 85744512908, Basaričekova 3,10000 Zagreb</item>
      <item>CROATIA osiguranje d.d., OIB 26187994862, Miramarska 22,10 000 Zagreb</item>
      <item>FINA, VRTNI PUT 3,10 000 Zagreb</item>
      <item>ODVJ. MIŠE SEBASTIJAN, PETRINJSKA 48,10000 Zagreb</item>
      <item>Mladen Kranjec vl. obrta "PROIZVODNJA VIJAKA KRANJEC", OIB 59294924118, Ulica grada Vukovara 3,10 000 Zagreb</item>
      <item>DEA-D, društvo s ograničenom odgovornošću za trgovinu i usluge, OIB 87947430283, Odakova 7,10000 Zagreb</item>
      <item>OD  Bardek, LIsac, Mušec, Skoko, Šarolić d.o.o., Ilica 1,10 000 Zagreb</item>
      <item>HEP- OPERATOR DISTRIBUCIJSKOG SUSTAVA d.o.o., GUNDULIĆEVA 32,10 000 Zagreb</item>
      <item>odvj. RADOVAN DOŽUDIĆ, MILANA NOVAČIĆA 11/A,43240 Čazma</item>
      <item>TESLA ŠTEDNA BANKA dioničko društvo, OIB 82901735413, Trg J.F. Kennedya 6 B,10 000 Zagreb</item>
      <item>vjerovnici</item>
      <item>TOMISLAV BARIŠIĆ, Šoštarićeva 8,10000 Zagreb</item>
      <item>Krešimir Loboja, Ignjata Đorđića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92918202270</item>
      <item>, OIB null</item>
      <item>, OIB null</item>
      <item>, OIB 54873974132</item>
      <item>, OIB null</item>
      <item>, OIB 55525619967</item>
      <item>, OIB null</item>
      <item>, OIB 85744512908</item>
      <item>, OIB 26187994862</item>
      <item>, OIB null</item>
      <item>, OIB null</item>
      <item>, OIB 59294924118</item>
      <item>, OIB 87947430283</item>
      <item>, OIB null</item>
      <item>, OIB null</item>
      <item>, OIB null</item>
      <item>, OIB 82901735413</item>
      <item>, OIB null</item>
      <item>, OIB null</item>
      <item>, OIB null</item>
    </izvorni_sadrzaj>
    <derivirana_varijabla naziv="DomainObject.Predmet.SudioniciListNazivOIB_1">
      <item>, OIB 92918202270</item>
      <item>, OIB null</item>
      <item>, OIB null</item>
      <item>, OIB 54873974132</item>
      <item>, OIB null</item>
      <item>, OIB 55525619967</item>
      <item>, OIB null</item>
      <item>, OIB 85744512908</item>
      <item>, OIB 26187994862</item>
      <item>, OIB null</item>
      <item>, OIB null</item>
      <item>, OIB 59294924118</item>
      <item>, OIB 87947430283</item>
      <item>, OIB null</item>
      <item>, OIB null</item>
      <item>, OIB null</item>
      <item>, OIB 82901735413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3ECBDE-4D7B-4540-8814-46909C7D08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234</properties:Words>
  <properties:Characters>1082</properties:Characters>
  <properties:Lines>42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2015-10-26T09:52:00Z</dcterms:created>
  <dc:creator>BISERKA CALIC</dc:creator>
  <cp:lastModifiedBy>Ivanka Lukač</cp:lastModifiedBy>
  <cp:lastPrinted>2015-10-26T09:54:00Z</cp:lastPrinted>
  <dcterms:modified xmlns:xsi="http://www.w3.org/2001/XMLSchema-instance" xsi:type="dcterms:W3CDTF">2015-10-26T10:00:00Z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