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c640" w14:paraId="ec2c640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231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CF3A78">
        <w:t>27</w:t>
      </w:r>
      <w:r w:rsidR="008155EE" w:rsidRPr="005632E0">
        <w:t>/</w:t>
      </w:r>
      <w:r w:rsidR="00CF3A78">
        <w:t>16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0F1E6D">
        <w:t>22</w:t>
      </w:r>
      <w:r w:rsidR="00AC4528" w:rsidRPr="00B64234">
        <w:t>.</w:t>
      </w:r>
      <w:r w:rsidR="00BE567D" w:rsidRPr="00B64234">
        <w:t xml:space="preserve"> </w:t>
      </w:r>
      <w:r w:rsidR="0092315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CF3A78">
        <w:t>SUNČANO RASPOLOŽENJE turistička agencija</w:t>
      </w:r>
      <w:r w:rsidR="0043282E">
        <w:t xml:space="preserve"> </w:t>
      </w:r>
      <w:r w:rsidR="00C927FD">
        <w:t xml:space="preserve"> </w:t>
      </w:r>
      <w:r w:rsidR="0051532C">
        <w:t xml:space="preserve"> d.o.o.</w:t>
      </w:r>
      <w:r w:rsidR="0012692F">
        <w:t xml:space="preserve"> </w:t>
      </w:r>
      <w:r w:rsidR="00012C04">
        <w:t xml:space="preserve"> </w:t>
      </w:r>
      <w:r w:rsidR="007F7234">
        <w:t xml:space="preserve"> </w:t>
      </w:r>
      <w:r w:rsidR="006B5AEE">
        <w:t xml:space="preserve">, </w:t>
      </w:r>
      <w:r w:rsidR="0043282E">
        <w:t>Zagreb</w:t>
      </w:r>
      <w:r w:rsidR="00313A40">
        <w:t xml:space="preserve">, </w:t>
      </w:r>
      <w:r w:rsidR="00CF3A78">
        <w:t xml:space="preserve">Šišićeva </w:t>
      </w:r>
      <w:r w:rsidR="003C09E7">
        <w:t xml:space="preserve"> </w:t>
      </w:r>
      <w:r w:rsidR="0043282E">
        <w:t xml:space="preserve"> </w:t>
      </w:r>
      <w:r w:rsidR="00CF3A78">
        <w:t>11</w:t>
      </w:r>
      <w:r w:rsidR="008D22C3">
        <w:t>,</w:t>
      </w:r>
      <w:r w:rsidR="00AC4528" w:rsidRPr="005632E0">
        <w:t xml:space="preserve"> (OIB</w:t>
      </w:r>
      <w:r w:rsidR="00313A40">
        <w:t xml:space="preserve"> </w:t>
      </w:r>
      <w:r w:rsidR="00CF3A78">
        <w:t>99096842999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CF3A78">
        <w:t>1.721,73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0F1E6D">
        <w:t>22</w:t>
      </w:r>
      <w:r w:rsidR="00BE567D" w:rsidRPr="00B64234">
        <w:t xml:space="preserve">. </w:t>
      </w:r>
      <w:r w:rsidR="0092315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231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F3A78">
      <w:rPr>
        <w:b/>
      </w:rPr>
      <w:t>27</w:t>
    </w:r>
    <w:r w:rsidRPr="00BE567D">
      <w:rPr>
        <w:b/>
      </w:rPr>
      <w:t>/</w:t>
    </w:r>
    <w:r w:rsidR="00CF3A78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C04"/>
    <w:rsid w:val="0004072A"/>
    <w:rsid w:val="000642A8"/>
    <w:rsid w:val="000F1E6D"/>
    <w:rsid w:val="0011195A"/>
    <w:rsid w:val="00114EAD"/>
    <w:rsid w:val="0012692F"/>
    <w:rsid w:val="00143666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2F0EBF"/>
    <w:rsid w:val="00313A40"/>
    <w:rsid w:val="00325398"/>
    <w:rsid w:val="00331CEA"/>
    <w:rsid w:val="00377D35"/>
    <w:rsid w:val="0038246E"/>
    <w:rsid w:val="003851FD"/>
    <w:rsid w:val="003C09E7"/>
    <w:rsid w:val="003C29E7"/>
    <w:rsid w:val="003D35F9"/>
    <w:rsid w:val="003E3A15"/>
    <w:rsid w:val="00413F4C"/>
    <w:rsid w:val="00421590"/>
    <w:rsid w:val="0043282E"/>
    <w:rsid w:val="00471FE8"/>
    <w:rsid w:val="004939E4"/>
    <w:rsid w:val="004B337A"/>
    <w:rsid w:val="004C5EA2"/>
    <w:rsid w:val="004F3962"/>
    <w:rsid w:val="00500219"/>
    <w:rsid w:val="00503757"/>
    <w:rsid w:val="0051532C"/>
    <w:rsid w:val="00533046"/>
    <w:rsid w:val="0053403F"/>
    <w:rsid w:val="0053446F"/>
    <w:rsid w:val="0054315E"/>
    <w:rsid w:val="005621BF"/>
    <w:rsid w:val="005632E0"/>
    <w:rsid w:val="00572798"/>
    <w:rsid w:val="00590AEF"/>
    <w:rsid w:val="00591994"/>
    <w:rsid w:val="005A0039"/>
    <w:rsid w:val="005C1835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068D"/>
    <w:rsid w:val="00627F6A"/>
    <w:rsid w:val="006315DD"/>
    <w:rsid w:val="006323DD"/>
    <w:rsid w:val="00646E9A"/>
    <w:rsid w:val="00657B8E"/>
    <w:rsid w:val="006B5AEE"/>
    <w:rsid w:val="006B5C33"/>
    <w:rsid w:val="00753083"/>
    <w:rsid w:val="007B5AFD"/>
    <w:rsid w:val="007D5A5D"/>
    <w:rsid w:val="007F7234"/>
    <w:rsid w:val="00801372"/>
    <w:rsid w:val="008155EE"/>
    <w:rsid w:val="008613BD"/>
    <w:rsid w:val="00863025"/>
    <w:rsid w:val="00871F01"/>
    <w:rsid w:val="008A2814"/>
    <w:rsid w:val="008D22C3"/>
    <w:rsid w:val="008E4837"/>
    <w:rsid w:val="00920CA0"/>
    <w:rsid w:val="0092315D"/>
    <w:rsid w:val="0093169F"/>
    <w:rsid w:val="009419D8"/>
    <w:rsid w:val="0095193E"/>
    <w:rsid w:val="009771E4"/>
    <w:rsid w:val="00A04F26"/>
    <w:rsid w:val="00A147E6"/>
    <w:rsid w:val="00A14A88"/>
    <w:rsid w:val="00A44F10"/>
    <w:rsid w:val="00A71431"/>
    <w:rsid w:val="00AC0AB6"/>
    <w:rsid w:val="00AC4528"/>
    <w:rsid w:val="00AD027A"/>
    <w:rsid w:val="00AD778F"/>
    <w:rsid w:val="00AF015A"/>
    <w:rsid w:val="00B17D56"/>
    <w:rsid w:val="00B30CE3"/>
    <w:rsid w:val="00B31B92"/>
    <w:rsid w:val="00B35CBC"/>
    <w:rsid w:val="00B64234"/>
    <w:rsid w:val="00B74AD9"/>
    <w:rsid w:val="00B82F18"/>
    <w:rsid w:val="00BB3C74"/>
    <w:rsid w:val="00BE567D"/>
    <w:rsid w:val="00C141E8"/>
    <w:rsid w:val="00C15FDE"/>
    <w:rsid w:val="00C24013"/>
    <w:rsid w:val="00C836B9"/>
    <w:rsid w:val="00C927FD"/>
    <w:rsid w:val="00C958E9"/>
    <w:rsid w:val="00CB1353"/>
    <w:rsid w:val="00CE7362"/>
    <w:rsid w:val="00CF3A78"/>
    <w:rsid w:val="00D01B78"/>
    <w:rsid w:val="00D66226"/>
    <w:rsid w:val="00D8483B"/>
    <w:rsid w:val="00DC5C7D"/>
    <w:rsid w:val="00DD43AA"/>
    <w:rsid w:val="00DE5A76"/>
    <w:rsid w:val="00E16D25"/>
    <w:rsid w:val="00E25D3F"/>
    <w:rsid w:val="00E45972"/>
    <w:rsid w:val="00EC3302"/>
    <w:rsid w:val="00ED6AA8"/>
    <w:rsid w:val="00F034D3"/>
    <w:rsid w:val="00F1591E"/>
    <w:rsid w:val="00F5777C"/>
    <w:rsid w:val="00F96A31"/>
    <w:rsid w:val="00FD78CF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1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CEA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CEA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CEA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CEA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1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CEA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CEA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CEA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CEA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St-27/2016</izvorni_sadrzaj>
    <derivirana_varijabla naziv="DomainObject.Predmet.OznakaBroj_1">St-27/2016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SUNČANO RASPOLOŽENJE turistička agencija d.o.o.</izvorni_sadrzaj>
    <derivirana_varijabla naziv="DomainObject.Predmet.ProtustrankaFormated_1">  SUNČANO RASPOLOŽENJE turistička agencija d.o.o.</derivirana_varijabla>
  </DomainObject.Predmet.ProtustrankaFormated>
  <DomainObject.Predmet.ProtustrankaFormatedOIB>
    <izvorni_sadrzaj>  SUNČANO RASPOLOŽENJE turistička agencija d.o.o., OIB 99096842999</izvorni_sadrzaj>
    <derivirana_varijabla naziv="DomainObject.Predmet.ProtustrankaFormatedOIB_1">  SUNČANO RASPOLOŽENJE turistička agencija d.o.o., OIB 99096842999</derivirana_varijabla>
  </DomainObject.Predmet.ProtustrankaFormatedOIB>
  <DomainObject.Predmet.ProtustrankaFormatedWithAdress>
    <izvorni_sadrzaj> SUNČANO RASPOLOŽENJE turistička agencija d.o.o., Šišićeva 11, 10000 Zagreb</izvorni_sadrzaj>
    <derivirana_varijabla naziv="DomainObject.Predmet.ProtustrankaFormatedWithAdress_1"> SUNČANO RASPOLOŽENJE turistička agencija d.o.o., Šišićeva 11, 10000 Zagreb</derivirana_varijabla>
  </DomainObject.Predmet.ProtustrankaFormatedWithAdress>
  <DomainObject.Predmet.ProtustrankaFormatedWithAdressOIB>
    <izvorni_sadrzaj> SUNČANO RASPOLOŽENJE turistička agencija d.o.o., OIB 99096842999, Šišićeva 11, 10000 Zagreb</izvorni_sadrzaj>
    <derivirana_varijabla naziv="DomainObject.Predmet.ProtustrankaFormatedWithAdressOIB_1"> SUNČANO RASPOLOŽENJE turistička agencija d.o.o., OIB 99096842999, Šišićeva 11, 10000 Zagreb</derivirana_varijabla>
  </DomainObject.Predmet.ProtustrankaFormatedWithAdressOIB>
  <DomainObject.Predmet.ProtustrankaWithAdress>
    <izvorni_sadrzaj>SUNČANO RASPOLOŽENJE turistička agencija d.o.o. Šišićeva 11, 10000 Zagreb</izvorni_sadrzaj>
    <derivirana_varijabla naziv="DomainObject.Predmet.ProtustrankaWithAdress_1">SUNČANO RASPOLOŽENJE turistička agencija d.o.o. Šišićeva 11, 10000 Zagreb</derivirana_varijabla>
  </DomainObject.Predmet.ProtustrankaWithAdress>
  <DomainObject.Predmet.ProtustrankaWithAdressOIB>
    <izvorni_sadrzaj>SUNČANO RASPOLOŽENJE turistička agencija d.o.o., OIB 99096842999, Šišićeva 11, 10000 Zagreb</izvorni_sadrzaj>
    <derivirana_varijabla naziv="DomainObject.Predmet.ProtustrankaWithAdressOIB_1">SUNČANO RASPOLOŽENJE turistička agencija d.o.o., OIB 99096842999, Šišićeva 11, 10000 Zagreb</derivirana_varijabla>
  </DomainObject.Predmet.ProtustrankaWithAdressOIB>
  <DomainObject.Predmet.ProtustrankaNazivFormated>
    <izvorni_sadrzaj>SUNČANO RASPOLOŽENJE turistička agencija d.o.o.</izvorni_sadrzaj>
    <derivirana_varijabla naziv="DomainObject.Predmet.ProtustrankaNazivFormated_1">SUNČANO RASPOLOŽENJE turistička agencija d.o.o.</derivirana_varijabla>
  </DomainObject.Predmet.ProtustrankaNazivFormated>
  <DomainObject.Predmet.ProtustrankaNazivFormatedOIB>
    <izvorni_sadrzaj>SUNČANO RASPOLOŽENJE turistička agencija d.o.o., OIB 99096842999</izvorni_sadrzaj>
    <derivirana_varijabla naziv="DomainObject.Predmet.ProtustrankaNazivFormatedOIB_1">SUNČANO RASPOLOŽENJE turistička agencija d.o.o., OIB 99096842999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SUNČANO RASPOLOŽENJE turistička agencija d.o.o.</item>
    </izvorni_sadrzaj>
    <derivirana_varijabla naziv="DomainObject.Predmet.ProtuStrankaListFormated_1">
      <item>SUNČANO RASPOLOŽENJE turistička agencija d.o.o.</item>
    </derivirana_varijabla>
  </DomainObject.Predmet.ProtuStrankaListFormated>
  <DomainObject.Predmet.ProtuStrankaListFormatedOIB>
    <izvorni_sadrzaj>
      <item>SUNČANO RASPOLOŽENJE turistička agencija d.o.o., OIB 99096842999</item>
    </izvorni_sadrzaj>
    <derivirana_varijabla naziv="DomainObject.Predmet.ProtuStrankaListFormatedOIB_1">
      <item>SUNČANO RASPOLOŽENJE turistička agencija d.o.o., OIB 99096842999</item>
    </derivirana_varijabla>
  </DomainObject.Predmet.ProtuStrankaListFormatedOIB>
  <DomainObject.Predmet.ProtuStrankaListFormatedWithAdress>
    <izvorni_sadrzaj>
      <item>SUNČANO RASPOLOŽENJE turistička agencija d.o.o., Šišićeva 11, 10000 Zagreb</item>
    </izvorni_sadrzaj>
    <derivirana_varijabla naziv="DomainObject.Predmet.ProtuStrankaListFormatedWithAdress_1">
      <item>SUNČANO RASPOLOŽENJE turistička agencija d.o.o., Šišićeva 11, 10000 Zagreb</item>
    </derivirana_varijabla>
  </DomainObject.Predmet.ProtuStrankaListFormatedWithAdress>
  <DomainObject.Predmet.ProtuStrankaListFormatedWithAdressOIB>
    <izvorni_sadrzaj>
      <item>SUNČANO RASPOLOŽENJE turistička agencija d.o.o., OIB 99096842999, Šišićeva 11, 10000 Zagreb</item>
    </izvorni_sadrzaj>
    <derivirana_varijabla naziv="DomainObject.Predmet.ProtuStrankaListFormatedWithAdressOIB_1">
      <item>SUNČANO RASPOLOŽENJE turistička agencija d.o.o., OIB 99096842999, Šišićeva 11, 10000 Zagreb</item>
    </derivirana_varijabla>
  </DomainObject.Predmet.ProtuStrankaListFormatedWithAdressOIB>
  <DomainObject.Predmet.ProtuStrankaListNazivFormated>
    <izvorni_sadrzaj>
      <item>SUNČANO RASPOLOŽENJE turistička agencija d.o.o.</item>
    </izvorni_sadrzaj>
    <derivirana_varijabla naziv="DomainObject.Predmet.ProtuStrankaListNazivFormated_1">
      <item>SUNČANO RASPOLOŽENJE turistička agencija d.o.o.</item>
    </derivirana_varijabla>
  </DomainObject.Predmet.ProtuStrankaListNazivFormated>
  <DomainObject.Predmet.ProtuStrankaListNazivFormatedOIB>
    <izvorni_sadrzaj>
      <item>SUNČANO RASPOLOŽENJE turistička agencija d.o.o., OIB 99096842999</item>
    </izvorni_sadrzaj>
    <derivirana_varijabla naziv="DomainObject.Predmet.ProtuStrankaListNazivFormatedOIB_1">
      <item>SUNČANO RASPOLOŽENJE turistička agencija d.o.o., OIB 99096842999</item>
    </derivirana_varijabla>
  </DomainObject.Predmet.ProtuStrankaListNazivFormatedOIB>
  <DomainObject.Predmet.OstaliListFormated>
    <izvorni_sadrzaj>
      <item>OLGA OVSYANNIKOVA</item>
    </izvorni_sadrzaj>
    <derivirana_varijabla naziv="DomainObject.Predmet.OstaliListFormated_1">
      <item>OLGA OVSYANNIKOVA</item>
    </derivirana_varijabla>
  </DomainObject.Predmet.OstaliListFormated>
  <DomainObject.Predmet.OstaliListFormatedOIB>
    <izvorni_sadrzaj>
      <item>OLGA OVSYANNIKOVA, OIB 97580953216</item>
    </izvorni_sadrzaj>
    <derivirana_varijabla naziv="DomainObject.Predmet.OstaliListFormatedOIB_1">
      <item>OLGA OVSYANNIKOVA, OIB 97580953216</item>
    </derivirana_varijabla>
  </DomainObject.Predmet.OstaliListFormatedOIB>
  <DomainObject.Predmet.OstaliListFormatedWithAdress>
    <izvorni_sadrzaj>
      <item>OLGA OVSYANNIKOVA, Irtushkaya babereznaya 42-78, Omsk</item>
    </izvorni_sadrzaj>
    <derivirana_varijabla naziv="DomainObject.Predmet.OstaliListFormatedWithAdress_1">
      <item>OLGA OVSYANNIKOVA, Irtushkaya babereznaya 42-78, Omsk</item>
    </derivirana_varijabla>
  </DomainObject.Predmet.OstaliListFormatedWithAdress>
  <DomainObject.Predmet.OstaliListFormatedWithAdressOIB>
    <izvorni_sadrzaj>
      <item>OLGA OVSYANNIKOVA, OIB 97580953216, Irtushkaya babereznaya 42-78, Omsk</item>
    </izvorni_sadrzaj>
    <derivirana_varijabla naziv="DomainObject.Predmet.OstaliListFormatedWithAdressOIB_1">
      <item>OLGA OVSYANNIKOVA, OIB 97580953216, Irtushkaya babereznaya 42-78, Omsk</item>
    </derivirana_varijabla>
  </DomainObject.Predmet.OstaliListFormatedWithAdressOIB>
  <DomainObject.Predmet.OstaliListNazivFormated>
    <izvorni_sadrzaj>
      <item>OLGA OVSYANNIKOVA</item>
    </izvorni_sadrzaj>
    <derivirana_varijabla naziv="DomainObject.Predmet.OstaliListNazivFormated_1">
      <item>OLGA OVSYANNIKOVA</item>
    </derivirana_varijabla>
  </DomainObject.Predmet.OstaliListNazivFormated>
  <DomainObject.Predmet.OstaliListNazivFormatedOIB>
    <izvorni_sadrzaj>
      <item>OLGA OVSYANNIKOVA, OIB 97580953216</item>
    </izvorni_sadrzaj>
    <derivirana_varijabla naziv="DomainObject.Predmet.OstaliListNazivFormatedOIB_1">
      <item>OLGA OVSYANNIKOVA, OIB 97580953216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SUNČANO RASPOLOŽENJE turistička agencija d.o.o.</izvorni_sadrzaj>
    <derivirana_varijabla naziv="DomainObject.Predmet.ProtustrankaIDrugi_1">SUNČANO RASPOLOŽENJE turistička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SUNČANO RASPOLOŽENJE turistička agencija d.o.o., OIB 99096842999, Šišićeva 11, 10000 Zagreb</izvorni_sadrzaj>
    <derivirana_varijabla naziv="DomainObject.Predmet.ProtustrankaIDrugiAdressOIB_1">SUNČANO RASPOLOŽENJE turistička agencija d.o.o., OIB 99096842999, Šišićeva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SUNČANO RASPOLOŽENJE turistička agencija d.o.o.</item>
      <item>OLGA OVSYANNIKOVA</item>
    </izvorni_sadrzaj>
    <derivirana_varijabla naziv="DomainObject.Predmet.SudioniciListNaziv_1">
      <item>FINA Regionalni centar Zagreb</item>
      <item>SUNČANO RASPOLOŽENJE turistička agencija d.o.o.</item>
      <item>OLGA OVSYANNIKOVA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SUNČANO RASPOLOŽENJE turistička agencija d.o.o., OIB 99096842999, Šišićeva 11,10000 Zagreb</item>
      <item>OLGA OVSYANNIKOVA, OIB 97580953216, Irtushkaya babereznaya 42-78,Omsk</item>
    </izvorni_sadrzaj>
    <derivirana_varijabla naziv="DomainObject.Predmet.SudioniciListAdressOIB_1">
      <item>FINA Regionalni centar Zagreb, OIB 85821130368, Trg svibanjskih žrtava 1995. 1,10000 Zagreb</item>
      <item>SUNČANO RASPOLOŽENJE turistička agencija d.o.o., OIB 99096842999, Šišićeva 11,10000 Zagreb</item>
      <item>OLGA OVSYANNIKOVA, OIB 97580953216, Irtushkaya babereznaya 42-78,Omsk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99096842999</item>
      <item>, OIB 97580953216</item>
    </izvorni_sadrzaj>
    <derivirana_varijabla naziv="DomainObject.Predmet.SudioniciListNazivOIB_1">
      <item>, OIB 85821130368</item>
      <item>, OIB 99096842999</item>
      <item>, OIB 97580953216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1421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2016-02-22T13:41:00Z</dcterms:created>
  <dc:creator>ilukac</dc:creator>
  <cp:lastModifiedBy>Ksenija Hršak</cp:lastModifiedBy>
  <cp:lastPrinted>2016-02-22T13:33:00Z</cp:lastPrinted>
  <dcterms:modified xmlns:xsi="http://www.w3.org/2001/XMLSchema-instance" xsi:type="dcterms:W3CDTF">2016-02-22T13:42:00Z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