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1124" w14:paraId="ddb1124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81269F" w:rsidR="009C4D0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</w:t>
      </w:r>
      <w:r w:rsidR="00F104EA">
        <w:t>5862/2016</w:t>
      </w:r>
      <w:r w:rsidR="0029022B">
        <w:t>-37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F104EA" w:rsidP="00F104EA" w:rsidR="00F104EA" w:rsidRPr="000D7E78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BA00AB">
        <w:t xml:space="preserve">OPEKA d.o.o. u stečaju, Zagreb, </w:t>
      </w:r>
      <w:proofErr w:type="spellStart"/>
      <w:r w:rsidRPr="00BA00AB">
        <w:t>Kennedyjev</w:t>
      </w:r>
      <w:proofErr w:type="spellEnd"/>
      <w:r w:rsidRPr="00BA00AB">
        <w:t xml:space="preserve"> trg 2, OIB: 03560303369, MBS: 040237884</w:t>
      </w:r>
      <w:r w:rsidRPr="000D7E78">
        <w:rPr>
          <w:lang w:val="pt-BR"/>
        </w:rPr>
        <w:t xml:space="preserve">, dana </w:t>
      </w:r>
      <w:r w:rsidR="00971896">
        <w:rPr>
          <w:lang w:val="pt-BR"/>
        </w:rPr>
        <w:t>18</w:t>
      </w:r>
      <w:r>
        <w:rPr>
          <w:lang w:val="pt-BR"/>
        </w:rPr>
        <w:t>.</w:t>
      </w:r>
      <w:r w:rsidR="00971896">
        <w:rPr>
          <w:lang w:val="pt-BR"/>
        </w:rPr>
        <w:t xml:space="preserve"> listopada</w:t>
      </w:r>
      <w:r w:rsidRPr="000D7E78">
        <w:rPr>
          <w:lang w:val="pt-BR"/>
        </w:rPr>
        <w:t xml:space="preserve"> 201</w:t>
      </w:r>
      <w:r w:rsidR="00971896">
        <w:rPr>
          <w:lang w:val="pt-BR"/>
        </w:rPr>
        <w:t>8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3812A3" w:rsidR="003812A3" w:rsidRPr="009A689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u roku od 15</w:t>
      </w:r>
      <w:r w:rsidR="003812A3" w:rsidRPr="009A6899">
        <w:t xml:space="preserve"> dana </w:t>
      </w:r>
      <w:r w:rsidR="00AD103F">
        <w:t>od dana primitka zaključka dostavi</w:t>
      </w:r>
      <w:r w:rsidR="00F104EA">
        <w:t>ti</w:t>
      </w:r>
      <w:r w:rsidR="00AD103F">
        <w:t xml:space="preserve"> </w:t>
      </w:r>
      <w:r w:rsidR="003812A3" w:rsidRPr="009A6899">
        <w:t xml:space="preserve">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971896" w:rsidP="003812A3" w:rsidR="003812A3">
      <w:pPr>
        <w:jc w:val="center"/>
      </w:pPr>
      <w:r>
        <w:t>U Zagrebu 18</w:t>
      </w:r>
      <w:r w:rsidR="003812A3">
        <w:t>.</w:t>
      </w:r>
      <w:r>
        <w:t xml:space="preserve"> listopada</w:t>
      </w:r>
      <w:r w:rsidR="003812A3">
        <w:t xml:space="preserve"> 201</w:t>
      </w:r>
      <w:r>
        <w:t>8</w:t>
      </w:r>
      <w:r w:rsidR="003812A3">
        <w:t>.</w:t>
      </w:r>
    </w:p>
    <w:p w:rsidRDefault="009C4D03" w:rsidP="0029022B" w:rsidR="0029022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 </w:t>
      </w:r>
      <w:r w:rsidR="002902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9022B" w:rsidP="00E91121" w:rsidR="002902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9022B" w:rsidP="00E91121" w:rsidR="002902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9022B" w:rsidP="00E91121" w:rsidR="002902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9022B" w:rsidP="00E91121" w:rsidR="002902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C0F28" w:rsidP="0029022B" w:rsidR="001C0F2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A27D63" w:rsidP="001C0F28" w:rsidR="003812A3">
      <w:pPr>
        <w:pStyle w:val="Podnaslov"/>
        <w:ind w:left="5664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9022B" w:rsidP="003812A3" w:rsidR="002902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C0F28"/>
    <w:rsid w:val="0029022B"/>
    <w:rsid w:val="003812A3"/>
    <w:rsid w:val="00523F73"/>
    <w:rsid w:val="0081269F"/>
    <w:rsid w:val="00971896"/>
    <w:rsid w:val="009C4D03"/>
    <w:rsid w:val="00A27D63"/>
    <w:rsid w:val="00AD103F"/>
    <w:rsid w:val="00BE5BB5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B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BB5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BB5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BB5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B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BB5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BB5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BB5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17. siječnja 2017.</izvorni_sadrzaj>
    <derivirana_varijabla naziv="DomainObject.PredzadnjaOdlukaIzPredmeta.DatumDonosenjaOdluke_1">17. siječnja 2017.</derivirana_varijabla>
  </DomainObject.PredzadnjaOdlukaIzPredmeta.DatumDonosenjaOdluke>
  <DomainObject.PredzadnjaOdlukaIzPredmeta.Oznaka>
    <izvorni_sadrzaj>St-5862/2016-27</izvorni_sadrzaj>
    <derivirana_varijabla naziv="DomainObject.PredzadnjaOdlukaIzPredmeta.Oznaka_1">St-5862/2016-27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644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2018-10-18T12:21:00Z</dcterms:created>
  <dc:creator>Nikola Ribarić</dc:creator>
  <cp:lastModifiedBy>Jadranka Zelić</cp:lastModifiedBy>
  <cp:lastPrinted>2018-10-18T12:26:00Z</cp:lastPrinted>
  <dcterms:modified xmlns:xsi="http://www.w3.org/2001/XMLSchema-instance" xsi:type="dcterms:W3CDTF">2018-10-18T12:27:00Z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18.10.2018. opeka.docx)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