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40321" w14:paraId="d440321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C0C09" w:rsidP="00A167C6" w:rsidR="001C0C09">
      <w:pPr>
        <w:pStyle w:val="Bezproreda"/>
      </w:pPr>
    </w:p>
    <w:p w:rsidRDefault="00762522" w:rsidP="00762522" w:rsidR="00762522" w:rsidRPr="00762522">
      <w:pPr>
        <w:tabs>
          <w:tab w:pos="7020" w:val="left"/>
        </w:tabs>
        <w:spacing w:lineRule="auto" w:line="240" w:after="0"/>
        <w:rPr>
          <w:rFonts w:cs="Times New Roman" w:eastAsia="Times New Roman"/>
          <w:szCs w:val="24"/>
          <w:lang w:eastAsia="hr-HR"/>
        </w:rPr>
      </w:pPr>
      <w:r w:rsidRPr="00762522">
        <w:rPr>
          <w:rFonts w:cs="Times New Roman" w:eastAsia="Times New Roman"/>
          <w:szCs w:val="24"/>
          <w:lang w:eastAsia="hr-HR"/>
        </w:rPr>
        <w:t xml:space="preserve">REPUBLIKA HRVATSKA </w:t>
      </w:r>
    </w:p>
    <w:p w:rsidRDefault="00762522" w:rsidP="00762522" w:rsidR="00762522" w:rsidRPr="00762522">
      <w:pPr>
        <w:spacing w:lineRule="auto" w:line="240" w:after="0"/>
        <w:rPr>
          <w:rFonts w:cs="Times New Roman" w:eastAsia="Times New Roman"/>
          <w:szCs w:val="24"/>
          <w:lang w:eastAsia="hr-HR"/>
        </w:rPr>
      </w:pPr>
      <w:r w:rsidRPr="00762522">
        <w:rPr>
          <w:rFonts w:cs="Times New Roman" w:eastAsia="Times New Roman"/>
          <w:szCs w:val="24"/>
          <w:lang w:eastAsia="hr-HR"/>
        </w:rPr>
        <w:t>Trgovački sud u Zagrebu</w:t>
      </w:r>
    </w:p>
    <w:p w:rsidRDefault="00762522" w:rsidP="0029292A" w:rsidR="0029292A" w:rsidRPr="00762522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/>
          <w:szCs w:val="20"/>
          <w:lang w:eastAsia="hr-HR"/>
        </w:rPr>
      </w:pPr>
      <w:r w:rsidRPr="00762522">
        <w:rPr>
          <w:rFonts w:cs="Times New Roman" w:eastAsia="Times New Roman"/>
          <w:szCs w:val="24"/>
          <w:lang w:eastAsia="hr-HR"/>
        </w:rPr>
        <w:t>Zagreb, Amruševa 2/II</w:t>
      </w:r>
      <w:r w:rsidRPr="00762522">
        <w:rPr>
          <w:rFonts w:cs="Times New Roman" w:eastAsia="Times New Roman"/>
          <w:b/>
          <w:szCs w:val="20"/>
          <w:lang w:eastAsia="hr-HR"/>
        </w:rPr>
        <w:t xml:space="preserve">  </w:t>
      </w:r>
      <w:r>
        <w:rPr>
          <w:rFonts w:cs="Times New Roman" w:eastAsia="Times New Roman"/>
          <w:b/>
          <w:szCs w:val="20"/>
          <w:lang w:eastAsia="hr-HR"/>
        </w:rPr>
        <w:t xml:space="preserve">                       </w:t>
      </w:r>
      <w:r w:rsidR="0029292A">
        <w:rPr>
          <w:rFonts w:cs="Times New Roman" w:eastAsia="Times New Roman"/>
          <w:b/>
          <w:szCs w:val="20"/>
          <w:lang w:eastAsia="hr-HR"/>
        </w:rPr>
        <w:t xml:space="preserve">                                                           </w:t>
      </w:r>
      <w:r w:rsidR="0029292A">
        <w:rPr>
          <w:rFonts w:cs="Times New Roman" w:eastAsia="Times New Roman"/>
          <w:szCs w:val="20"/>
          <w:lang w:eastAsia="hr-HR"/>
        </w:rPr>
        <w:t xml:space="preserve">70. </w:t>
      </w:r>
      <w:r w:rsidR="0029292A" w:rsidRPr="0029292A">
        <w:rPr>
          <w:rFonts w:cs="Times New Roman" w:eastAsia="Times New Roman"/>
          <w:szCs w:val="20"/>
          <w:lang w:eastAsia="hr-HR"/>
        </w:rPr>
        <w:t>St</w:t>
      </w:r>
      <w:r w:rsidR="00EA6493">
        <w:rPr>
          <w:rFonts w:cs="Times New Roman" w:eastAsia="Times New Roman"/>
          <w:szCs w:val="20"/>
          <w:lang w:eastAsia="hr-HR"/>
        </w:rPr>
        <w:t>-17/2019</w:t>
      </w:r>
      <w:r w:rsidRPr="0029292A">
        <w:rPr>
          <w:rFonts w:cs="Times New Roman" w:eastAsia="Times New Roman"/>
          <w:szCs w:val="20"/>
          <w:lang w:eastAsia="hr-HR"/>
        </w:rPr>
        <w:t xml:space="preserve">  </w:t>
      </w:r>
      <w:r w:rsidR="0029292A" w:rsidRPr="00762522">
        <w:rPr>
          <w:rFonts w:cs="Times New Roman" w:eastAsia="Times New Roman"/>
          <w:szCs w:val="20"/>
          <w:lang w:eastAsia="hr-HR"/>
        </w:rPr>
        <w:t xml:space="preserve">  </w:t>
      </w:r>
      <w:r w:rsidR="0029292A" w:rsidRPr="0029292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</w:t>
      </w:r>
    </w:p>
    <w:p w:rsidRDefault="00762522" w:rsidP="0029292A" w:rsidR="00762522" w:rsidRPr="00762522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 xml:space="preserve">    </w:t>
      </w:r>
    </w:p>
    <w:p w:rsidRDefault="00D574B1" w:rsidP="00A167C6" w:rsidR="00D574B1">
      <w:pPr>
        <w:pStyle w:val="Bezproreda"/>
      </w:pPr>
    </w:p>
    <w:p w:rsidRDefault="009D55C5" w:rsidP="00762522" w:rsidR="00762522" w:rsidRPr="0076252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</w:t>
      </w:r>
      <w:r w:rsidR="00762522">
        <w:rPr>
          <w:rFonts w:cs="Times New Roman" w:eastAsia="Times New Roman"/>
          <w:szCs w:val="20"/>
          <w:lang w:eastAsia="hr-HR"/>
        </w:rPr>
        <w:t>R</w:t>
      </w:r>
      <w:r w:rsidR="00762522" w:rsidRPr="00762522">
        <w:rPr>
          <w:rFonts w:cs="Times New Roman" w:eastAsia="Times New Roman"/>
          <w:szCs w:val="20"/>
          <w:lang w:eastAsia="hr-HR"/>
        </w:rPr>
        <w:t xml:space="preserve"> E P U B L I K A   H R V A T S K A </w:t>
      </w:r>
    </w:p>
    <w:p w:rsidRDefault="00762522" w:rsidP="00762522" w:rsidR="00762522" w:rsidRPr="0076252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9D55C5" w:rsidP="00762522" w:rsidR="00762522" w:rsidRPr="00762522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 J E Š E NJ E </w:t>
      </w:r>
    </w:p>
    <w:p w:rsidRDefault="00762522" w:rsidP="00762522" w:rsidR="00762522" w:rsidRPr="00762522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762522" w:rsidP="00762522" w:rsidR="001E47A1" w:rsidRPr="0076252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/>
          <w:sz w:val="40"/>
          <w:szCs w:val="40"/>
          <w:lang w:eastAsia="hr-HR"/>
        </w:rPr>
      </w:pPr>
      <w:r w:rsidRPr="00762522">
        <w:rPr>
          <w:rFonts w:cs="Times New Roman" w:eastAsia="Times New Roman"/>
          <w:szCs w:val="24"/>
          <w:lang w:eastAsia="hr-HR"/>
        </w:rPr>
        <w:tab/>
        <w:t xml:space="preserve">Trgovački sud u Zagrebu, po sucu Maji Jurovicki, u stečajnom predmetu povodom zahtjeva FINANCIJSKE AGENCIJE, za provedbu skraćenog stečajnog postupka nad dužnikom </w:t>
      </w:r>
      <w:r w:rsidR="002457A4" w:rsidRPr="002457A4">
        <w:rPr>
          <w:rFonts w:cs="Times New Roman" w:eastAsia="Times New Roman"/>
          <w:szCs w:val="24"/>
          <w:lang w:eastAsia="hr-HR"/>
        </w:rPr>
        <w:t>VUK-GRAD j.</w:t>
      </w:r>
      <w:r w:rsidR="00FC549F">
        <w:rPr>
          <w:rFonts w:cs="Times New Roman" w:eastAsia="Times New Roman"/>
          <w:szCs w:val="24"/>
          <w:lang w:eastAsia="hr-HR"/>
        </w:rPr>
        <w:t xml:space="preserve"> </w:t>
      </w:r>
      <w:r w:rsidR="002457A4" w:rsidRPr="002457A4">
        <w:rPr>
          <w:rFonts w:cs="Times New Roman" w:eastAsia="Times New Roman"/>
          <w:szCs w:val="24"/>
          <w:lang w:eastAsia="hr-HR"/>
        </w:rPr>
        <w:t xml:space="preserve">d.o.o. OIB: 70131754139 MBS: 080846282, Zagreb, Mašekova 41, </w:t>
      </w:r>
      <w:r w:rsidR="00897E45">
        <w:t xml:space="preserve">dana </w:t>
      </w:r>
      <w:r w:rsidR="00EA6493">
        <w:t>16. travnja 2019.</w:t>
      </w:r>
    </w:p>
    <w:p w:rsidRDefault="00796EC1" w:rsidP="001E47A1" w:rsidR="00796EC1">
      <w:pPr>
        <w:pStyle w:val="Bezproreda"/>
        <w:jc w:val="both"/>
      </w:pPr>
    </w:p>
    <w:p w:rsidRDefault="008A6980" w:rsidP="00796EC1" w:rsidR="008A6980">
      <w:pPr>
        <w:pStyle w:val="Bezproreda"/>
        <w:jc w:val="center"/>
      </w:pPr>
      <w:r>
        <w:t>r i j e š i o    je</w:t>
      </w:r>
    </w:p>
    <w:p w:rsidRDefault="008A6980" w:rsidP="008A6980" w:rsidR="008A6980">
      <w:pPr>
        <w:pStyle w:val="Bezproreda"/>
        <w:jc w:val="both"/>
      </w:pPr>
    </w:p>
    <w:p w:rsidRDefault="008A6980" w:rsidP="00D24A1E" w:rsidR="00707111" w:rsidRPr="00D24A1E">
      <w:pPr>
        <w:pStyle w:val="Bezproreda"/>
        <w:jc w:val="both"/>
      </w:pPr>
      <w:r>
        <w:t xml:space="preserve">I    Otvara se stečajni postupak nad </w:t>
      </w:r>
      <w:r w:rsidR="00D24A1E" w:rsidRPr="00D24A1E">
        <w:t>VUK-GRAD j.d.o.o. OIB: 70131754139 MBS:</w:t>
      </w:r>
      <w:r w:rsidR="00D24A1E">
        <w:t xml:space="preserve"> 080846282, Zagreb, Mašekova 41.</w:t>
      </w:r>
    </w:p>
    <w:p w:rsidRDefault="008A6980" w:rsidP="00796EC1" w:rsidR="008A6980">
      <w:pPr>
        <w:pStyle w:val="Bezproreda"/>
        <w:jc w:val="both"/>
      </w:pPr>
      <w:r>
        <w:t xml:space="preserve">Stečajni postupak otvoren je dana </w:t>
      </w:r>
      <w:r w:rsidR="00D24A1E">
        <w:t xml:space="preserve">16. travnja </w:t>
      </w:r>
      <w:r w:rsidR="00532C52" w:rsidRPr="001C0C09">
        <w:t>2019</w:t>
      </w:r>
      <w:r w:rsidRPr="001C0C09">
        <w:t xml:space="preserve">. u </w:t>
      </w:r>
      <w:r w:rsidR="00532C52" w:rsidRPr="001C0C09">
        <w:t>15,00 sati</w:t>
      </w:r>
      <w:r w:rsidRPr="00707111">
        <w:rPr>
          <w:b/>
        </w:rPr>
        <w:t>,</w:t>
      </w:r>
      <w:r>
        <w:t xml:space="preserve"> kada je ovo rješenje objavljeno na mrežnoj stranici e-Oglasna ploča ovog suda.</w:t>
      </w:r>
    </w:p>
    <w:p w:rsidRDefault="008A6980" w:rsidP="00796EC1" w:rsidR="008A6980">
      <w:pPr>
        <w:pStyle w:val="Bezproreda"/>
        <w:jc w:val="both"/>
      </w:pPr>
    </w:p>
    <w:p w:rsidRDefault="008A6980" w:rsidP="00897E45" w:rsidR="008A6980">
      <w:pPr>
        <w:pStyle w:val="Bezproreda"/>
        <w:jc w:val="both"/>
      </w:pPr>
      <w:r>
        <w:t xml:space="preserve">II     Za stečajnog upravitelja imenuje se </w:t>
      </w:r>
      <w:r w:rsidR="008545AC">
        <w:t xml:space="preserve">Domagoj Poljak </w:t>
      </w:r>
      <w:r>
        <w:t xml:space="preserve">OIB: </w:t>
      </w:r>
      <w:r w:rsidR="008545AC">
        <w:t xml:space="preserve">77663651000 </w:t>
      </w:r>
      <w:r w:rsidR="00897E45">
        <w:t>iz Zagreba,</w:t>
      </w:r>
      <w:r w:rsidR="008545AC">
        <w:t xml:space="preserve"> Miramarska</w:t>
      </w:r>
      <w:r w:rsidR="001C0C09">
        <w:t xml:space="preserve"> 24</w:t>
      </w:r>
      <w:r w:rsidR="008545AC">
        <w:t>/6</w:t>
      </w:r>
      <w:r w:rsidR="00897E45">
        <w:t>.</w:t>
      </w:r>
    </w:p>
    <w:p w:rsidRDefault="008A6980" w:rsidP="00796EC1" w:rsidR="008A6980">
      <w:pPr>
        <w:pStyle w:val="Bezproreda"/>
        <w:jc w:val="both"/>
      </w:pPr>
    </w:p>
    <w:p w:rsidRDefault="008A6980" w:rsidP="00707111" w:rsidR="004B6E0D">
      <w:pPr>
        <w:pStyle w:val="Bezproreda"/>
        <w:jc w:val="both"/>
      </w:pPr>
      <w:r>
        <w:t>III  Zaključuje se stečajni postupak nad dužnikom</w:t>
      </w:r>
      <w:r w:rsidR="004B6E0D" w:rsidRPr="004B6E0D">
        <w:t xml:space="preserve"> VUK-GRAD j.d.o.o. OIB: 70131754139 MBS: </w:t>
      </w:r>
      <w:r w:rsidR="004B6E0D">
        <w:t>080846282, Zagreb, Mašekova 41.</w:t>
      </w:r>
    </w:p>
    <w:p w:rsidRDefault="000443B9" w:rsidP="00707111" w:rsidR="00707111">
      <w:pPr>
        <w:pStyle w:val="Bezproreda"/>
        <w:jc w:val="both"/>
      </w:pPr>
      <w:r w:rsidRPr="000443B9">
        <w:t xml:space="preserve"> </w:t>
      </w:r>
    </w:p>
    <w:p w:rsidRDefault="008A6980" w:rsidP="00796EC1" w:rsidR="008A6980">
      <w:pPr>
        <w:pStyle w:val="Bezproreda"/>
        <w:jc w:val="both"/>
      </w:pPr>
      <w:r>
        <w:t>IV   Nakon po pravomoćnosti ovog rješenja dužnik će se  brisati iz sudskog registra.</w:t>
      </w:r>
    </w:p>
    <w:p w:rsidRDefault="008A6980" w:rsidP="00796EC1" w:rsidR="008A6980">
      <w:pPr>
        <w:pStyle w:val="Bezproreda"/>
        <w:jc w:val="both"/>
      </w:pPr>
    </w:p>
    <w:p w:rsidRDefault="008A6980" w:rsidP="000443B9" w:rsidR="008A6980">
      <w:pPr>
        <w:pStyle w:val="Bezproreda"/>
        <w:jc w:val="center"/>
      </w:pPr>
      <w:r>
        <w:t>Obrazloženje</w:t>
      </w:r>
    </w:p>
    <w:p w:rsidRDefault="008A6980" w:rsidP="008A6980" w:rsidR="008A6980">
      <w:pPr>
        <w:pStyle w:val="Bezproreda"/>
        <w:jc w:val="both"/>
      </w:pPr>
    </w:p>
    <w:p w:rsidRDefault="008A6980" w:rsidP="008A6980" w:rsidR="008A6980">
      <w:pPr>
        <w:pStyle w:val="Bezproreda"/>
        <w:jc w:val="both"/>
      </w:pPr>
      <w:r>
        <w:tab/>
        <w:t>Zahtjev za provedbu skraćenog stečajnog postupka podnijela je ovome sudu Financijska agencija RC Zagreb, Podružnica Zagreb (dalje:</w:t>
      </w:r>
      <w:r w:rsidR="000443B9">
        <w:t xml:space="preserve"> FINA), temeljem odredbe čl. 429</w:t>
      </w:r>
      <w:r>
        <w:t>. Stečajnog zakona (NN 71/15, dalje SZ).</w:t>
      </w:r>
    </w:p>
    <w:p w:rsidRDefault="003160E3" w:rsidP="008A6980" w:rsidR="00353231">
      <w:pPr>
        <w:pStyle w:val="Bezproreda"/>
        <w:jc w:val="both"/>
      </w:pPr>
      <w:r>
        <w:tab/>
        <w:t>Zaključkom od 08.02.2019</w:t>
      </w:r>
      <w:r w:rsidR="008A6980">
        <w:t>. pozvane su osobe ovlaštene za zastupanje dužnika po zakonu, dostaviti javnobilježnički ovjerovljen popis imovine i obveza dužnika  na propisanom obrascu, sukl</w:t>
      </w:r>
      <w:r w:rsidR="00EA6493">
        <w:t xml:space="preserve">adno čl. 430., 17.  i 13. SZ. </w:t>
      </w:r>
      <w:r w:rsidR="008A6980">
        <w:t xml:space="preserve">Zaključak je  dostavljen  dana </w:t>
      </w:r>
      <w:r w:rsidR="004B6E0D">
        <w:t>1</w:t>
      </w:r>
      <w:r w:rsidRPr="003160E3">
        <w:t>8.02.2019.</w:t>
      </w:r>
      <w:r w:rsidR="00353231">
        <w:t xml:space="preserve"> i dostavljen je ovjerovljeni popis imovine iu kojeg proizlazi da dužnik nema imovine.</w:t>
      </w:r>
      <w:r w:rsidR="008A6980">
        <w:tab/>
      </w:r>
    </w:p>
    <w:p w:rsidRDefault="00353231" w:rsidP="008A6980" w:rsidR="008A6980">
      <w:pPr>
        <w:pStyle w:val="Bezproreda"/>
        <w:jc w:val="both"/>
      </w:pPr>
      <w:r>
        <w:t xml:space="preserve">            </w:t>
      </w:r>
      <w:r w:rsidR="008A6980">
        <w:t xml:space="preserve">Oglasom od </w:t>
      </w:r>
      <w:r w:rsidR="00210F2B" w:rsidRPr="00210F2B">
        <w:t xml:space="preserve">08.02.2019. </w:t>
      </w:r>
      <w:r w:rsidR="008A6980">
        <w:t>pozvani su dužnikovi vjerovnici sukladno članku 430. i 431. SZ-a, predložiti otvaranje stečajnog postupka na dužn</w:t>
      </w:r>
      <w:r w:rsidR="00210F2B">
        <w:t xml:space="preserve">ikom te predujmiti sredstva za </w:t>
      </w:r>
      <w:r w:rsidR="008A6980">
        <w:t xml:space="preserve">namirenje troškova postupka, uz upozorenje na pravne posljedice nepodnošenja istog.        </w:t>
      </w:r>
    </w:p>
    <w:p w:rsidRDefault="008A6980" w:rsidP="008A6980" w:rsidR="008A6980">
      <w:pPr>
        <w:pStyle w:val="Bezproreda"/>
        <w:jc w:val="both"/>
      </w:pPr>
      <w:r>
        <w:t xml:space="preserve">         Niti jedan od vjerovnika nije u ostavljenom roku podnio prijedlog za otvaranjem redovnog stečajnog postupka. </w:t>
      </w:r>
    </w:p>
    <w:p w:rsidRDefault="00CD07C8" w:rsidP="008A6980" w:rsidR="00CD07C8">
      <w:pPr>
        <w:pStyle w:val="Bezproreda"/>
        <w:jc w:val="both"/>
      </w:pPr>
    </w:p>
    <w:p w:rsidRDefault="008A6980" w:rsidP="008A6980" w:rsidR="008A6980">
      <w:pPr>
        <w:pStyle w:val="Bezproreda"/>
        <w:jc w:val="both"/>
      </w:pPr>
      <w: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8A6980" w:rsidP="008A6980" w:rsidR="008A6980">
      <w:pPr>
        <w:pStyle w:val="Bezproreda"/>
        <w:jc w:val="both"/>
      </w:pPr>
    </w:p>
    <w:p w:rsidRDefault="00EA6493" w:rsidP="00CD07C8" w:rsidR="008A6980">
      <w:pPr>
        <w:pStyle w:val="Bezproreda"/>
        <w:jc w:val="center"/>
      </w:pPr>
      <w:r>
        <w:t xml:space="preserve">Zagreb </w:t>
      </w:r>
      <w:r w:rsidRPr="00EA6493">
        <w:t>16. travnja 2019.</w:t>
      </w:r>
    </w:p>
    <w:p w:rsidRDefault="008A6980" w:rsidP="008A6980" w:rsidR="008A6980">
      <w:pPr>
        <w:pStyle w:val="Bezproreda"/>
        <w:jc w:val="both"/>
      </w:pPr>
    </w:p>
    <w:p w:rsidRDefault="008A6980" w:rsidP="00CD07C8" w:rsidR="008A6980">
      <w:pPr>
        <w:pStyle w:val="Bezproreda"/>
        <w:jc w:val="right"/>
      </w:pPr>
      <w:r>
        <w:t xml:space="preserve">      SUDAC:</w:t>
      </w:r>
    </w:p>
    <w:p w:rsidRDefault="00D85217" w:rsidP="00CD07C8" w:rsidR="00D85217">
      <w:pPr>
        <w:pStyle w:val="Bezproreda"/>
        <w:jc w:val="right"/>
      </w:pPr>
    </w:p>
    <w:p w:rsidRDefault="008A6980" w:rsidP="00CD07C8" w:rsidR="008A6980">
      <w:pPr>
        <w:pStyle w:val="Bezproreda"/>
        <w:jc w:val="right"/>
      </w:pPr>
      <w:r>
        <w:t>Maja Jurovicki</w:t>
      </w:r>
      <w:r w:rsidR="001072E8">
        <w:t xml:space="preserve">, v.r. </w:t>
      </w:r>
    </w:p>
    <w:p w:rsidRDefault="008A6980" w:rsidP="008A6980" w:rsidR="008A6980">
      <w:pPr>
        <w:pStyle w:val="Bezproreda"/>
        <w:jc w:val="both"/>
      </w:pPr>
    </w:p>
    <w:p w:rsidRDefault="008A6980" w:rsidP="008A6980" w:rsidR="008A6980">
      <w:pPr>
        <w:pStyle w:val="Bezproreda"/>
        <w:jc w:val="both"/>
      </w:pPr>
      <w:r>
        <w:t>UPUTA O PRAVNOM LIJEKU:</w:t>
      </w:r>
    </w:p>
    <w:p w:rsidRDefault="008A6980" w:rsidP="008A6980" w:rsidR="008A6980">
      <w:pPr>
        <w:pStyle w:val="Bezproreda"/>
        <w:jc w:val="both"/>
      </w:pPr>
      <w:r>
        <w:t xml:space="preserve">Protiv ovog rješenja dopuštena je  žalba Visokom trgovačkom sudu RH, a koja se podnosi u roku od 8 dana ovome sudu u 3 primjerka.  </w:t>
      </w:r>
    </w:p>
    <w:p w:rsidRDefault="008A6980" w:rsidP="008A6980" w:rsidR="008A6980">
      <w:pPr>
        <w:pStyle w:val="Bezproreda"/>
        <w:jc w:val="both"/>
      </w:pPr>
    </w:p>
    <w:p w:rsidRDefault="008A6980" w:rsidP="008A6980" w:rsidR="008A6980">
      <w:pPr>
        <w:pStyle w:val="Bezproreda"/>
        <w:jc w:val="both"/>
      </w:pPr>
    </w:p>
    <w:p w:rsidRDefault="008A6980" w:rsidP="008A6980" w:rsidR="008A6980">
      <w:pPr>
        <w:pStyle w:val="Bezproreda"/>
        <w:jc w:val="both"/>
      </w:pPr>
    </w:p>
    <w:p w:rsidRDefault="001072E8" w:rsidP="004F5146" w:rsidR="001072E8">
      <w:pPr>
        <w:spacing w:lineRule="auto" w:line="240" w:after="0"/>
        <w:jc w:val="right"/>
      </w:pPr>
      <w:r>
        <w:t>za točnost otpravka-ovlašteni službenik</w:t>
      </w:r>
    </w:p>
    <w:p w:rsidRDefault="001072E8" w:rsidP="004F5146" w:rsidR="001072E8">
      <w:pPr>
        <w:spacing w:lineRule="auto" w:line="240" w:after="0"/>
        <w:jc w:val="right"/>
        <w:rPr>
          <w:rFonts w:eastAsia="Times New Roman"/>
          <w:szCs w:val="24"/>
        </w:rPr>
      </w:pPr>
      <w:r>
        <w:t xml:space="preserve">Mirjana Gašparić </w:t>
      </w:r>
    </w:p>
    <w:p w:rsidRDefault="008A6980" w:rsidP="008A6980" w:rsidR="008A6980">
      <w:pPr>
        <w:pStyle w:val="Bezproreda"/>
        <w:jc w:val="both"/>
      </w:pPr>
    </w:p>
    <w:p w:rsidRDefault="008A6980" w:rsidP="008A6980" w:rsidR="008A6980">
      <w:pPr>
        <w:pStyle w:val="Bezproreda"/>
        <w:jc w:val="both"/>
      </w:pPr>
    </w:p>
    <w:p w:rsidRDefault="001E47A1" w:rsidP="008A6980" w:rsidR="001E47A1">
      <w:pPr>
        <w:pStyle w:val="Bezproreda"/>
        <w:jc w:val="both"/>
      </w:pPr>
    </w:p>
    <w:sectPr w:rsidSect="00DF43CB" w:rsidR="001E47A1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53321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A6493">
          <w:t>70.St-17</w:t>
        </w:r>
        <w:r w:rsidR="004A729E">
          <w:t>/</w:t>
        </w:r>
        <w:r w:rsidR="00EA6493">
          <w:t>2019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443B9"/>
    <w:rsid w:val="00086858"/>
    <w:rsid w:val="000D56AA"/>
    <w:rsid w:val="001072E8"/>
    <w:rsid w:val="001145DC"/>
    <w:rsid w:val="001B3DF3"/>
    <w:rsid w:val="001C0C09"/>
    <w:rsid w:val="001E47A1"/>
    <w:rsid w:val="00210F2B"/>
    <w:rsid w:val="002443A7"/>
    <w:rsid w:val="002457A4"/>
    <w:rsid w:val="0029292A"/>
    <w:rsid w:val="00292D64"/>
    <w:rsid w:val="003160E3"/>
    <w:rsid w:val="00353231"/>
    <w:rsid w:val="003862EF"/>
    <w:rsid w:val="003B1EFC"/>
    <w:rsid w:val="003D0948"/>
    <w:rsid w:val="003D4D72"/>
    <w:rsid w:val="003F19F4"/>
    <w:rsid w:val="004732FB"/>
    <w:rsid w:val="004A729E"/>
    <w:rsid w:val="004B6E0D"/>
    <w:rsid w:val="004D65E9"/>
    <w:rsid w:val="004F4102"/>
    <w:rsid w:val="00532C52"/>
    <w:rsid w:val="00536891"/>
    <w:rsid w:val="00547662"/>
    <w:rsid w:val="006026D2"/>
    <w:rsid w:val="00630883"/>
    <w:rsid w:val="006A32D3"/>
    <w:rsid w:val="006A4A7F"/>
    <w:rsid w:val="006C1BDC"/>
    <w:rsid w:val="006E1039"/>
    <w:rsid w:val="006E1EC6"/>
    <w:rsid w:val="006F0ACF"/>
    <w:rsid w:val="00707111"/>
    <w:rsid w:val="0072549E"/>
    <w:rsid w:val="007363CC"/>
    <w:rsid w:val="00762522"/>
    <w:rsid w:val="00796EC1"/>
    <w:rsid w:val="00853321"/>
    <w:rsid w:val="008545AC"/>
    <w:rsid w:val="00897E45"/>
    <w:rsid w:val="008A6980"/>
    <w:rsid w:val="0092290B"/>
    <w:rsid w:val="0096668C"/>
    <w:rsid w:val="009D55C5"/>
    <w:rsid w:val="00A167C6"/>
    <w:rsid w:val="00AD3CB0"/>
    <w:rsid w:val="00AE2B70"/>
    <w:rsid w:val="00AE37CE"/>
    <w:rsid w:val="00AE4D6F"/>
    <w:rsid w:val="00AE6CF6"/>
    <w:rsid w:val="00BC7156"/>
    <w:rsid w:val="00BD53C9"/>
    <w:rsid w:val="00C93F74"/>
    <w:rsid w:val="00CD07C8"/>
    <w:rsid w:val="00D146BA"/>
    <w:rsid w:val="00D24A1E"/>
    <w:rsid w:val="00D574B1"/>
    <w:rsid w:val="00D85217"/>
    <w:rsid w:val="00DF43CB"/>
    <w:rsid w:val="00E6632D"/>
    <w:rsid w:val="00EA044C"/>
    <w:rsid w:val="00EA6493"/>
    <w:rsid w:val="00EC159D"/>
    <w:rsid w:val="00FA517A"/>
    <w:rsid w:val="00FC5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1072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72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72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72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72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1072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72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72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72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72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St-17/2019-9</izvorni_sadrzaj>
    <derivirana_varijabla naziv="DomainObject.Oznaka_1">St-17/2019-9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2019.</izvorni_sadrzaj>
    <derivirana_varijabla naziv="DomainObject.Predmet.DatumOsnivanja_1">4.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St-17/2019</izvorni_sadrzaj>
    <derivirana_varijabla naziv="DomainObject.Predmet.OznakaBroj_1">St-17/2019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VUK-GRAD jednostavno društvo s ograničenom odgovornošću za graditeljstvo i trgovinu</izvorni_sadrzaj>
    <derivirana_varijabla naziv="DomainObject.Predmet.ProtustrankaFormated_1">  VUK-GRAD jednostavno društvo s ograničenom odgovornošću za graditeljstvo i trgovinu</derivirana_varijabla>
  </DomainObject.Predmet.ProtustrankaFormated>
  <DomainObject.Predmet.ProtustrankaFormatedOIB>
    <izvorni_sadrzaj>  VUK-GRAD jednostavno društvo s ograničenom odgovornošću za graditeljstvo i trgovinu, OIB 70131754139</izvorni_sadrzaj>
    <derivirana_varijabla naziv="DomainObject.Predmet.ProtustrankaFormatedOIB_1">  VUK-GRAD jednostavno društvo s ograničenom odgovornošću za graditeljstvo i trgovinu, OIB 70131754139</derivirana_varijabla>
  </DomainObject.Predmet.ProtustrankaFormatedOIB>
  <DomainObject.Predmet.ProtustrankaFormatedWithAdress>
    <izvorni_sadrzaj> VUK-GRAD jednostavno društvo s ograničenom odgovornošću za graditeljstvo i trgovinu, Mašekova 41, 10000 Zagreb</izvorni_sadrzaj>
    <derivirana_varijabla naziv="DomainObject.Predmet.ProtustrankaFormatedWithAdress_1"> VUK-GRAD jednostavno društvo s ograničenom odgovornošću za graditeljstvo i trgovinu, Mašekova 41, 10000 Zagreb</derivirana_varijabla>
  </DomainObject.Predmet.ProtustrankaFormatedWithAdress>
  <DomainObject.Predmet.ProtustrankaFormatedWithAdressOIB>
    <izvorni_sadrzaj> VUK-GRAD jednostavno društvo s ograničenom odgovornošću za graditeljstvo i trgovinu, OIB 70131754139, Mašekova 41, 10000 Zagreb</izvorni_sadrzaj>
    <derivirana_varijabla naziv="DomainObject.Predmet.ProtustrankaFormatedWithAdressOIB_1"> VUK-GRAD jednostavno društvo s ograničenom odgovornošću za graditeljstvo i trgovinu, OIB 70131754139, Mašekova 41, 10000 Zagreb</derivirana_varijabla>
  </DomainObject.Predmet.ProtustrankaFormatedWithAdressOIB>
  <DomainObject.Predmet.ProtustrankaWithAdress>
    <izvorni_sadrzaj>VUK-GRAD jednostavno društvo s ograničenom odgovornošću za graditeljstvo i trgovinu Mašekova 41, 10000 Zagreb</izvorni_sadrzaj>
    <derivirana_varijabla naziv="DomainObject.Predmet.ProtustrankaWithAdress_1">VUK-GRAD jednostavno društvo s ograničenom odgovornošću za graditeljstvo i trgovinu Mašekova 41, 10000 Zagreb</derivirana_varijabla>
  </DomainObject.Predmet.ProtustrankaWithAdress>
  <DomainObject.Predmet.ProtustrankaWithAdressOIB>
    <izvorni_sadrzaj>VUK-GRAD jednostavno društvo s ograničenom odgovornošću za graditeljstvo i trgovinu, OIB 70131754139, Mašekova 41, 10000 Zagreb</izvorni_sadrzaj>
    <derivirana_varijabla naziv="DomainObject.Predmet.ProtustrankaWithAdressOIB_1">VUK-GRAD jednostavno društvo s ograničenom odgovornošću za graditeljstvo i trgovinu, OIB 70131754139, Mašekova 41, 10000 Zagreb</derivirana_varijabla>
  </DomainObject.Predmet.ProtustrankaWithAdressOIB>
  <DomainObject.Predmet.ProtustrankaNazivFormated>
    <izvorni_sadrzaj>VUK-GRAD jednostavno društvo s ograničenom odgovornošću za graditeljstvo i trgovinu</izvorni_sadrzaj>
    <derivirana_varijabla naziv="DomainObject.Predmet.ProtustrankaNazivFormated_1">VUK-GRAD jednostavno društvo s ograničenom odgovornošću za graditeljstvo i trgovinu</derivirana_varijabla>
  </DomainObject.Predmet.ProtustrankaNazivFormated>
  <DomainObject.Predmet.ProtustrankaNazivFormatedOIB>
    <izvorni_sadrzaj>VUK-GRAD jednostavno društvo s ograničenom odgovornošću za graditeljstvo i trgovinu, OIB 70131754139</izvorni_sadrzaj>
    <derivirana_varijabla naziv="DomainObject.Predmet.ProtustrankaNazivFormatedOIB_1">VUK-GRAD jednostavno društvo s ograničenom odgovornošću za graditeljstvo i trgovinu, OIB 70131754139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VUK-GRAD jednostavno društvo s ograničenom odgovornošću za graditeljstvo i trgovinu</item>
    </izvorni_sadrzaj>
    <derivirana_varijabla naziv="DomainObject.Predmet.ProtuStrankaListFormated_1">
      <item>VUK-GRAD jednostavno društvo s ograničenom odgovornošću za graditeljstvo i trgovinu</item>
    </derivirana_varijabla>
  </DomainObject.Predmet.ProtuStrankaListFormated>
  <DomainObject.Predmet.ProtuStrankaListFormatedOIB>
    <izvorni_sadrzaj>
      <item>VUK-GRAD jednostavno društvo s ograničenom odgovornošću za graditeljstvo i trgovinu, OIB 70131754139</item>
    </izvorni_sadrzaj>
    <derivirana_varijabla naziv="DomainObject.Predmet.ProtuStrankaListFormatedOIB_1">
      <item>VUK-GRAD jednostavno društvo s ograničenom odgovornošću za graditeljstvo i trgovinu, OIB 70131754139</item>
    </derivirana_varijabla>
  </DomainObject.Predmet.ProtuStrankaListFormatedOIB>
  <DomainObject.Predmet.ProtuStrankaListFormatedWithAdress>
    <izvorni_sadrzaj>
      <item>VUK-GRAD jednostavno društvo s ograničenom odgovornošću za graditeljstvo i trgovinu, Mašekova 41, 10000 Zagreb</item>
    </izvorni_sadrzaj>
    <derivirana_varijabla naziv="DomainObject.Predmet.ProtuStrankaListFormatedWithAdress_1">
      <item>VUK-GRAD jednostavno društvo s ograničenom odgovornošću za graditeljstvo i trgovinu, Mašekova 41, 10000 Zagreb</item>
    </derivirana_varijabla>
  </DomainObject.Predmet.ProtuStrankaListFormatedWithAdress>
  <DomainObject.Predmet.ProtuStrankaListFormatedWithAdressOIB>
    <izvorni_sadrzaj>
      <item>VUK-GRAD jednostavno društvo s ograničenom odgovornošću za graditeljstvo i trgovinu, OIB 70131754139, Mašekova 41, 10000 Zagreb</item>
    </izvorni_sadrzaj>
    <derivirana_varijabla naziv="DomainObject.Predmet.ProtuStrankaListFormatedWithAdressOIB_1">
      <item>VUK-GRAD jednostavno društvo s ograničenom odgovornošću za graditeljstvo i trgovinu, OIB 70131754139, Mašekova 41, 10000 Zagreb</item>
    </derivirana_varijabla>
  </DomainObject.Predmet.ProtuStrankaListFormatedWithAdressOIB>
  <DomainObject.Predmet.ProtuStrankaListNazivFormated>
    <izvorni_sadrzaj>
      <item>VUK-GRAD jednostavno društvo s ograničenom odgovornošću za graditeljstvo i trgovinu</item>
    </izvorni_sadrzaj>
    <derivirana_varijabla naziv="DomainObject.Predmet.ProtuStrankaListNazivFormated_1">
      <item>VUK-GRAD jednostavno društvo s ograničenom odgovornošću za graditeljstvo i trgovinu</item>
    </derivirana_varijabla>
  </DomainObject.Predmet.ProtuStrankaListNazivFormated>
  <DomainObject.Predmet.ProtuStrankaListNazivFormatedOIB>
    <izvorni_sadrzaj>
      <item>VUK-GRAD jednostavno društvo s ograničenom odgovornošću za graditeljstvo i trgovinu, OIB 70131754139</item>
    </izvorni_sadrzaj>
    <derivirana_varijabla naziv="DomainObject.Predmet.ProtuStrankaListNazivFormatedOIB_1">
      <item>VUK-GRAD jednostavno društvo s ograničenom odgovornošću za graditeljstvo i trgovinu, OIB 70131754139</item>
    </derivirana_varijabla>
  </DomainObject.Predmet.ProtuStrankaListNazivFormatedOIB>
  <DomainObject.Predmet.OstaliListFormated>
    <izvorni_sadrzaj>
      <item>Ivan Vuk</item>
    </izvorni_sadrzaj>
    <derivirana_varijabla naziv="DomainObject.Predmet.OstaliListFormated_1">
      <item>Ivan Vuk</item>
    </derivirana_varijabla>
  </DomainObject.Predmet.OstaliListFormated>
  <DomainObject.Predmet.OstaliListFormatedOIB>
    <izvorni_sadrzaj>
      <item>Ivan Vuk, OIB 29178644648</item>
    </izvorni_sadrzaj>
    <derivirana_varijabla naziv="DomainObject.Predmet.OstaliListFormatedOIB_1">
      <item>Ivan Vuk, OIB 29178644648</item>
    </derivirana_varijabla>
  </DomainObject.Predmet.OstaliListFormatedOIB>
  <DomainObject.Predmet.OstaliListFormatedWithAdress>
    <izvorni_sadrzaj>
      <item>Ivan Vuk, Mašekova 41, 10000 Zagreb</item>
    </izvorni_sadrzaj>
    <derivirana_varijabla naziv="DomainObject.Predmet.OstaliListFormatedWithAdress_1">
      <item>Ivan Vuk, Mašekova 41, 10000 Zagreb</item>
    </derivirana_varijabla>
  </DomainObject.Predmet.OstaliListFormatedWithAdress>
  <DomainObject.Predmet.OstaliListFormatedWithAdressOIB>
    <izvorni_sadrzaj>
      <item>Ivan Vuk, OIB 29178644648, Mašekova 41, 10000 Zagreb</item>
    </izvorni_sadrzaj>
    <derivirana_varijabla naziv="DomainObject.Predmet.OstaliListFormatedWithAdressOIB_1">
      <item>Ivan Vuk, OIB 29178644648, Mašekova 41, 10000 Zagreb</item>
    </derivirana_varijabla>
  </DomainObject.Predmet.OstaliListFormatedWithAdressOIB>
  <DomainObject.Predmet.OstaliListNazivFormated>
    <izvorni_sadrzaj>
      <item>Ivan Vuk</item>
    </izvorni_sadrzaj>
    <derivirana_varijabla naziv="DomainObject.Predmet.OstaliListNazivFormated_1">
      <item>Ivan Vuk</item>
    </derivirana_varijabla>
  </DomainObject.Predmet.OstaliListNazivFormated>
  <DomainObject.Predmet.OstaliListNazivFormatedOIB>
    <izvorni_sadrzaj>
      <item>Ivan Vuk, OIB 29178644648</item>
    </izvorni_sadrzaj>
    <derivirana_varijabla naziv="DomainObject.Predmet.OstaliListNazivFormatedOIB_1">
      <item>Ivan Vuk, OIB 29178644648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>St-17/2019-9</izvorni_sadrzaj>
    <derivirana_varijabla naziv="DomainObject.PoslovniBrojDokumenta_1">St-17/2019-9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VUK-GRAD jednostavno društvo s ograničenom odgovornošću za graditeljstvo i trgovinu</izvorni_sadrzaj>
    <derivirana_varijabla naziv="DomainObject.Predmet.ProtustrankaIDrugi_1">VUK-GRAD jednostavno društvo s ograničenom odgovornošću za graditeljstvo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VUK-GRAD jednostavno društvo s ograničenom odgovornošću za graditeljstvo i trgovinu, OIB 70131754139, Mašekova 41, 10000 Zagreb</izvorni_sadrzaj>
    <derivirana_varijabla naziv="DomainObject.Predmet.ProtustrankaIDrugiAdressOIB_1">VUK-GRAD jednostavno društvo s ograničenom odgovornošću za graditeljstvo i trgovinu, OIB 70131754139, Mašekova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VUK-GRAD jednostavno društvo s ograničenom odgovornošću za graditeljstvo i trgovinu</item>
      <item>Ivan Vuk</item>
    </izvorni_sadrzaj>
    <derivirana_varijabla naziv="DomainObject.Predmet.SudioniciListNaziv_1">
      <item>FINA Regionalni centar Zagreb</item>
      <item>VUK-GRAD jednostavno društvo s ograničenom odgovornošću za graditeljstvo i trgovinu</item>
      <item>Ivan Vuk</item>
    </derivirana_varijabla>
  </DomainObject.Predmet.SudioniciListNaziv>
  <DomainObject.Predmet.SudioniciListAdressOIB>
    <izvorni_sadrzaj>
      <item>FINA Regionalni centar Zagreb, OIB 85821130368, Trg svibanjskih žrtava 1995. 1,10000 Zagreb</item>
      <item>VUK-GRAD jednostavno društvo s ograničenom odgovornošću za graditeljstvo i trgovinu, OIB 70131754139, Mašekova 41,10000 Zagreb</item>
      <item>Ivan Vuk, OIB 29178644648, Mašekova 41,10000 Zagreb</item>
    </izvorni_sadrzaj>
    <derivirana_varijabla naziv="DomainObject.Predmet.SudioniciListAdressOIB_1">
      <item>FINA Regionalni centar Zagreb, OIB 85821130368, Trg svibanjskih žrtava 1995. 1,10000 Zagreb</item>
      <item>VUK-GRAD jednostavno društvo s ograničenom odgovornošću za graditeljstvo i trgovinu, OIB 70131754139, Mašekova 41,10000 Zagreb</item>
      <item>Ivan Vuk, OIB 29178644648, Mašekova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70131754139</item>
      <item>, OIB 29178644648</item>
    </izvorni_sadrzaj>
    <derivirana_varijabla naziv="DomainObject.Predmet.SudioniciListNazivOIB_1">
      <item>, OIB 85821130368</item>
      <item>, OIB 70131754139</item>
      <item>, OIB 29178644648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Poljak, OIB 77663651000, Miramarska 24/6, 10000 Zagreb</item>
    </izvorni_sadrzaj>
    <derivirana_varijabla naziv="DomainObject.Predmet.StecajniUpraviteljiListAddressOIB_1">
      <item>Domagoj Poljak, OIB 77663651000, Miramarska 24/6,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veljače 2019.</izvorni_sadrzaj>
    <derivirana_varijabla naziv="DomainObject.PredzadnjaOdlukaIzPredmeta.DatumDonosenjaOdluke_1">8. veljače 2019.</derivirana_varijabla>
  </DomainObject.PredzadnjaOdlukaIzPredmeta.DatumDonosenjaOdluke>
  <DomainObject.PredzadnjaOdlukaIzPredmeta.Oznaka>
    <izvorni_sadrzaj>St-17/2019-6</izvorni_sadrzaj>
    <derivirana_varijabla naziv="DomainObject.PredzadnjaOdlukaIzPredmeta.Oznaka_1">St-17/2019-6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1999</properties:Characters>
  <properties:Lines>66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2019-04-16T08:56:00Z</dcterms:created>
  <dc:creator>Maja Jurovicki</dc:creator>
  <cp:lastModifiedBy>Mirjana Gašparić</cp:lastModifiedBy>
  <cp:lastPrinted>2019-04-16T09:22:00Z</cp:lastPrinted>
  <dcterms:modified xmlns:xsi="http://www.w3.org/2001/XMLSchema-instance" xsi:type="dcterms:W3CDTF">2019-04-16T09:22:00Z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St-17/2019-9 / Odluka - Rješenje o otvaranju i zaključenju skraćenog stečajnog postupka (St-17-19_OTVORI_ZAKLJUČI_POLJAK.docx)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