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8804" w14:paraId="e4c8804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7944CD">
        <w:rPr>
          <w:b/>
        </w:rPr>
        <w:t>2092/16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BC4318">
        <w:t>MESNICE PROVJERENI j.d.o.o., Gornji Humac, Gornji Humac 7, OIB: 24613618837</w:t>
      </w:r>
      <w:r w:rsidR="004103BD">
        <w:t xml:space="preserve">, </w:t>
      </w:r>
      <w:r w:rsidR="007F41AD">
        <w:t xml:space="preserve">dana </w:t>
      </w:r>
      <w:r w:rsidR="00BC4318">
        <w:t>13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</w:t>
      </w:r>
      <w:r w:rsidR="00BC4318">
        <w:t>MESNICE PROVJERENI j.d.o.o., Gornji Humac, Gornji Humac 7, OIB: 24613618837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BC4318">
        <w:t>13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BC4318">
        <w:t>10,45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D85217">
        <w:t xml:space="preserve">Za stečajnog upravitelja imenuje se </w:t>
      </w:r>
      <w:r w:rsidR="000A4434" w:rsidRPr="00D85217">
        <w:t>Daniela Kovač iz Kaštel Sućurca, Cesta dr. Franje Tuđmana 238A, OIB: 73917202839.</w:t>
      </w:r>
    </w:p>
    <w:p w:rsidRDefault="000A4434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BC4318">
        <w:t xml:space="preserve">MESNICE PROVJERENI j.d.o.o., Gornji Humac, Gornji Humac 7, OIB: 24613618837,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7944CD">
        <w:t>472</w:t>
      </w:r>
      <w:r w:rsidR="00E33DE4" w:rsidRPr="0097630A">
        <w:t xml:space="preserve"> </w:t>
      </w:r>
      <w:r w:rsidR="00374A7B">
        <w:t>dan</w:t>
      </w:r>
      <w:r w:rsidR="007944CD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</w:t>
      </w:r>
      <w:r w:rsidR="00CE76F6">
        <w:t xml:space="preserve">ne koja bi </w:t>
      </w:r>
      <w:r w:rsidR="007944CD">
        <w:t>bila dostatna za namirenje troškova stečajnog postupka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944CD">
        <w:t>17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944CD">
        <w:t>17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BC4318" w:rsidR="00E747A9" w:rsidRPr="0097630A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BC4318">
        <w:rPr>
          <w:b/>
        </w:rPr>
        <w:t>13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63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7944CD">
          <w:t>2092</w:t>
        </w:r>
        <w:r w:rsidR="0058286E">
          <w:t>/</w:t>
        </w:r>
        <w:r w:rsidR="00F31D1A">
          <w:t>1</w:t>
        </w:r>
        <w:r w:rsidR="007944CD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40639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6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6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6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6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6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6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6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6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MESNICE PROVJERENI j.d.o.o. za ekološki uzgoj i trgovinu</izvorni_sadrzaj>
    <derivirana_varijabla naziv="DomainObject.Predmet.ProtustrankaFormated_1">  MESNICE PROVJERENI j.d.o.o. za ekološki uzgoj i trgovinu</derivirana_varijabla>
  </DomainObject.Predmet.ProtustrankaFormated>
  <DomainObject.Predmet.ProtustrankaFormatedOIB>
    <izvorni_sadrzaj>  MESNICE PROVJERENI j.d.o.o. za ekološki uzgoj i trgovinu, OIB 24613618837</izvorni_sadrzaj>
    <derivirana_varijabla naziv="DomainObject.Predmet.ProtustrankaFormatedOIB_1">  MESNICE PROVJERENI j.d.o.o. za ekološki uzgoj i trgovinu, OIB 24613618837</derivirana_varijabla>
  </DomainObject.Predmet.ProtustrankaFormatedOIB>
  <DomainObject.Predmet.ProtustrankaFormatedWithAdress>
    <izvorni_sadrzaj> MESNICE PROVJERENI j.d.o.o. za ekološki uzgoj i trgovinu, Gornji Humac 7, 21425 Gornji Humac</izvorni_sadrzaj>
    <derivirana_varijabla naziv="DomainObject.Predmet.ProtustrankaFormatedWithAdress_1"> MESNICE PROVJERENI j.d.o.o. za ekološki uzgoj i trgovinu, Gornji Humac 7, 21425 Gornji Humac</derivirana_varijabla>
  </DomainObject.Predmet.ProtustrankaFormatedWithAdress>
  <DomainObject.Predmet.ProtustrankaFormatedWithAdressOIB>
    <izvorni_sadrzaj> MESNICE PROVJERENI j.d.o.o. za ekološki uzgoj i trgovinu, OIB 24613618837, Gornji Humac 7, 21425 Gornji Humac</izvorni_sadrzaj>
    <derivirana_varijabla naziv="DomainObject.Predmet.ProtustrankaFormatedWithAdressOIB_1"> MESNICE PROVJERENI j.d.o.o. za ekološki uzgoj i trgovinu, OIB 24613618837, Gornji Humac 7, 21425 Gornji Humac</derivirana_varijabla>
  </DomainObject.Predmet.ProtustrankaFormatedWithAdressOIB>
  <DomainObject.Predmet.ProtustrankaWithAdress>
    <izvorni_sadrzaj>MESNICE PROVJERENI j.d.o.o. za ekološki uzgoj i trgovinu Gornji Humac 7, 21425 Gornji Humac</izvorni_sadrzaj>
    <derivirana_varijabla naziv="DomainObject.Predmet.ProtustrankaWithAdress_1">MESNICE PROVJERENI j.d.o.o. za ekološki uzgoj i trgovinu Gornji Humac 7, 21425 Gornji Humac</derivirana_varijabla>
  </DomainObject.Predmet.ProtustrankaWithAdress>
  <DomainObject.Predmet.ProtustrankaWithAdressOIB>
    <izvorni_sadrzaj>MESNICE PROVJERENI j.d.o.o. za ekološki uzgoj i trgovinu, OIB 24613618837, Gornji Humac 7, 21425 Gornji Humac</izvorni_sadrzaj>
    <derivirana_varijabla naziv="DomainObject.Predmet.ProtustrankaWithAdressOIB_1">MESNICE PROVJERENI j.d.o.o. za ekološki uzgoj i trgovinu, OIB 24613618837, Gornji Humac 7, 21425 Gornji Humac</derivirana_varijabla>
  </DomainObject.Predmet.ProtustrankaWithAdressOIB>
  <DomainObject.Predmet.ProtustrankaNazivFormated>
    <izvorni_sadrzaj>MESNICE PROVJERENI j.d.o.o. za ekološki uzgoj i trgovinu</izvorni_sadrzaj>
    <derivirana_varijabla naziv="DomainObject.Predmet.ProtustrankaNazivFormated_1">MESNICE PROVJERENI j.d.o.o. za ekološki uzgoj i trgovinu</derivirana_varijabla>
  </DomainObject.Predmet.ProtustrankaNazivFormated>
  <DomainObject.Predmet.ProtustrankaNazivFormatedOIB>
    <izvorni_sadrzaj>MESNICE PROVJERENI j.d.o.o. za ekološki uzgoj i trgovinu, OIB 24613618837</izvorni_sadrzaj>
    <derivirana_varijabla naziv="DomainObject.Predmet.ProtustrankaNazivFormatedOIB_1">MESNICE PROVJERENI j.d.o.o. za ekološki uzgoj i trgovinu, OIB 24613618837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15003.71</izvorni_sadrzaj>
    <derivirana_varijabla naziv="DomainObject.Predmet.TrenutnaVrijednost_1">15003.71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PROVJERENI j.d.o.o. za ekološki uzgoj i trgovinu</item>
    </izvorni_sadrzaj>
    <derivirana_varijabla naziv="DomainObject.Predmet.ProtuStrankaListFormated_1">
      <item>MESNICE PROVJERENI j.d.o.o. za ekološki uzgoj i trgovinu</item>
    </derivirana_varijabla>
  </DomainObject.Predmet.ProtuStrankaListFormated>
  <DomainObject.Predmet.ProtuStrankaListFormatedOIB>
    <izvorni_sadrzaj>
      <item>MESNICE PROVJERENI j.d.o.o. za ekološki uzgoj i trgovinu, OIB 24613618837</item>
    </izvorni_sadrzaj>
    <derivirana_varijabla naziv="DomainObject.Predmet.ProtuStrankaListFormatedOIB_1">
      <item>MESNICE PROVJERENI j.d.o.o. za ekološki uzgoj i trgovinu, OIB 24613618837</item>
    </derivirana_varijabla>
  </DomainObject.Predmet.ProtuStrankaListFormatedOIB>
  <DomainObject.Predmet.ProtuStrankaListFormatedWithAdress>
    <izvorni_sadrzaj>
      <item>MESNICE PROVJERENI j.d.o.o. za ekološki uzgoj i trgovinu, Gornji Humac 7, 21425 Gornji Humac</item>
    </izvorni_sadrzaj>
    <derivirana_varijabla naziv="DomainObject.Predmet.ProtuStrankaListFormatedWithAdress_1">
      <item>MESNICE PROVJERENI j.d.o.o. za ekološki uzgoj i trgovinu, Gornji Humac 7, 21425 Gornji Humac</item>
    </derivirana_varijabla>
  </DomainObject.Predmet.ProtuStrankaListFormatedWithAdress>
  <DomainObject.Predmet.ProtuStrankaListFormatedWithAdressOIB>
    <izvorni_sadrzaj>
      <item>MESNICE PROVJERENI j.d.o.o. za ekološki uzgoj i trgovinu, OIB 24613618837, Gornji Humac 7, 21425 Gornji Humac</item>
    </izvorni_sadrzaj>
    <derivirana_varijabla naziv="DomainObject.Predmet.ProtuStrankaListFormatedWithAdressOIB_1">
      <item>MESNICE PROVJERENI j.d.o.o. za ekološki uzgoj i trgovinu, OIB 24613618837, Gornji Humac 7, 21425 Gornji Humac</item>
    </derivirana_varijabla>
  </DomainObject.Predmet.ProtuStrankaListFormatedWithAdressOIB>
  <DomainObject.Predmet.ProtuStrankaListNazivFormated>
    <izvorni_sadrzaj>
      <item>MESNICE PROVJERENI j.d.o.o. za ekološki uzgoj i trgovinu</item>
    </izvorni_sadrzaj>
    <derivirana_varijabla naziv="DomainObject.Predmet.ProtuStrankaListNazivFormated_1">
      <item>MESNICE PROVJERENI j.d.o.o. za ekološki uzgoj i trgovinu</item>
    </derivirana_varijabla>
  </DomainObject.Predmet.ProtuStrankaListNazivFormated>
  <DomainObject.Predmet.ProtuStrankaListNazivFormatedOIB>
    <izvorni_sadrzaj>
      <item>MESNICE PROVJERENI j.d.o.o. za ekološki uzgoj i trgovinu, OIB 24613618837</item>
    </izvorni_sadrzaj>
    <derivirana_varijabla naziv="DomainObject.Predmet.ProtuStrankaListNazivFormatedOIB_1">
      <item>MESNICE PROVJERENI j.d.o.o. za ekološki uzgoj i trgovinu, OIB 24613618837</item>
    </derivirana_varijabla>
  </DomainObject.Predmet.ProtuStrankaListNazivFormatedOIB>
  <DomainObject.Predmet.OstaliListFormated>
    <izvorni_sadrzaj>
      <item>Anđelko Zelembaba</item>
    </izvorni_sadrzaj>
    <derivirana_varijabla naziv="DomainObject.Predmet.OstaliListFormated_1">
      <item>Anđelko Zelembaba</item>
    </derivirana_varijabla>
  </DomainObject.Predmet.OstaliListFormated>
  <DomainObject.Predmet.OstaliListFormatedOIB>
    <izvorni_sadrzaj>
      <item>Anđelko Zelembaba, OIB 15849046027</item>
    </izvorni_sadrzaj>
    <derivirana_varijabla naziv="DomainObject.Predmet.OstaliListFormatedOIB_1">
      <item>Anđelko Zelembaba, OIB 15849046027</item>
    </derivirana_varijabla>
  </DomainObject.Predmet.OstaliListFormatedOIB>
  <DomainObject.Predmet.OstaliListFormatedWithAdress>
    <izvorni_sadrzaj>
      <item>Anđelko Zelembaba, Sv. Jurja 50, 21217 Kaštel Stari</item>
    </izvorni_sadrzaj>
    <derivirana_varijabla naziv="DomainObject.Predmet.OstaliListFormatedWithAdress_1">
      <item>Anđelko Zelembaba, Sv. Jurja 50, 21217 Kaštel Stari</item>
    </derivirana_varijabla>
  </DomainObject.Predmet.OstaliListFormatedWithAdress>
  <DomainObject.Predmet.OstaliListFormatedWithAdressOIB>
    <izvorni_sadrzaj>
      <item>Anđelko Zelembaba, OIB 15849046027, Sv. Jurja 50, 21217 Kaštel Stari</item>
    </izvorni_sadrzaj>
    <derivirana_varijabla naziv="DomainObject.Predmet.OstaliListFormatedWithAdressOIB_1">
      <item>Anđelko Zelembaba, OIB 15849046027, Sv. Jurja 50, 21217 Kaštel Stari</item>
    </derivirana_varijabla>
  </DomainObject.Predmet.OstaliListFormatedWithAdressOIB>
  <DomainObject.Predmet.OstaliListNazivFormated>
    <izvorni_sadrzaj>
      <item>Anđelko Zelembaba</item>
    </izvorni_sadrzaj>
    <derivirana_varijabla naziv="DomainObject.Predmet.OstaliListNazivFormated_1">
      <item>Anđelko Zelembaba</item>
    </derivirana_varijabla>
  </DomainObject.Predmet.OstaliListNazivFormated>
  <DomainObject.Predmet.OstaliListNazivFormatedOIB>
    <izvorni_sadrzaj>
      <item>Anđelko Zelembaba, OIB 15849046027</item>
    </izvorni_sadrzaj>
    <derivirana_varijabla naziv="DomainObject.Predmet.OstaliListNazivFormatedOIB_1">
      <item>Anđelko Zelembaba, OIB 15849046027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PROVJERENI j.d.o.o. za ekološki uzgoj i trgovinu</izvorni_sadrzaj>
    <derivirana_varijabla naziv="DomainObject.Predmet.ProtustrankaIDrugi_1">MESNICE 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PROVJERENI j.d.o.o. za ekološki uzgoj i trgovinu, OIB 24613618837, Gornji Humac 7, 21425 Gornji Humac</izvorni_sadrzaj>
    <derivirana_varijabla naziv="DomainObject.Predmet.ProtustrankaIDrugiAdressOIB_1">MESNICE PROVJERENI j.d.o.o. za ekološki uzgoj i trgovinu, OIB 24613618837,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PROVJERENI j.d.o.o. za ekološki uzgoj i trgovinu</item>
      <item>FINANCIJSKA AGENCIJA, RC SPLIT</item>
      <item>Anđelko Zelembaba</item>
    </izvorni_sadrzaj>
    <derivirana_varijabla naziv="DomainObject.Predmet.SudioniciListNaziv_1">
      <item>MESNICE PROVJERENI j.d.o.o. za ekološki uzgoj i trgovinu</item>
      <item>FINANCIJSKA AGENCIJA, RC SPLIT</item>
      <item>Anđelko Zelembaba</item>
    </derivirana_varijabla>
  </DomainObject.Predmet.SudioniciListNaziv>
  <DomainObject.Predmet.SudioniciListAdressOIB>
    <izvorni_sadrzaj>
      <item>MESNICE PROVJERENI j.d.o.o. za ekološki uzgoj i trgovinu, OIB 24613618837, Gornji Humac 7,21425 Gornji Humac</item>
      <item>FINANCIJSKA AGENCIJA, RC SPLIT, OIB 85821130368, Mažuranićevo šetalište 24 b,21000 Split</item>
      <item>Anđelko Zelembaba, OIB 15849046027, Sv. Jurja 50,21217 Kaštel Stari</item>
    </izvorni_sadrzaj>
    <derivirana_varijabla naziv="DomainObject.Predmet.SudioniciListAdressOIB_1">
      <item>MESNICE PROVJERENI j.d.o.o. za ekološki uzgoj i trgovinu, OIB 24613618837, Gornji Humac 7,21425 Gornji Humac</item>
      <item>FINANCIJSKA AGENCIJA, RC SPLIT, OIB 85821130368, Mažuranićevo šetalište 24 b,21000 Split</item>
      <item>Anđelko Zelembaba, OIB 15849046027, Sv. Jurja 50,21217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24613618837</item>
      <item>, OIB 85821130368</item>
      <item>, OIB 15849046027</item>
    </izvorni_sadrzaj>
    <derivirana_varijabla naziv="DomainObject.Predmet.SudioniciListNazivOIB_1">
      <item>, OIB 24613618837</item>
      <item>, OIB 85821130368</item>
      <item>, OIB 15849046027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3446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2018-02-13T09:30:00Z</dcterms:created>
  <dc:creator>stanka grcic</dc:creator>
  <cp:lastModifiedBy>Ivana Mendeš</cp:lastModifiedBy>
  <cp:lastPrinted>2018-02-13T09:51:00Z</cp:lastPrinted>
  <dcterms:modified xmlns:xsi="http://www.w3.org/2001/XMLSchema-instance" xsi:type="dcterms:W3CDTF">2018-02-13T09:52:00Z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