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2680" w14:paraId="b0e268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D5E54">
        <w:t>2809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D5E54">
        <w:t xml:space="preserve"> PRERADA </w:t>
      </w:r>
      <w:proofErr w:type="spellStart"/>
      <w:r w:rsidR="005D5E54">
        <w:t>PETRIJEVCI</w:t>
      </w:r>
      <w:proofErr w:type="spellEnd"/>
      <w:r w:rsidR="005D5E54">
        <w:t xml:space="preserve"> j.d.o.o. </w:t>
      </w:r>
      <w:proofErr w:type="spellStart"/>
      <w:r w:rsidR="005D5E54">
        <w:t>Petrijevci</w:t>
      </w:r>
      <w:proofErr w:type="spellEnd"/>
      <w:r w:rsidR="005D5E54">
        <w:t xml:space="preserve">, Republike </w:t>
      </w:r>
      <w:proofErr w:type="spellStart"/>
      <w:r w:rsidR="005D5E54">
        <w:t>121</w:t>
      </w:r>
      <w:proofErr w:type="spellEnd"/>
      <w:r w:rsidR="005D5E54">
        <w:t xml:space="preserve">, </w:t>
      </w:r>
      <w:proofErr w:type="spellStart"/>
      <w:r w:rsidR="005D5E54">
        <w:t>OIB</w:t>
      </w:r>
      <w:proofErr w:type="spellEnd"/>
      <w:r w:rsidR="005D5E54">
        <w:t xml:space="preserve">: </w:t>
      </w:r>
      <w:proofErr w:type="spellStart"/>
      <w:r w:rsidR="005D5E54">
        <w:t>24816020694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95B4B">
        <w:t>16</w:t>
      </w:r>
      <w:proofErr w:type="spellEnd"/>
      <w:r w:rsidR="00C82343">
        <w:t xml:space="preserve">. </w:t>
      </w:r>
      <w:r w:rsidR="00695B4B">
        <w:t xml:space="preserve">siječnja </w:t>
      </w:r>
      <w:proofErr w:type="spellStart"/>
      <w:r w:rsidR="00695B4B">
        <w:t>2017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D5E54">
        <w:rPr>
          <w:bCs/>
        </w:rPr>
        <w:t xml:space="preserve"> </w:t>
      </w:r>
      <w:r w:rsidR="005D5E54">
        <w:t xml:space="preserve">PRERADA </w:t>
      </w:r>
      <w:proofErr w:type="spellStart"/>
      <w:r w:rsidR="005D5E54">
        <w:t>PETRIJEVCI</w:t>
      </w:r>
      <w:proofErr w:type="spellEnd"/>
      <w:r w:rsidR="005D5E54">
        <w:t xml:space="preserve"> j.d.o.o. </w:t>
      </w:r>
      <w:proofErr w:type="spellStart"/>
      <w:r w:rsidR="005D5E54">
        <w:t>Petrijevci</w:t>
      </w:r>
      <w:proofErr w:type="spellEnd"/>
      <w:r w:rsidR="005D5E54">
        <w:t xml:space="preserve">, Republike </w:t>
      </w:r>
      <w:proofErr w:type="spellStart"/>
      <w:r w:rsidR="005D5E54">
        <w:t>121</w:t>
      </w:r>
      <w:proofErr w:type="spellEnd"/>
      <w:r w:rsidR="005D5E54">
        <w:t xml:space="preserve">, </w:t>
      </w:r>
      <w:proofErr w:type="spellStart"/>
      <w:r w:rsidR="005D5E54">
        <w:t>OIB</w:t>
      </w:r>
      <w:proofErr w:type="spellEnd"/>
      <w:r w:rsidR="005D5E54">
        <w:t xml:space="preserve">: </w:t>
      </w:r>
      <w:proofErr w:type="spellStart"/>
      <w:r w:rsidR="005D5E54">
        <w:t>24816020694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22387">
        <w:t xml:space="preserve"> </w:t>
      </w:r>
      <w:r w:rsidR="005D5E54">
        <w:t xml:space="preserve">Mladen </w:t>
      </w:r>
      <w:proofErr w:type="spellStart"/>
      <w:r w:rsidR="005D5E54">
        <w:t>Beljo</w:t>
      </w:r>
      <w:proofErr w:type="spellEnd"/>
      <w:r w:rsidR="005D5E54">
        <w:t xml:space="preserve">, Vinkovci, Antuna Mihanovića 1, </w:t>
      </w:r>
      <w:proofErr w:type="spellStart"/>
      <w:r w:rsidR="005D5E54">
        <w:t>OIB</w:t>
      </w:r>
      <w:proofErr w:type="spellEnd"/>
      <w:r w:rsidR="005D5E54">
        <w:t xml:space="preserve">: </w:t>
      </w:r>
      <w:proofErr w:type="spellStart"/>
      <w:r w:rsidR="005D5E54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AE0DBE">
        <w:t>27</w:t>
      </w:r>
      <w:r w:rsidR="00F7152E">
        <w:t xml:space="preserve">. </w:t>
      </w:r>
      <w:r w:rsidR="007A640C">
        <w:t>listopada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7C08">
        <w:t>8</w:t>
      </w:r>
      <w:r w:rsidR="00DC51C2">
        <w:t>.</w:t>
      </w:r>
      <w:r w:rsidR="00794266">
        <w:t xml:space="preserve"> </w:t>
      </w:r>
      <w:r w:rsidR="00AD34E6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D5E54">
        <w:t>2809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5D5E54">
        <w:t>2809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AD34E6">
        <w:t>16</w:t>
      </w:r>
      <w:proofErr w:type="spellEnd"/>
      <w:r w:rsidR="00C82343">
        <w:t xml:space="preserve">. </w:t>
      </w:r>
      <w:r w:rsidR="00AD34E6">
        <w:t xml:space="preserve">siječnja </w:t>
      </w:r>
      <w:proofErr w:type="spellStart"/>
      <w:r w:rsidR="00AD34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AD34E6">
        <w:t>16.2</w:t>
      </w:r>
      <w:proofErr w:type="spellEnd"/>
      <w:r w:rsidR="00AD34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0C2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C7C08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742DE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5E54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43934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84E82"/>
    <w:rsid w:val="007922E4"/>
    <w:rsid w:val="00794266"/>
    <w:rsid w:val="00797E65"/>
    <w:rsid w:val="007A0C8E"/>
    <w:rsid w:val="007A640C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E0DBE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22387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4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E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4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E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St-2809/2016</izvorni_sadrzaj>
    <derivirana_varijabla naziv="DomainObject.Predmet.OznakaBroj_1">St-2809/2016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PETRIJEVCI jednostavno društvo s ograničenom odgovornošću za trgovinu, ugostiteljstvo i usluge</izvorni_sadrzaj>
    <derivirana_varijabla naziv="DomainObject.Predmet.ProtustrankaFormated_1">  PRERADA PETRIJEVCI jednostavno društvo s ograničenom odgovornošću za trgovinu, ugostiteljstvo i usluge</derivirana_varijabla>
  </DomainObject.Predmet.ProtustrankaFormated>
  <DomainObject.Predmet.ProtustrankaFormatedOIB>
    <izvorni_sadrzaj>  PRERADA PETRIJEVCI jednostavno društvo s ograničenom odgovornošću za trgovinu, ugostiteljstvo i usluge, OIB 24816020694</izvorni_sadrzaj>
    <derivirana_varijabla naziv="DomainObject.Predmet.ProtustrankaFormatedOIB_1">  PRERADA PETRIJEVCI jednostavno društvo s ograničenom odgovornošću za trgovinu, ugostiteljstvo i usluge, OIB 24816020694</derivirana_varijabla>
  </DomainObject.Predmet.ProtustrankaFormatedOIB>
  <DomainObject.Predmet.ProtustrankaFormatedWithAdress>
    <izvorni_sadrzaj> PRERADA PETRIJEVCI jednostavno društvo s ograničenom odgovornošću za trgovinu, ugostiteljstvo i usluge, Republike 121, 31208 Petrijevci</izvorni_sadrzaj>
    <derivirana_varijabla naziv="DomainObject.Predmet.ProtustrankaFormatedWithAdress_1"> PRERADA PETRIJEVCI jednostavno društvo s ograničenom odgovornošću za trgovinu, ugostiteljstvo i usluge, Republike 121, 31208 Petrijevci</derivirana_varijabla>
  </DomainObject.Predmet.ProtustrankaFormatedWithAdress>
  <DomainObject.Predmet.ProtustrankaFormatedWithAdressOIB>
    <izvorni_sadrzaj> PRERADA PETRIJEVCI jednostavno društvo s ograničenom odgovornošću za trgovinu, ugostiteljstvo i usluge, OIB 24816020694, Republike 121, 31208 Petrijevci</izvorni_sadrzaj>
    <derivirana_varijabla naziv="DomainObject.Predmet.ProtustrankaFormatedWithAdressOIB_1"> PRERADA PETRIJEVCI jednostavno društvo s ograničenom odgovornošću za trgovinu, ugostiteljstvo i usluge, OIB 24816020694, Republike 121, 31208 Petrijevci</derivirana_varijabla>
  </DomainObject.Predmet.ProtustrankaFormatedWithAdressOIB>
  <DomainObject.Predmet.ProtustrankaWithAdress>
    <izvorni_sadrzaj>PRERADA PETRIJEVCI jednostavno društvo s ograničenom odgovornošću za trgovinu, ugostiteljstvo i usluge Republike 121, 31208 Petrijevci</izvorni_sadrzaj>
    <derivirana_varijabla naziv="DomainObject.Predmet.ProtustrankaWithAdress_1">PRERADA PETRIJEVCI jednostavno društvo s ograničenom odgovornošću za trgovinu, ugostiteljstvo i usluge Republike 121, 31208 Petrijevci</derivirana_varijabla>
  </DomainObject.Predmet.ProtustrankaWithAdress>
  <DomainObject.Predmet.ProtustrankaWithAdressOIB>
    <izvorni_sadrzaj>PRERADA PETRIJEVCI jednostavno društvo s ograničenom odgovornošću za trgovinu, ugostiteljstvo i usluge, OIB 24816020694, Republike 121, 31208 Petrijevci</izvorni_sadrzaj>
    <derivirana_varijabla naziv="DomainObject.Predmet.ProtustrankaWithAdressOIB_1">PRERADA PETRIJEVCI jednostavno društvo s ograničenom odgovornošću za trgovinu, ugostiteljstvo i usluge, OIB 24816020694, Republike 121, 31208 Petrijevci</derivirana_varijabla>
  </DomainObject.Predmet.ProtustrankaWithAdressOIB>
  <DomainObject.Predmet.ProtustrankaNazivFormated>
    <izvorni_sadrzaj>PRERADA PETRIJEVCI jednostavno društvo s ograničenom odgovornošću za trgovinu, ugostiteljstvo i usluge</izvorni_sadrzaj>
    <derivirana_varijabla naziv="DomainObject.Predmet.ProtustrankaNazivFormated_1">PRERADA PETRIJEVCI jednostavno društvo s ograničenom odgovornošću za trgovinu, ugostiteljstvo i usluge</derivirana_varijabla>
  </DomainObject.Predmet.ProtustrankaNazivFormated>
  <DomainObject.Predmet.ProtustrankaNazivFormatedOIB>
    <izvorni_sadrzaj>PRERADA PETRIJEVCI jednostavno društvo s ograničenom odgovornošću za trgovinu, ugostiteljstvo i usluge, OIB 24816020694</izvorni_sadrzaj>
    <derivirana_varijabla naziv="DomainObject.Predmet.ProtustrankaNazivFormatedOIB_1">PRERADA PETRIJEVCI jednostavno društvo s ograničenom odgovornošću za trgovinu, ugostiteljstvo i usluge, OIB 24816020694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PRERADA PETRIJEVCI jednostavno društvo s ograničenom odgovornošću za trgovinu, ugostiteljstvo i usluge</item>
    </izvorni_sadrzaj>
    <derivirana_varijabla naziv="DomainObject.Predmet.ProtuStrankaListFormated_1">
      <item>PRERADA PETRIJEVCI jednostavno društvo s ograničenom odgovornošću za trgovinu, ugostiteljstvo i usluge</item>
    </derivirana_varijabla>
  </DomainObject.Predmet.ProtuStrankaListFormated>
  <DomainObject.Predmet.ProtuStrankaListFormatedOIB>
    <izvorni_sadrzaj>
      <item>PRERADA PETRIJEVCI jednostavno društvo s ograničenom odgovornošću za trgovinu, ugostiteljstvo i usluge, OIB 24816020694</item>
    </izvorni_sadrzaj>
    <derivirana_varijabla naziv="DomainObject.Predmet.ProtuStrankaListFormatedOIB_1">
      <item>PRERADA PETRIJEVCI jednostavno društvo s ograničenom odgovornošću za trgovinu, ugostiteljstvo i usluge, OIB 24816020694</item>
    </derivirana_varijabla>
  </DomainObject.Predmet.ProtuStrankaListFormatedOIB>
  <DomainObject.Predmet.ProtuStrankaListFormatedWithAdress>
    <izvorni_sadrzaj>
      <item>PRERADA PETRIJEVCI jednostavno društvo s ograničenom odgovornošću za trgovinu, ugostiteljstvo i usluge, Republike 121, 31208 Petrijevci</item>
    </izvorni_sadrzaj>
    <derivirana_varijabla naziv="DomainObject.Predmet.ProtuStrankaListFormatedWithAdress_1">
      <item>PRERADA PETRIJEVCI jednostavno društvo s ograničenom odgovornošću za trgovinu, ugostiteljstvo i usluge, Republike 121, 31208 Petrijevci</item>
    </derivirana_varijabla>
  </DomainObject.Predmet.ProtuStrankaListFormatedWithAdress>
  <DomainObject.Predmet.ProtuStrankaListFormatedWithAdressOIB>
    <izvorni_sadrzaj>
      <item>PRERADA PETRIJEVCI jednostavno društvo s ograničenom odgovornošću za trgovinu, ugostiteljstvo i usluge, OIB 24816020694, Republike 121, 31208 Petrijevci</item>
    </izvorni_sadrzaj>
    <derivirana_varijabla naziv="DomainObject.Predmet.ProtuStrankaListFormatedWithAdressOIB_1">
      <item>PRERADA PETRIJEVCI jednostavno društvo s ograničenom odgovornošću za trgovinu, ugostiteljstvo i usluge, OIB 24816020694, Republike 121, 31208 Petrijevci</item>
    </derivirana_varijabla>
  </DomainObject.Predmet.ProtuStrankaListFormatedWithAdressOIB>
  <DomainObject.Predmet.ProtuStrankaListNazivFormated>
    <izvorni_sadrzaj>
      <item>PRERADA PETRIJEVCI jednostavno društvo s ograničenom odgovornošću za trgovinu, ugostiteljstvo i usluge</item>
    </izvorni_sadrzaj>
    <derivirana_varijabla naziv="DomainObject.Predmet.ProtuStrankaListNazivFormated_1">
      <item>PRERADA PETRIJEVCI jednostavno društvo s ograničenom odgovornošću za trgovinu, ugostiteljstvo i usluge</item>
    </derivirana_varijabla>
  </DomainObject.Predmet.ProtuStrankaListNazivFormated>
  <DomainObject.Predmet.ProtuStrankaListNazivFormatedOIB>
    <izvorni_sadrzaj>
      <item>PRERADA PETRIJEVCI jednostavno društvo s ograničenom odgovornošću za trgovinu, ugostiteljstvo i usluge, OIB 24816020694</item>
    </izvorni_sadrzaj>
    <derivirana_varijabla naziv="DomainObject.Predmet.ProtuStrankaListNazivFormatedOIB_1">
      <item>PRERADA PETRIJEVCI jednostavno društvo s ograničenom odgovornošću za trgovinu, ugostiteljstvo i usluge, OIB 24816020694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PRERADA PETRIJEVCI jednostavno društvo s ograničenom odgovornošću za trgovinu, ugostiteljstvo i usluge</izvorni_sadrzaj>
    <derivirana_varijabla naziv="DomainObject.Predmet.ProtustrankaIDrugi_1">PRERADA PETRIJEVCI jednostavno društvo s ograničenom odgovornošću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PRERADA PETRIJEVCI jednostavno društvo s ograničenom odgovornošću za trgovinu, ugostiteljstvo i usluge, OIB 24816020694, Republike 121, 31208 Petrijevci</izvorni_sadrzaj>
    <derivirana_varijabla naziv="DomainObject.Predmet.ProtustrankaIDrugiAdressOIB_1">PRERADA PETRIJEVCI jednostavno društvo s ograničenom odgovornošću za trgovinu, ugostiteljstvo i usluge, OIB 24816020694, Republike 121,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PRERADA PETRIJEVCI jednostavno društvo s ograničenom odgovornošću za trgovinu, ugostiteljstvo i usluge</item>
    </izvorni_sadrzaj>
    <derivirana_varijabla naziv="DomainObject.Predmet.SudioniciListNaziv_1">
      <item>FINA RC OSIJEK</item>
      <item>PRERADA PETRIJEVCI jednostavno društvo s ograničenom odgovornošću za trgovinu, ugostiteljstvo i usluge</item>
    </derivirana_varijabla>
  </DomainObject.Predmet.SudioniciListNaziv>
  <DomainObject.Predmet.SudioniciListAdressOIB>
    <izvorni_sadrzaj>
      <item>FINA RC OSIJEK, OIB 85821130368</item>
      <item>PRERADA PETRIJEVCI jednostavno društvo s ograničenom odgovornošću za trgovinu, ugostiteljstvo i usluge, OIB 24816020694, Republike 121,31208 Petrijevci</item>
    </izvorni_sadrzaj>
    <derivirana_varijabla naziv="DomainObject.Predmet.SudioniciListAdressOIB_1">
      <item>FINA RC OSIJEK, OIB 85821130368</item>
      <item>PRERADA PETRIJEVCI jednostavno društvo s ograničenom odgovornošću za trgovinu, ugostiteljstvo i usluge, OIB 24816020694, Republike 121,31208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24816020694</item>
    </izvorni_sadrzaj>
    <derivirana_varijabla naziv="DomainObject.Predmet.SudioniciListNazivOIB_1">
      <item>, OIB 85821130368</item>
      <item>, OIB 24816020694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C2FC0-6154-4C46-831C-934701486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358</properties:Words>
  <properties:Characters>1904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2017-01-16T09:31:00Z</dcterms:created>
  <dc:creator>wsadmin</dc:creator>
  <cp:lastModifiedBy>Sanda Gučić</cp:lastModifiedBy>
  <cp:lastPrinted>2017-01-16T09:29:00Z</cp:lastPrinted>
  <dcterms:modified xmlns:xsi="http://www.w3.org/2001/XMLSchema-instance" xsi:type="dcterms:W3CDTF">2017-01-16T10:50:00Z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