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1ea1" w14:paraId="6ae1ea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D71C0">
        <w:rPr>
          <w:rStyle w:val="Naglaeno"/>
          <w:b w:val="false"/>
        </w:rPr>
        <w:t>162</w:t>
      </w:r>
      <w:r w:rsidR="001602F9">
        <w:rPr>
          <w:rStyle w:val="Naglaeno"/>
          <w:b w:val="false"/>
        </w:rPr>
        <w:t>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7D71C0">
        <w:t>Poljoprivredno turistička zadruga EKO UNA za proizvodnju, trgovinu i usluge, Hrvatska Kostajnica, Vladimira Nazora 60</w:t>
      </w:r>
      <w:r w:rsidR="005B7C0B">
        <w:t xml:space="preserve">, </w:t>
      </w:r>
      <w:r w:rsidR="006152FF">
        <w:t xml:space="preserve">MBS: </w:t>
      </w:r>
      <w:r w:rsidR="007D71C0">
        <w:t>120011620</w:t>
      </w:r>
      <w:r w:rsidR="006152FF">
        <w:t xml:space="preserve">, OIB: </w:t>
      </w:r>
      <w:r w:rsidR="007D71C0">
        <w:t>93944693167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281DB5">
        <w:t>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D71C0">
        <w:t>Poljoprivredno turistička zadruga EKO UNA za proizvodnju, trgovinu i usluge, Hrvatska Kostajnica, Vladimira Nazora 60, MBS: 120011620, OIB: 93944693167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D131B">
        <w:t>60.539,99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46C5F">
        <w:t>Dragana Zebić</w:t>
      </w:r>
      <w:r w:rsidR="00261007">
        <w:t xml:space="preserve">, </w:t>
      </w:r>
      <w:r w:rsidR="00046C5F">
        <w:t>Hrvatska Kostajnica, Kutinska 1,</w:t>
      </w:r>
      <w:r w:rsidR="006244B4">
        <w:t xml:space="preserve"> OIB: </w:t>
      </w:r>
      <w:r w:rsidR="00046C5F">
        <w:t>28893459372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626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3B0" w:rsidR="00C863B0">
      <w:r>
        <w:separator/>
      </w:r>
    </w:p>
  </w:endnote>
  <w:endnote w:id="0" w:type="continuationSeparator">
    <w:p w:rsidRDefault="00C863B0" w:rsidR="00C86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3B0" w:rsidR="00C863B0">
      <w:r>
        <w:separator/>
      </w:r>
    </w:p>
  </w:footnote>
  <w:footnote w:id="0" w:type="continuationSeparator">
    <w:p w:rsidRDefault="00C863B0" w:rsidR="00C863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0AC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30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30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0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0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30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30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0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0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St-1626/2018</izvorni_sadrzaj>
    <derivirana_varijabla naziv="DomainObject.Predmet.OznakaBroj_1">St-1626/2018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Poljoprivredno turistička zadruga EKO UNA za proizvodnju, trgovinu i usluge</izvorni_sadrzaj>
    <derivirana_varijabla naziv="DomainObject.Predmet.ProtustrankaFormated_1">  Poljoprivredno turistička zadruga EKO UNA za proizvodnju, trgovinu i usluge</derivirana_varijabla>
  </DomainObject.Predmet.ProtustrankaFormated>
  <DomainObject.Predmet.ProtustrankaFormatedOIB>
    <izvorni_sadrzaj>  Poljoprivredno turistička zadruga EKO UNA za proizvodnju, trgovinu i usluge, OIB 93944693167</izvorni_sadrzaj>
    <derivirana_varijabla naziv="DomainObject.Predmet.ProtustrankaFormatedOIB_1">  Poljoprivredno turistička zadruga EKO UNA za proizvodnju, trgovinu i usluge, OIB 93944693167</derivirana_varijabla>
  </DomainObject.Predmet.ProtustrankaFormatedOIB>
  <DomainObject.Predmet.ProtustrankaFormatedWithAdress>
    <izvorni_sadrzaj> Poljoprivredno turistička zadruga EKO UNA za proizvodnju, trgovinu i usluge, Vladimira Nazora 60, 44430 Hrvatska Kostajnica</izvorni_sadrzaj>
    <derivirana_varijabla naziv="DomainObject.Predmet.ProtustrankaFormatedWithAdress_1"> Poljoprivredno turistička zadruga EKO UNA za proizvodnju, trgovinu i usluge, Vladimira Nazora 60, 44430 Hrvatska Kostajnica</derivirana_varijabla>
  </DomainObject.Predmet.ProtustrankaFormatedWithAdress>
  <DomainObject.Predmet.ProtustrankaFormatedWithAdressOIB>
    <izvorni_sadrzaj> Poljoprivredno turistička zadruga EKO UNA za proizvodnju, trgovinu i usluge, OIB 93944693167, Vladimira Nazora 60, 44430 Hrvatska Kostajnica</izvorni_sadrzaj>
    <derivirana_varijabla naziv="DomainObject.Predmet.ProtustrankaFormatedWithAdressOIB_1"> Poljoprivredno turistička zadruga EKO UNA za proizvodnju, trgovinu i usluge, OIB 93944693167, Vladimira Nazora 60, 44430 Hrvatska Kostajnica</derivirana_varijabla>
  </DomainObject.Predmet.ProtustrankaFormatedWithAdressOIB>
  <DomainObject.Predmet.ProtustrankaWithAdress>
    <izvorni_sadrzaj>Poljoprivredno turistička zadruga EKO UNA za proizvodnju, trgovinu i usluge Vladimira Nazora 60, 44430 Hrvatska Kostajnica</izvorni_sadrzaj>
    <derivirana_varijabla naziv="DomainObject.Predmet.ProtustrankaWithAdress_1">Poljoprivredno turistička zadruga EKO UNA za proizvodnju, trgovinu i usluge Vladimira Nazora 60, 44430 Hrvatska Kostajnica</derivirana_varijabla>
  </DomainObject.Predmet.ProtustrankaWithAdress>
  <DomainObject.Predmet.ProtustrankaWithAdressOIB>
    <izvorni_sadrzaj>Poljoprivredno turistička zadruga EKO UNA za proizvodnju, trgovinu i usluge, OIB 93944693167, Vladimira Nazora 60, 44430 Hrvatska Kostajnica</izvorni_sadrzaj>
    <derivirana_varijabla naziv="DomainObject.Predmet.ProtustrankaWithAdressOIB_1">Poljoprivredno turistička zadruga EKO UNA za proizvodnju, trgovinu i usluge, OIB 93944693167, Vladimira Nazora 60, 44430 Hrvatska Kostajnica</derivirana_varijabla>
  </DomainObject.Predmet.ProtustrankaWithAdressOIB>
  <DomainObject.Predmet.ProtustrankaNazivFormated>
    <izvorni_sadrzaj>Poljoprivredno turistička zadruga EKO UNA za proizvodnju, trgovinu i usluge</izvorni_sadrzaj>
    <derivirana_varijabla naziv="DomainObject.Predmet.ProtustrankaNazivFormated_1">Poljoprivredno turistička zadruga EKO UNA za proizvodnju, trgovinu i usluge</derivirana_varijabla>
  </DomainObject.Predmet.ProtustrankaNazivFormated>
  <DomainObject.Predmet.ProtustrankaNazivFormatedOIB>
    <izvorni_sadrzaj>Poljoprivredno turistička zadruga EKO UNA za proizvodnju, trgovinu i usluge, OIB 93944693167</izvorni_sadrzaj>
    <derivirana_varijabla naziv="DomainObject.Predmet.ProtustrankaNazivFormatedOIB_1">Poljoprivredno turistička zadruga EKO UNA za proizvodnju, trgovinu i usluge, OIB 93944693167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turistička zadruga EKO UNA za proizvodnju, trgovinu i usluge</item>
    </izvorni_sadrzaj>
    <derivirana_varijabla naziv="DomainObject.Predmet.ProtuStrankaListFormated_1">
      <item>Poljoprivredno turistička zadruga EKO UNA za proizvodnju, trgovinu i usluge</item>
    </derivirana_varijabla>
  </DomainObject.Predmet.ProtuStrankaListFormated>
  <DomainObject.Predmet.ProtuStrankaListFormatedOIB>
    <izvorni_sadrzaj>
      <item>Poljoprivredno turistička zadruga EKO UNA za proizvodnju, trgovinu i usluge, OIB 93944693167</item>
    </izvorni_sadrzaj>
    <derivirana_varijabla naziv="DomainObject.Predmet.ProtuStrankaListFormatedOIB_1">
      <item>Poljoprivredno turistička zadruga EKO UNA za proizvodnju, trgovinu i usluge, OIB 93944693167</item>
    </derivirana_varijabla>
  </DomainObject.Predmet.ProtuStrankaListFormatedOIB>
  <DomainObject.Predmet.ProtuStrankaListFormatedWithAdress>
    <izvorni_sadrzaj>
      <item>Poljoprivredno turistička zadruga EKO UNA za proizvodnju, trgovinu i usluge, Vladimira Nazora 60, 44430 Hrvatska Kostajnica</item>
    </izvorni_sadrzaj>
    <derivirana_varijabla naziv="DomainObject.Predmet.ProtuStrankaListFormatedWithAdress_1">
      <item>Poljoprivredno turistička zadruga EKO UNA za proizvodnju, trgovinu i usluge, Vladimira Nazora 60, 44430 Hrvatska Kostajnica</item>
    </derivirana_varijabla>
  </DomainObject.Predmet.ProtuStrankaListFormatedWithAdress>
  <DomainObject.Predmet.ProtuStrankaListFormatedWithAdressOIB>
    <izvorni_sadrzaj>
      <item>Poljoprivredno turistička zadruga EKO UNA za proizvodnju, trgovinu i usluge, OIB 93944693167, Vladimira Nazora 60, 44430 Hrvatska Kostajnica</item>
    </izvorni_sadrzaj>
    <derivirana_varijabla naziv="DomainObject.Predmet.ProtuStrankaListFormatedWithAdressOIB_1">
      <item>Poljoprivredno turistička zadruga EKO UNA za proizvodnju, trgovinu i usluge, OIB 93944693167, Vladimira Nazora 60, 44430 Hrvatska Kostajnica</item>
    </derivirana_varijabla>
  </DomainObject.Predmet.ProtuStrankaListFormatedWithAdressOIB>
  <DomainObject.Predmet.ProtuStrankaListNazivFormated>
    <izvorni_sadrzaj>
      <item>Poljoprivredno turistička zadruga EKO UNA za proizvodnju, trgovinu i usluge</item>
    </izvorni_sadrzaj>
    <derivirana_varijabla naziv="DomainObject.Predmet.ProtuStrankaListNazivFormated_1">
      <item>Poljoprivredno turistička zadruga EKO UNA za proizvodnju, trgovinu i usluge</item>
    </derivirana_varijabla>
  </DomainObject.Predmet.ProtuStrankaListNazivFormated>
  <DomainObject.Predmet.ProtuStrankaListNazivFormatedOIB>
    <izvorni_sadrzaj>
      <item>Poljoprivredno turistička zadruga EKO UNA za proizvodnju, trgovinu i usluge, OIB 93944693167</item>
    </izvorni_sadrzaj>
    <derivirana_varijabla naziv="DomainObject.Predmet.ProtuStrankaListNazivFormatedOIB_1">
      <item>Poljoprivredno turistička zadruga EKO UNA za proizvodnju, trgovinu i usluge, OIB 93944693167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turistička zadruga EKO UNA za proizvodnju, trgovinu i usluge</izvorni_sadrzaj>
    <derivirana_varijabla naziv="DomainObject.Predmet.ProtustrankaIDrugi_1">Poljoprivredno turistička zadruga EKO UNA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 turistička zadruga EKO UNA za proizvodnju, trgovinu i usluge, OIB 93944693167, Vladimira Nazora 60, 44430 Hrvatska Kostajnica</izvorni_sadrzaj>
    <derivirana_varijabla naziv="DomainObject.Predmet.ProtustrankaIDrugiAdressOIB_1">Poljoprivredno turistička zadruga EKO UNA za proizvodnju, trgovinu i usluge, OIB 93944693167, Vladimira Nazora 60,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 turistička zadruga EKO UNA za proizvodnju, trgovinu i usluge</item>
      <item>FINA Regionalni centar Zagreb</item>
    </izvorni_sadrzaj>
    <derivirana_varijabla naziv="DomainObject.Predmet.SudioniciListNaziv_1">
      <item>Poljoprivredno turistička zadruga EKO UNA za proizvodnju, trgovinu i usluge</item>
      <item>FINA Regionalni centar Zagreb</item>
    </derivirana_varijabla>
  </DomainObject.Predmet.SudioniciListNaziv>
  <DomainObject.Predmet.SudioniciListAdressOIB>
    <izvorni_sadrzaj>
      <item>Poljoprivredno turistička zadruga EKO UNA za proizvodnju, trgovinu i usluge, OIB 93944693167, Vladimira Nazora 60,44430 Hrvatska Kostajnica</item>
      <item>FINA Regionalni centar Zagreb, OIB 85821130368, Trg svibanjskih žrtava 1995. 1,10000 Zagreb</item>
    </izvorni_sadrzaj>
    <derivirana_varijabla naziv="DomainObject.Predmet.SudioniciListAdressOIB_1">
      <item>Poljoprivredno turistička zadruga EKO UNA za proizvodnju, trgovinu i usluge, OIB 93944693167, Vladimira Nazora 60,44430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93944693167</item>
      <item>, OIB 85821130368</item>
    </izvorni_sadrzaj>
    <derivirana_varijabla naziv="DomainObject.Predmet.SudioniciListNazivOIB_1">
      <item>, OIB 93944693167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67AB1-0E41-4127-9A5B-E7706DC69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2217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2019-01-14T10:01:00Z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2019-01-14T10:30:00Z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- 1626-18-ZG.docx)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