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29ce7" w14:paraId="6c29ce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4419D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4419D3" w:rsidP="004419D3" w:rsidR="004419D3" w:rsidRPr="004419D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4419D3" w:rsidP="004419D3" w:rsidR="004419D3" w:rsidRPr="004419D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4419D3" w:rsidP="004419D3" w:rsidR="004419D3" w:rsidRPr="004419D3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4419D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4419D3" w:rsidP="004419D3" w:rsidR="004419D3" w:rsidRPr="004419D3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4419D3">
        <w:rPr>
          <w:rFonts w:cs="Times New Roman" w:eastAsia="Times New Roman"/>
          <w:lang w:eastAsia="hr-HR"/>
        </w:rPr>
        <w:t xml:space="preserve">               6. St-526/2015-3.</w:t>
      </w:r>
    </w:p>
    <w:p w:rsidRDefault="004419D3" w:rsidP="004419D3" w:rsidR="004419D3" w:rsidRPr="004419D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419D3" w:rsidP="004419D3" w:rsidR="004419D3" w:rsidRPr="004419D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419D3" w:rsidP="004419D3" w:rsidR="004419D3" w:rsidRPr="004419D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419D3" w:rsidP="004419D3" w:rsidR="004419D3" w:rsidRPr="004419D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419D3" w:rsidP="004419D3" w:rsidR="004419D3" w:rsidRPr="004419D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419D3" w:rsidP="004419D3" w:rsidR="004419D3" w:rsidRPr="004419D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419D3">
        <w:rPr>
          <w:rFonts w:cs="Times New Roman" w:eastAsia="Times New Roman"/>
          <w:lang w:eastAsia="hr-HR"/>
        </w:rPr>
        <w:t>U  I M E   R E P U B L I K E   H R V A T S K E</w:t>
      </w:r>
    </w:p>
    <w:p w:rsidRDefault="004419D3" w:rsidP="004419D3" w:rsidR="004419D3" w:rsidRPr="004419D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4419D3" w:rsidP="004419D3" w:rsidR="004419D3" w:rsidRPr="004419D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419D3">
        <w:rPr>
          <w:rFonts w:cs="Times New Roman" w:eastAsia="Times New Roman"/>
          <w:lang w:eastAsia="hr-HR"/>
        </w:rPr>
        <w:t>R J E Š E N J E</w:t>
      </w:r>
    </w:p>
    <w:p w:rsidRDefault="004419D3" w:rsidP="004419D3" w:rsidR="004419D3" w:rsidRPr="004419D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419D3" w:rsidP="004419D3" w:rsidR="004419D3" w:rsidRPr="004419D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419D3" w:rsidP="004419D3" w:rsidR="004419D3" w:rsidRPr="004419D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419D3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4419D3">
        <w:rPr>
          <w:rFonts w:cs="Times New Roman" w:eastAsia="Times New Roman"/>
          <w:lang w:eastAsia="hr-HR"/>
        </w:rPr>
        <w:t>Rajnoviću</w:t>
      </w:r>
      <w:proofErr w:type="spellEnd"/>
      <w:r w:rsidRPr="004419D3">
        <w:rPr>
          <w:rFonts w:cs="Times New Roman" w:eastAsia="Times New Roman"/>
          <w:lang w:eastAsia="hr-HR"/>
        </w:rPr>
        <w:t xml:space="preserve">, u skraćenom stečajnom postupku nad dužnikom LIKA zadruga za trgovinu, proizvodnju i usluge, Bjelovar, Petra Zrinskog 1 A, </w:t>
      </w:r>
      <w:r w:rsidRPr="004419D3">
        <w:rPr>
          <w:rFonts w:cs="Times New Roman" w:eastAsia="Times New Roman"/>
          <w:szCs w:val="20"/>
          <w:lang w:eastAsia="hr-HR"/>
        </w:rPr>
        <w:t>MBS: 010069550, OIB: 90069391477, 15. ožujka 2016.</w:t>
      </w:r>
      <w:r w:rsidRPr="004419D3">
        <w:rPr>
          <w:rFonts w:cs="Times New Roman" w:eastAsia="Times New Roman"/>
          <w:lang w:eastAsia="hr-HR"/>
        </w:rPr>
        <w:t xml:space="preserve"> </w:t>
      </w:r>
    </w:p>
    <w:p w:rsidRDefault="004419D3" w:rsidP="004419D3" w:rsidR="004419D3" w:rsidRPr="004419D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419D3" w:rsidP="004419D3" w:rsidR="004419D3" w:rsidRPr="004419D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419D3" w:rsidP="004419D3" w:rsidR="004419D3" w:rsidRPr="004419D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419D3">
        <w:rPr>
          <w:rFonts w:cs="Times New Roman" w:eastAsia="Times New Roman"/>
          <w:lang w:eastAsia="hr-HR"/>
        </w:rPr>
        <w:t>r i j e š i o   j e</w:t>
      </w:r>
    </w:p>
    <w:p w:rsidRDefault="004419D3" w:rsidP="004419D3" w:rsidR="004419D3" w:rsidRPr="004419D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419D3" w:rsidP="004419D3" w:rsidR="004419D3" w:rsidRPr="004419D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419D3">
        <w:rPr>
          <w:rFonts w:cs="Times New Roman" w:eastAsia="Times New Roman"/>
          <w:lang w:eastAsia="hr-HR"/>
        </w:rPr>
        <w:t xml:space="preserve">I. Otvara se stečajni postupak nad dužnikom LIKA zadruga za trgovinu, proizvodnju i usluge, Bjelovar, Petra Zrinskog 1 A, </w:t>
      </w:r>
      <w:r w:rsidRPr="004419D3">
        <w:rPr>
          <w:rFonts w:cs="Times New Roman" w:eastAsia="Times New Roman"/>
          <w:szCs w:val="20"/>
          <w:lang w:eastAsia="hr-HR"/>
        </w:rPr>
        <w:t>MBS: 010069550, OIB: 90069391477.</w:t>
      </w:r>
    </w:p>
    <w:p w:rsidRDefault="004419D3" w:rsidP="004419D3" w:rsidR="004419D3" w:rsidRPr="004419D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419D3" w:rsidP="004419D3" w:rsidR="004419D3" w:rsidRPr="004419D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419D3">
        <w:rPr>
          <w:rFonts w:cs="Times New Roman" w:eastAsia="Times New Roman"/>
          <w:lang w:eastAsia="hr-HR"/>
        </w:rPr>
        <w:t xml:space="preserve">II. Za stečajnog upravitelja imenuje se MILAN BARIŠA OBRADOVIĆ, Sveta Nedjelja, Srebrnjak 20B, OIB: 45619494339. </w:t>
      </w:r>
    </w:p>
    <w:p w:rsidRDefault="004419D3" w:rsidP="004419D3" w:rsidR="004419D3" w:rsidRPr="004419D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419D3" w:rsidP="004419D3" w:rsidR="004419D3" w:rsidRPr="004419D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419D3">
        <w:rPr>
          <w:rFonts w:cs="Times New Roman" w:eastAsia="Times New Roman"/>
          <w:lang w:eastAsia="hr-HR"/>
        </w:rPr>
        <w:t xml:space="preserve">III. Zaključuje se stečajni postupak nad dužnikom LIKA zadruga za trgovinu, proizvodnju i usluge, Bjelovar, Petra Zrinskog 1 A, </w:t>
      </w:r>
      <w:r w:rsidRPr="004419D3">
        <w:rPr>
          <w:rFonts w:cs="Times New Roman" w:eastAsia="Times New Roman"/>
          <w:szCs w:val="20"/>
          <w:lang w:eastAsia="hr-HR"/>
        </w:rPr>
        <w:t>MBS: 010069550, OIB: 90069391477.</w:t>
      </w:r>
    </w:p>
    <w:p w:rsidRDefault="004419D3" w:rsidP="004419D3" w:rsidR="004419D3" w:rsidRPr="004419D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419D3" w:rsidP="004419D3" w:rsidR="004419D3" w:rsidRPr="004419D3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419D3">
        <w:rPr>
          <w:rFonts w:cs="Times New Roman" w:eastAsia="Calibri"/>
        </w:rPr>
        <w:t xml:space="preserve">IV. </w:t>
      </w:r>
      <w:r w:rsidRPr="004419D3">
        <w:rPr>
          <w:rFonts w:cs="Times New Roman" w:eastAsia="Times New Roman"/>
          <w:lang w:eastAsia="hr-HR"/>
        </w:rPr>
        <w:t>Stečajni postupak je otvoren i zaključen s danom 15. ožujka 2016. u 13,15 sati, kada je ovo rješenje objavljeno na e-oglasnoj ploči ovoga suda.</w:t>
      </w:r>
    </w:p>
    <w:p w:rsidRDefault="004419D3" w:rsidP="004419D3" w:rsidR="004419D3" w:rsidRPr="004419D3">
      <w:pPr>
        <w:spacing w:after="0"/>
        <w:ind w:firstLine="851"/>
        <w:jc w:val="both"/>
        <w:rPr>
          <w:rFonts w:cs="Times New Roman" w:eastAsia="Calibri"/>
        </w:rPr>
      </w:pPr>
    </w:p>
    <w:p w:rsidRDefault="004419D3" w:rsidP="004419D3" w:rsidR="004419D3" w:rsidRPr="004419D3">
      <w:pPr>
        <w:spacing w:after="0"/>
        <w:ind w:firstLine="851"/>
        <w:jc w:val="both"/>
        <w:rPr>
          <w:rFonts w:cs="Times New Roman" w:eastAsia="Calibri"/>
        </w:rPr>
      </w:pPr>
      <w:r w:rsidRPr="004419D3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4419D3" w:rsidP="004419D3" w:rsidR="004419D3" w:rsidRPr="004419D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419D3" w:rsidP="004419D3" w:rsidR="004419D3" w:rsidRPr="004419D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419D3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4419D3" w:rsidP="004419D3" w:rsidR="004419D3" w:rsidRPr="004419D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419D3" w:rsidP="004419D3" w:rsidR="004419D3" w:rsidRPr="004419D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419D3">
        <w:rPr>
          <w:rFonts w:cs="Times New Roman" w:eastAsia="Times New Roman"/>
          <w:lang w:eastAsia="hr-HR"/>
        </w:rPr>
        <w:t>Obrazloženje</w:t>
      </w:r>
    </w:p>
    <w:p w:rsidRDefault="004419D3" w:rsidP="004419D3" w:rsidR="004419D3" w:rsidRPr="004419D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4419D3" w:rsidP="004419D3" w:rsidR="004419D3" w:rsidRPr="004419D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419D3">
        <w:rPr>
          <w:rFonts w:cs="Times New Roman" w:eastAsia="Times New Roman"/>
          <w:lang w:eastAsia="hr-HR"/>
        </w:rPr>
        <w:lastRenderedPageBreak/>
        <w:t>Po zahtjevu FINE za provedbu skraćenog stečajnog postupka nad dužnikom, sud je temeljem odredbe čl. 430., 431. i 434. Stečajnog zakona ("Narodne novine" broj 71/15 – dalje: SZ) oglasom poslovni broj St-526/2015-2., koji je objavljen na mrežnoj stranici e-oglasna ploča Trgovačkog suda u Bjelovaru 7. siječnja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4419D3" w:rsidP="004419D3" w:rsidR="004419D3" w:rsidRPr="004419D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419D3" w:rsidP="004419D3" w:rsidR="004419D3" w:rsidRPr="004419D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419D3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4419D3" w:rsidP="004419D3" w:rsidR="004419D3" w:rsidRPr="004419D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419D3" w:rsidP="004419D3" w:rsidR="004419D3" w:rsidRPr="004419D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419D3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4419D3" w:rsidP="004419D3" w:rsidR="004419D3" w:rsidRPr="004419D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419D3" w:rsidP="004419D3" w:rsidR="004419D3" w:rsidRPr="004419D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419D3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4419D3" w:rsidP="004419D3" w:rsidR="004419D3" w:rsidRPr="004419D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419D3" w:rsidP="004419D3" w:rsidR="004419D3" w:rsidRPr="004419D3">
      <w:pPr>
        <w:spacing w:after="0"/>
        <w:ind w:firstLine="851"/>
        <w:jc w:val="both"/>
        <w:rPr>
          <w:rFonts w:cs="Times New Roman" w:eastAsia="Calibri"/>
        </w:rPr>
      </w:pPr>
      <w:r w:rsidRPr="004419D3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4419D3" w:rsidP="004419D3" w:rsidR="004419D3" w:rsidRPr="004419D3">
      <w:pPr>
        <w:spacing w:after="0"/>
        <w:ind w:firstLine="851"/>
        <w:jc w:val="both"/>
        <w:rPr>
          <w:rFonts w:cs="Times New Roman" w:eastAsia="Calibri"/>
        </w:rPr>
      </w:pPr>
    </w:p>
    <w:p w:rsidRDefault="004419D3" w:rsidP="004419D3" w:rsidR="004419D3" w:rsidRPr="004419D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419D3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4419D3" w:rsidP="004419D3" w:rsidR="004419D3" w:rsidRPr="004419D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419D3" w:rsidP="004419D3" w:rsidR="004419D3" w:rsidRPr="004419D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419D3">
        <w:rPr>
          <w:rFonts w:cs="Times New Roman" w:eastAsia="Times New Roman"/>
          <w:lang w:eastAsia="hr-HR"/>
        </w:rPr>
        <w:t>U Bjelovaru 15. ožujka 2016.</w:t>
      </w:r>
    </w:p>
    <w:p w:rsidRDefault="004419D3" w:rsidP="004419D3" w:rsidR="004419D3" w:rsidRPr="004419D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419D3" w:rsidP="004419D3" w:rsidR="004419D3" w:rsidRPr="004419D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4419D3" w:rsidP="004419D3" w:rsidR="004419D3" w:rsidRPr="004419D3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4419D3">
        <w:rPr>
          <w:rFonts w:cs="Times New Roman" w:eastAsia="Times New Roman"/>
          <w:lang w:eastAsia="hr-HR"/>
        </w:rPr>
        <w:t>VIŠI SUDSKI SAVJETNIK</w:t>
      </w:r>
    </w:p>
    <w:p w:rsidRDefault="004419D3" w:rsidP="004419D3" w:rsidR="004419D3" w:rsidRPr="004419D3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4419D3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4419D3" w:rsidP="004419D3" w:rsidR="004419D3" w:rsidRPr="004419D3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4419D3" w:rsidP="004419D3" w:rsidR="004419D3" w:rsidRPr="004419D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419D3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4419D3">
        <w:rPr>
          <w:rFonts w:cs="Times New Roman" w:eastAsia="Times New Roman"/>
          <w:lang w:eastAsia="hr-HR"/>
        </w:rPr>
        <w:tab/>
      </w:r>
      <w:r w:rsidRPr="004419D3">
        <w:rPr>
          <w:rFonts w:cs="Times New Roman" w:eastAsia="Times New Roman"/>
          <w:lang w:eastAsia="hr-HR"/>
        </w:rPr>
        <w:tab/>
        <w:t xml:space="preserve">         </w:t>
      </w:r>
    </w:p>
    <w:p w:rsidRDefault="004419D3" w:rsidP="004419D3" w:rsidR="004419D3" w:rsidRPr="004419D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419D3" w:rsidP="004419D3" w:rsidR="004419D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419D3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4419D3" w:rsidP="004419D3" w:rsidR="004419D3" w:rsidRPr="004419D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419D3" w:rsidP="004419D3" w:rsidR="004419D3" w:rsidRPr="004419D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419D3" w:rsidP="004419D3" w:rsidR="004419D3" w:rsidRPr="004419D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419D3" w:rsidP="004419D3" w:rsidR="004419D3" w:rsidRPr="004419D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4419D3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4419D3">
        <w:rPr>
          <w:rFonts w:cs="Times New Roman" w:eastAsia="Times New Roman"/>
          <w:lang w:eastAsia="hr-HR"/>
        </w:rPr>
        <w:t>.</w:t>
      </w:r>
    </w:p>
    <w:p w:rsidRDefault="004419D3" w:rsidP="004419D3" w:rsidR="004419D3" w:rsidRPr="004419D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419D3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4419D3" w:rsidP="004419D3" w:rsidR="004419D3" w:rsidRPr="004419D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419D3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4419D3" w:rsidP="004419D3" w:rsidR="004419D3" w:rsidRPr="004419D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419D3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4419D3" w:rsidP="004419D3" w:rsidR="004419D3" w:rsidRPr="004419D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419D3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4419D3" w:rsidP="004419D3" w:rsidR="004419D3" w:rsidRPr="004419D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419D3">
        <w:rPr>
          <w:rFonts w:cs="Times New Roman" w:eastAsia="Times New Roman"/>
          <w:lang w:eastAsia="hr-HR"/>
        </w:rPr>
        <w:t xml:space="preserve">                Bjelovar,  Porezna uprava, Ispostava Bjelovar, zakonskom zastupniku  </w:t>
      </w:r>
    </w:p>
    <w:p w:rsidRDefault="004419D3" w:rsidP="004419D3" w:rsidR="004419D3" w:rsidRPr="004419D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419D3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4419D3" w:rsidP="004419D3" w:rsidR="004419D3" w:rsidRPr="004419D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419D3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4419D3" w:rsidP="004419D3" w:rsidR="004419D3" w:rsidRPr="004419D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419D3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4419D3" w:rsidP="004419D3" w:rsidR="004419D3" w:rsidRPr="004419D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419D3">
        <w:rPr>
          <w:rFonts w:cs="Times New Roman" w:eastAsia="Times New Roman"/>
          <w:lang w:eastAsia="hr-HR"/>
        </w:rPr>
        <w:t>II. Kal. pravomoćnost</w:t>
      </w:r>
    </w:p>
    <w:p w:rsidRDefault="004419D3" w:rsidP="004419D3" w:rsidR="004419D3" w:rsidRPr="004419D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419D3">
        <w:rPr>
          <w:rFonts w:cs="Times New Roman" w:eastAsia="Times New Roman"/>
          <w:lang w:eastAsia="hr-HR"/>
        </w:rPr>
        <w:t>Bjelovar 15.3.2016.</w:t>
      </w:r>
    </w:p>
    <w:p w:rsidRDefault="004419D3" w:rsidP="004419D3" w:rsidR="004419D3" w:rsidRPr="004419D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19D3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065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St-526/2015-3</izvorni_sadrzaj>
    <derivirana_varijabla naziv="DomainObject.Oznaka_1">St-526/2015-3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</izvorni_sadrzaj>
    <derivirana_varijabla naziv="DomainObject.Predmet.Broj_1">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St-526/2015</izvorni_sadrzaj>
    <derivirana_varijabla naziv="DomainObject.Predmet.OznakaBroj_1">St-526/2015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LIKA zadruga za trgovinu, proizvodnju i usluge, Bjelovar</izvorni_sadrzaj>
    <derivirana_varijabla naziv="DomainObject.Predmet.ProtustrankaFormated_1">  LIKA zadruga za trgovinu, proizvodnju i usluge, Bjelovar</derivirana_varijabla>
  </DomainObject.Predmet.ProtustrankaFormated>
  <DomainObject.Predmet.ProtustrankaFormatedOIB>
    <izvorni_sadrzaj>  LIKA zadruga za trgovinu, proizvodnju i usluge, Bjelovar, OIB 90069391477</izvorni_sadrzaj>
    <derivirana_varijabla naziv="DomainObject.Predmet.ProtustrankaFormatedOIB_1">  LIKA zadruga za trgovinu, proizvodnju i usluge, Bjelovar, OIB 90069391477</derivirana_varijabla>
  </DomainObject.Predmet.ProtustrankaFormatedOIB>
  <DomainObject.Predmet.ProtustrankaFormatedWithAdress>
    <izvorni_sadrzaj> LIKA zadruga za trgovinu, proizvodnju i usluge, Bjelovar, Petra Zrinskog 1 A, 43000 Bjelovar</izvorni_sadrzaj>
    <derivirana_varijabla naziv="DomainObject.Predmet.ProtustrankaFormatedWithAdress_1"> LIKA zadruga za trgovinu, proizvodnju i usluge, Bjelovar, Petra Zrinskog 1 A, 43000 Bjelovar</derivirana_varijabla>
  </DomainObject.Predmet.ProtustrankaFormatedWithAdress>
  <DomainObject.Predmet.ProtustrankaFormatedWithAdressOIB>
    <izvorni_sadrzaj> LIKA zadruga za trgovinu, proizvodnju i usluge, Bjelovar, OIB 90069391477, Petra Zrinskog 1 A, 43000 Bjelovar</izvorni_sadrzaj>
    <derivirana_varijabla naziv="DomainObject.Predmet.ProtustrankaFormatedWithAdressOIB_1"> LIKA zadruga za trgovinu, proizvodnju i usluge, Bjelovar, OIB 90069391477, Petra Zrinskog 1 A, 43000 Bjelovar</derivirana_varijabla>
  </DomainObject.Predmet.ProtustrankaFormatedWithAdressOIB>
  <DomainObject.Predmet.ProtustrankaWithAdress>
    <izvorni_sadrzaj>LIKA zadruga za trgovinu, proizvodnju i usluge, Bjelovar Petra Zrinskog 1 A, 43000 Bjelovar</izvorni_sadrzaj>
    <derivirana_varijabla naziv="DomainObject.Predmet.ProtustrankaWithAdress_1">LIKA zadruga za trgovinu, proizvodnju i usluge, Bjelovar Petra Zrinskog 1 A, 43000 Bjelovar</derivirana_varijabla>
  </DomainObject.Predmet.ProtustrankaWithAdress>
  <DomainObject.Predmet.ProtustrankaWithAdressOIB>
    <izvorni_sadrzaj>LIKA zadruga za trgovinu, proizvodnju i usluge, Bjelovar, OIB 90069391477, Petra Zrinskog 1 A, 43000 Bjelovar</izvorni_sadrzaj>
    <derivirana_varijabla naziv="DomainObject.Predmet.ProtustrankaWithAdressOIB_1">LIKA zadruga za trgovinu, proizvodnju i usluge, Bjelovar, OIB 90069391477, Petra Zrinskog 1 A, 43000 Bjelovar</derivirana_varijabla>
  </DomainObject.Predmet.ProtustrankaWithAdressOIB>
  <DomainObject.Predmet.ProtustrankaNazivFormated>
    <izvorni_sadrzaj>LIKA zadruga za trgovinu, proizvodnju i usluge, Bjelovar</izvorni_sadrzaj>
    <derivirana_varijabla naziv="DomainObject.Predmet.ProtustrankaNazivFormated_1">LIKA zadruga za trgovinu, proizvodnju i usluge, Bjelovar</derivirana_varijabla>
  </DomainObject.Predmet.ProtustrankaNazivFormated>
  <DomainObject.Predmet.ProtustrankaNazivFormatedOIB>
    <izvorni_sadrzaj>LIKA zadruga za trgovinu, proizvodnju i usluge, Bjelovar, OIB 90069391477</izvorni_sadrzaj>
    <derivirana_varijabla naziv="DomainObject.Predmet.ProtustrankaNazivFormatedOIB_1">LIKA zadruga za trgovinu, proizvodnju i usluge, Bjelovar, OIB 90069391477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LIKA zadruga za trgovinu, proizvodnju i usluge, Bjelovar</item>
    </izvorni_sadrzaj>
    <derivirana_varijabla naziv="DomainObject.Predmet.ProtuStrankaListFormated_1">
      <item>LIKA zadruga za trgovinu, proizvodnju i usluge, Bjelovar</item>
    </derivirana_varijabla>
  </DomainObject.Predmet.ProtuStrankaListFormated>
  <DomainObject.Predmet.ProtuStrankaListFormatedOIB>
    <izvorni_sadrzaj>
      <item>LIKA zadruga za trgovinu, proizvodnju i usluge, Bjelovar, OIB 90069391477</item>
    </izvorni_sadrzaj>
    <derivirana_varijabla naziv="DomainObject.Predmet.ProtuStrankaListFormatedOIB_1">
      <item>LIKA zadruga za trgovinu, proizvodnju i usluge, Bjelovar, OIB 90069391477</item>
    </derivirana_varijabla>
  </DomainObject.Predmet.ProtuStrankaListFormatedOIB>
  <DomainObject.Predmet.ProtuStrankaListFormatedWithAdress>
    <izvorni_sadrzaj>
      <item>LIKA zadruga za trgovinu, proizvodnju i usluge, Bjelovar, Petra Zrinskog 1 A, 43000 Bjelovar</item>
    </izvorni_sadrzaj>
    <derivirana_varijabla naziv="DomainObject.Predmet.ProtuStrankaListFormatedWithAdress_1">
      <item>LIKA zadruga za trgovinu, proizvodnju i usluge, Bjelovar, Petra Zrinskog 1 A, 43000 Bjelovar</item>
    </derivirana_varijabla>
  </DomainObject.Predmet.ProtuStrankaListFormatedWithAdress>
  <DomainObject.Predmet.ProtuStrankaListFormatedWithAdressOIB>
    <izvorni_sadrzaj>
      <item>LIKA zadruga za trgovinu, proizvodnju i usluge, Bjelovar, OIB 90069391477, Petra Zrinskog 1 A, 43000 Bjelovar</item>
    </izvorni_sadrzaj>
    <derivirana_varijabla naziv="DomainObject.Predmet.ProtuStrankaListFormatedWithAdressOIB_1">
      <item>LIKA zadruga za trgovinu, proizvodnju i usluge, Bjelovar, OIB 90069391477, Petra Zrinskog 1 A, 43000 Bjelovar</item>
    </derivirana_varijabla>
  </DomainObject.Predmet.ProtuStrankaListFormatedWithAdressOIB>
  <DomainObject.Predmet.ProtuStrankaListNazivFormated>
    <izvorni_sadrzaj>
      <item>LIKA zadruga za trgovinu, proizvodnju i usluge, Bjelovar</item>
    </izvorni_sadrzaj>
    <derivirana_varijabla naziv="DomainObject.Predmet.ProtuStrankaListNazivFormated_1">
      <item>LIKA zadruga za trgovinu, proizvodnju i usluge, Bjelovar</item>
    </derivirana_varijabla>
  </DomainObject.Predmet.ProtuStrankaListNazivFormated>
  <DomainObject.Predmet.ProtuStrankaListNazivFormatedOIB>
    <izvorni_sadrzaj>
      <item>LIKA zadruga za trgovinu, proizvodnju i usluge, Bjelovar, OIB 90069391477</item>
    </izvorni_sadrzaj>
    <derivirana_varijabla naziv="DomainObject.Predmet.ProtuStrankaListNazivFormatedOIB_1">
      <item>LIKA zadruga za trgovinu, proizvodnju i usluge, Bjelovar, OIB 90069391477</item>
    </derivirana_varijabla>
  </DomainObject.Predmet.ProtuStrankaListNazivFormatedOIB>
  <DomainObject.Predmet.OstaliListFormated>
    <izvorni_sadrzaj>
      <item>MIRO FURLAN</item>
    </izvorni_sadrzaj>
    <derivirana_varijabla naziv="DomainObject.Predmet.OstaliListFormated_1">
      <item>MIRO FURLAN</item>
    </derivirana_varijabla>
  </DomainObject.Predmet.OstaliListFormated>
  <DomainObject.Predmet.OstaliListFormatedOIB>
    <izvorni_sadrzaj>
      <item>MIRO FURLAN</item>
    </izvorni_sadrzaj>
    <derivirana_varijabla naziv="DomainObject.Predmet.OstaliListFormatedOIB_1">
      <item>MIRO FURLAN</item>
    </derivirana_varijabla>
  </DomainObject.Predmet.OstaliListFormatedOIB>
  <DomainObject.Predmet.OstaliListFormatedWithAdress>
    <izvorni_sadrzaj>
      <item>MIRO FURLAN, Braće Radića 10 a, 42205 Gojanec</item>
    </izvorni_sadrzaj>
    <derivirana_varijabla naziv="DomainObject.Predmet.OstaliListFormatedWithAdress_1">
      <item>MIRO FURLAN, Braće Radića 10 a, 42205 Gojanec</item>
    </derivirana_varijabla>
  </DomainObject.Predmet.OstaliListFormatedWithAdress>
  <DomainObject.Predmet.OstaliListFormatedWithAdressOIB>
    <izvorni_sadrzaj>
      <item>MIRO FURLAN, Braće Radića 10 a, 42205 Gojanec</item>
    </izvorni_sadrzaj>
    <derivirana_varijabla naziv="DomainObject.Predmet.OstaliListFormatedWithAdressOIB_1">
      <item>MIRO FURLAN, Braće Radića 10 a, 42205 Gojanec</item>
    </derivirana_varijabla>
  </DomainObject.Predmet.OstaliListFormatedWithAdressOIB>
  <DomainObject.Predmet.OstaliListNazivFormated>
    <izvorni_sadrzaj>
      <item>MIRO FURLAN</item>
    </izvorni_sadrzaj>
    <derivirana_varijabla naziv="DomainObject.Predmet.OstaliListNazivFormated_1">
      <item>MIRO FURLAN</item>
    </derivirana_varijabla>
  </DomainObject.Predmet.OstaliListNazivFormated>
  <DomainObject.Predmet.OstaliListNazivFormatedOIB>
    <izvorni_sadrzaj>
      <item>MIRO FURLAN</item>
    </izvorni_sadrzaj>
    <derivirana_varijabla naziv="DomainObject.Predmet.OstaliListNazivFormatedOIB_1">
      <item>MIRO FURLAN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>St-526/2015-3</izvorni_sadrzaj>
    <derivirana_varijabla naziv="DomainObject.PoslovniBrojDokumenta_1">St-526/2015-3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LIKA zadruga za trgovinu, proizvodnju i usluge, Bjelovar</izvorni_sadrzaj>
    <derivirana_varijabla naziv="DomainObject.Predmet.ProtustrankaIDrugi_1">LIKA zadruga za trgovinu, proizvodnju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LIKA zadruga za trgovinu, proizvodnju i usluge, Bjelovar, OIB 90069391477, Petra Zrinskog 1 A, 43000 Bjelovar</izvorni_sadrzaj>
    <derivirana_varijabla naziv="DomainObject.Predmet.ProtustrankaIDrugiAdressOIB_1">LIKA zadruga za trgovinu, proizvodnju i usluge, Bjelovar, OIB 90069391477, Petra Zrinskog 1 A,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LIKA zadruga za trgovinu, proizvodnju i usluge, Bjelovar</item>
      <item>MIRO FURLAN</item>
    </izvorni_sadrzaj>
    <derivirana_varijabla naziv="DomainObject.Predmet.SudioniciListNaziv_1">
      <item>FINA, RC ZAGREB, Podružnica Bjelovar</item>
      <item>LIKA zadruga za trgovinu, proizvodnju i usluge, Bjelovar</item>
      <item>MIRO FURLAN</item>
    </derivirana_varijabla>
  </DomainObject.Predmet.SudioniciListNaziv>
  <DomainObject.Predmet.SudioniciListAdressOIB>
    <izvorni_sadrzaj>
      <item>FINA, RC ZAGREB, Podružnica Bjelovar, OIB 85821130368, F. Supila 4,43000 Bjelovar</item>
      <item>LIKA zadruga za trgovinu, proizvodnju i usluge, Bjelovar, OIB 90069391477, Petra Zrinskog 1 A,43000 Bjelovar</item>
      <item>MIRO FURLAN, Braće Radića 10 a,42205 Gojanec</item>
    </izvorni_sadrzaj>
    <derivirana_varijabla naziv="DomainObject.Predmet.SudioniciListAdressOIB_1">
      <item>FINA, RC ZAGREB, Podružnica Bjelovar, OIB 85821130368, F. Supila 4,43000 Bjelovar</item>
      <item>LIKA zadruga za trgovinu, proizvodnju i usluge, Bjelovar, OIB 90069391477, Petra Zrinskog 1 A,43000 Bjelovar</item>
      <item>MIRO FURLAN, Braće Radića 10 a,42205 Gojanec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C1CF36-CB67-4C22-8C54-682D41C085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703</properties:Words>
  <properties:Characters>3773</properties:Characters>
  <properties:Lines>111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2016-03-15T12:04:00Z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St-526/2015-3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