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c646" w14:paraId="bc2c646" w:rsidRDefault="004C4FD6" w:rsidP="004C4FD6" w:rsidR="004C4FD6">
      <w:pPr>
        <w:jc w:val="right"/>
        <w15:collapsed w:val="false"/>
      </w:pPr>
      <w:bookmarkStart w:name="_GoBack" w:id="0"/>
      <w:bookmarkEnd w:id="0"/>
      <w:r>
        <w:t xml:space="preserve">  4 St-10</w:t>
      </w:r>
      <w:r w:rsidR="007600D2">
        <w:t>48</w:t>
      </w:r>
      <w:r>
        <w:t>/16-4</w:t>
      </w:r>
    </w:p>
    <w:p w:rsidRDefault="004C4FD6" w:rsidP="004C4FD6" w:rsidR="004C4FD6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4FD6" w:rsidP="004C4FD6" w:rsidR="004C4FD6"/>
    <w:p w:rsidRDefault="004C4FD6" w:rsidP="004C4FD6" w:rsidR="004C4FD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C4FD6" w:rsidP="004C4FD6" w:rsidR="004C4FD6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4C4FD6" w:rsidP="004C4FD6" w:rsidR="004C4FD6">
      <w:pPr>
        <w:rPr>
          <w:bCs/>
        </w:rPr>
      </w:pPr>
    </w:p>
    <w:p w:rsidRDefault="004C4FD6" w:rsidP="004C4FD6" w:rsidR="004C4FD6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4C4FD6" w:rsidP="004C4FD6" w:rsidR="004C4FD6">
      <w:pPr>
        <w:jc w:val="center"/>
        <w:rPr>
          <w:bCs/>
        </w:rPr>
      </w:pPr>
    </w:p>
    <w:p w:rsidRDefault="004C4FD6" w:rsidP="004C4FD6" w:rsidR="004C4FD6">
      <w:pPr>
        <w:jc w:val="center"/>
        <w:rPr>
          <w:bCs/>
        </w:rPr>
      </w:pPr>
      <w:r>
        <w:rPr>
          <w:bCs/>
        </w:rPr>
        <w:t>R J E Š E N J E</w:t>
      </w:r>
    </w:p>
    <w:p w:rsidRDefault="004C4FD6" w:rsidP="004C4FD6" w:rsidR="004C4FD6">
      <w:pPr>
        <w:ind w:left="1485"/>
        <w:jc w:val="both"/>
      </w:pPr>
    </w:p>
    <w:p w:rsidRDefault="004C4FD6" w:rsidP="004C4FD6" w:rsidR="004C4FD6"/>
    <w:p w:rsidRDefault="004C4FD6" w:rsidP="004C4FD6" w:rsidR="004C4FD6">
      <w:pPr>
        <w:jc w:val="both"/>
      </w:pPr>
      <w:r>
        <w:t xml:space="preserve">               TRGOVAČKI SUD U OSIJEKU, po sucu Dubravki Kuveždić, u stečajnom predmetu povodom zahtjeva FINANCIJSKE AGENCIJE, RC Zagreb, Podružnica Zagreb, trg svibanjskih žrtava 1995. 1, OIB  85821130368 za provedbom skraćenog stečajnog postupka nad dužnikom </w:t>
      </w:r>
      <w:r w:rsidR="007600D2">
        <w:t xml:space="preserve">ENERTEC, usluge u energetici, trgovina i poslovno savjetovanje d.o.o. Zagreb, </w:t>
      </w:r>
      <w:proofErr w:type="spellStart"/>
      <w:r w:rsidR="007600D2">
        <w:t>Balokovićeva</w:t>
      </w:r>
      <w:proofErr w:type="spellEnd"/>
      <w:r w:rsidR="007600D2">
        <w:t xml:space="preserve"> 7, OIB 42032272959, MBS 080840411</w:t>
      </w:r>
      <w:r>
        <w:t xml:space="preserve">, dana </w:t>
      </w:r>
      <w:r w:rsidR="00DE72FB">
        <w:t>30</w:t>
      </w:r>
      <w:r>
        <w:t>. lipnja 2016.,</w:t>
      </w:r>
    </w:p>
    <w:p w:rsidRDefault="004C4FD6" w:rsidP="004C4FD6" w:rsidR="004C4FD6">
      <w:pPr>
        <w:jc w:val="both"/>
      </w:pPr>
    </w:p>
    <w:p w:rsidRDefault="004C4FD6" w:rsidP="004C4FD6" w:rsidR="004C4FD6">
      <w:pPr>
        <w:jc w:val="both"/>
      </w:pPr>
    </w:p>
    <w:p w:rsidRDefault="004C4FD6" w:rsidP="004C4FD6" w:rsidR="004C4FD6">
      <w:pPr>
        <w:jc w:val="center"/>
        <w:rPr>
          <w:bCs/>
        </w:rPr>
      </w:pPr>
      <w:r>
        <w:rPr>
          <w:bCs/>
        </w:rPr>
        <w:t>r i j e š i o    j e</w:t>
      </w:r>
    </w:p>
    <w:p w:rsidRDefault="004C4FD6" w:rsidP="004C4FD6" w:rsidR="004C4FD6">
      <w:pPr>
        <w:ind w:left="360"/>
        <w:jc w:val="both"/>
      </w:pPr>
      <w:r>
        <w:t xml:space="preserve">                                                </w:t>
      </w:r>
    </w:p>
    <w:p w:rsidRDefault="004C4FD6" w:rsidP="004C4FD6" w:rsidR="004C4FD6">
      <w:pPr>
        <w:ind w:left="360"/>
        <w:jc w:val="both"/>
      </w:pPr>
    </w:p>
    <w:p w:rsidRDefault="004C4FD6" w:rsidP="004C4FD6" w:rsidR="004C4FD6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215F3B">
        <w:t xml:space="preserve">ENERTEC, usluge u energetici, trgovina i poslovno savjetovanje d.o.o. Zagreb, </w:t>
      </w:r>
      <w:proofErr w:type="spellStart"/>
      <w:r w:rsidR="00215F3B">
        <w:t>Balokovićeva</w:t>
      </w:r>
      <w:proofErr w:type="spellEnd"/>
      <w:r w:rsidR="00215F3B">
        <w:t xml:space="preserve"> 7, OIB 42032272959, MBS 080840411</w:t>
      </w:r>
      <w:r>
        <w:t>.</w:t>
      </w:r>
    </w:p>
    <w:p w:rsidRDefault="004C4FD6" w:rsidP="004C4FD6" w:rsidR="004C4FD6">
      <w:pPr>
        <w:pStyle w:val="Odlomakpopisa"/>
        <w:ind w:left="1571"/>
        <w:jc w:val="both"/>
      </w:pPr>
    </w:p>
    <w:p w:rsidRDefault="004C4FD6" w:rsidP="004C4FD6" w:rsidR="004C4FD6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stečajnog upravitelja imenuje se </w:t>
      </w:r>
      <w:r w:rsidR="00E831BC">
        <w:t xml:space="preserve">Ivan </w:t>
      </w:r>
      <w:proofErr w:type="spellStart"/>
      <w:r w:rsidR="00E831BC">
        <w:t>Gjurašić</w:t>
      </w:r>
      <w:proofErr w:type="spellEnd"/>
      <w:r w:rsidR="00E831BC">
        <w:t xml:space="preserve"> iz Zagreba, Petrinjska 28, OIB 66025260916.</w:t>
      </w:r>
    </w:p>
    <w:p w:rsidRDefault="00E831BC" w:rsidP="00E831BC" w:rsidR="00E831BC">
      <w:pPr>
        <w:pStyle w:val="Odlomakpopisa"/>
      </w:pPr>
    </w:p>
    <w:p w:rsidRDefault="004C4FD6" w:rsidP="004C4FD6" w:rsidR="004C4FD6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215F3B">
        <w:t xml:space="preserve">ENERTEC, usluge u energetici, trgovina i poslovno savjetovanje d.o.o. Zagreb, </w:t>
      </w:r>
      <w:proofErr w:type="spellStart"/>
      <w:r w:rsidR="00215F3B">
        <w:t>Balokovićeva</w:t>
      </w:r>
      <w:proofErr w:type="spellEnd"/>
      <w:r w:rsidR="00215F3B">
        <w:t xml:space="preserve"> 7, OIB 42032272959, MBS 080840411</w:t>
      </w:r>
      <w:r>
        <w:t>.</w:t>
      </w:r>
    </w:p>
    <w:p w:rsidRDefault="004C4FD6" w:rsidP="004C4FD6" w:rsidR="004C4FD6">
      <w:pPr>
        <w:pStyle w:val="Odlomakpopisa"/>
        <w:rPr>
          <w:bCs/>
        </w:rPr>
      </w:pPr>
    </w:p>
    <w:p w:rsidRDefault="004C4FD6" w:rsidP="004C4FD6" w:rsidR="004C4FD6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C4FD6" w:rsidP="004C4FD6" w:rsidR="004C4FD6">
      <w:pPr>
        <w:pStyle w:val="Tijeloteksta"/>
        <w:rPr>
          <w:b/>
          <w:bCs/>
        </w:rPr>
      </w:pPr>
    </w:p>
    <w:p w:rsidRDefault="004C4FD6" w:rsidP="004C4FD6" w:rsidR="004C4FD6">
      <w:pPr>
        <w:pStyle w:val="Tijeloteksta"/>
        <w:rPr>
          <w:bCs/>
        </w:rPr>
      </w:pPr>
    </w:p>
    <w:p w:rsidRDefault="004C4FD6" w:rsidP="004C4FD6" w:rsidR="004C4FD6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C4FD6" w:rsidP="004C4FD6" w:rsidR="004C4FD6">
      <w:pPr>
        <w:pStyle w:val="Tijeloteksta"/>
        <w:jc w:val="center"/>
        <w:rPr>
          <w:bCs/>
        </w:rPr>
      </w:pPr>
    </w:p>
    <w:p w:rsidRDefault="004C4FD6" w:rsidP="004C4FD6" w:rsidR="004C4FD6">
      <w:pPr>
        <w:pStyle w:val="Tijeloteksta"/>
        <w:jc w:val="center"/>
        <w:rPr>
          <w:bCs/>
        </w:rPr>
      </w:pPr>
    </w:p>
    <w:p w:rsidRDefault="004C4FD6" w:rsidP="004C4FD6" w:rsidR="004C4FD6">
      <w:pPr>
        <w:jc w:val="both"/>
      </w:pPr>
      <w:r>
        <w:t xml:space="preserve">            Financijska agencija Regionalni centar </w:t>
      </w:r>
      <w:r w:rsidR="003F1DCB">
        <w:t>Zagreb,</w:t>
      </w:r>
      <w:r>
        <w:t xml:space="preserve"> Podružnica </w:t>
      </w:r>
      <w:r w:rsidR="003F1DCB">
        <w:t>Zagreb</w:t>
      </w:r>
      <w:r>
        <w:t xml:space="preserve"> podnijela je</w:t>
      </w:r>
      <w:r w:rsidR="003F1DCB">
        <w:t xml:space="preserve"> Trgovačkom sudu u Zagrebu</w:t>
      </w:r>
      <w:r>
        <w:t xml:space="preserve"> dana</w:t>
      </w:r>
      <w:r w:rsidR="00215F3B">
        <w:t xml:space="preserve"> 22</w:t>
      </w:r>
      <w:r w:rsidR="003F1DCB">
        <w:t xml:space="preserve">. siječnja </w:t>
      </w:r>
      <w:r>
        <w:t xml:space="preserve">2016. zahtjev za provedbu skraćenog stečajnog postupka nad dužnikom </w:t>
      </w:r>
      <w:r w:rsidR="00215F3B">
        <w:t xml:space="preserve">ENERTEC, usluge u energetici, trgovina i poslovno savjetovanje d.o.o. Zagreb, </w:t>
      </w:r>
      <w:proofErr w:type="spellStart"/>
      <w:r w:rsidR="00215F3B">
        <w:t>Balokovićeva</w:t>
      </w:r>
      <w:proofErr w:type="spellEnd"/>
      <w:r w:rsidR="00215F3B">
        <w:t xml:space="preserve"> 7, OIB 42032272959, MBS 080840411</w:t>
      </w:r>
      <w:r>
        <w:t>.</w:t>
      </w:r>
    </w:p>
    <w:p w:rsidRDefault="003F1DCB" w:rsidP="004C4FD6" w:rsidR="003F1DCB">
      <w:pPr>
        <w:jc w:val="both"/>
      </w:pPr>
    </w:p>
    <w:p w:rsidRDefault="003F1DCB" w:rsidP="003F1DCB" w:rsidR="003F1DCB">
      <w:pPr>
        <w:pStyle w:val="Tijeloteksta"/>
        <w:ind w:firstLine="708"/>
      </w:pPr>
      <w:r>
        <w:t>Visoki Trgovački suda RH u Zagrebu je rješenjem broj 31-Su-1076/15-16 od 25. ožujka 2015. odredio Trgovački sud u Osijeku kao drugi stvarno nadležni sud za postupanje u stečajnim predmetima Trgovačkog suda u Zagrebu .</w:t>
      </w:r>
    </w:p>
    <w:p w:rsidRDefault="00E831BC" w:rsidP="00E831BC" w:rsidR="003F1DCB">
      <w:pPr>
        <w:jc w:val="right"/>
      </w:pPr>
      <w:r>
        <w:lastRenderedPageBreak/>
        <w:t>4 St-1048/16-4</w:t>
      </w:r>
    </w:p>
    <w:p w:rsidRDefault="004C4FD6" w:rsidP="004C4FD6" w:rsidR="004C4FD6"/>
    <w:p w:rsidRDefault="004C4FD6" w:rsidP="004C4FD6" w:rsidR="004C4FD6">
      <w:pPr>
        <w:ind w:firstLine="708"/>
        <w:jc w:val="both"/>
      </w:pPr>
      <w:r>
        <w:t xml:space="preserve">Trgovački sud u Osijeku je dana </w:t>
      </w:r>
      <w:r w:rsidR="003F1DCB">
        <w:t>11</w:t>
      </w:r>
      <w:r>
        <w:t>. svibnja 2016. godine objavio oglas na mrežnoj stranici e-Oglasna ploča sudova pod poslovnim brojem St-</w:t>
      </w:r>
      <w:r w:rsidR="00E41D35">
        <w:t>10</w:t>
      </w:r>
      <w:r w:rsidR="00215F3B">
        <w:t>48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4C4FD6" w:rsidP="004C4FD6" w:rsidR="004C4FD6">
      <w:pPr>
        <w:pStyle w:val="Tijeloteksta"/>
        <w:ind w:firstLine="708"/>
        <w:jc w:val="center"/>
      </w:pPr>
    </w:p>
    <w:p w:rsidRDefault="004C4FD6" w:rsidP="004C4FD6" w:rsidR="004C4FD6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4C4FD6" w:rsidP="004C4FD6" w:rsidR="004C4FD6">
      <w:pPr>
        <w:pStyle w:val="Tijeloteksta"/>
      </w:pPr>
    </w:p>
    <w:p w:rsidRDefault="004C4FD6" w:rsidP="004C4FD6" w:rsidR="004C4FD6">
      <w:pPr>
        <w:pStyle w:val="Tijeloteksta"/>
        <w:ind w:firstLine="71"/>
      </w:pPr>
    </w:p>
    <w:p w:rsidRDefault="004C4FD6" w:rsidP="004C4FD6" w:rsidR="004C4FD6">
      <w:pPr>
        <w:pStyle w:val="Tijeloteksta"/>
        <w:jc w:val="center"/>
      </w:pPr>
      <w:r>
        <w:t xml:space="preserve">U Osijeku </w:t>
      </w:r>
      <w:r w:rsidR="00DE72FB">
        <w:t>30</w:t>
      </w:r>
      <w:r>
        <w:t xml:space="preserve">. lipnja 2016.  </w:t>
      </w:r>
    </w:p>
    <w:p w:rsidRDefault="004C4FD6" w:rsidP="004C4FD6" w:rsidR="004C4FD6">
      <w:pPr>
        <w:tabs>
          <w:tab w:pos="1590" w:val="left"/>
        </w:tabs>
      </w:pPr>
    </w:p>
    <w:p w:rsidRDefault="004C4FD6" w:rsidP="004C4FD6" w:rsidR="004C4FD6">
      <w:pPr>
        <w:tabs>
          <w:tab w:pos="1590" w:val="left"/>
        </w:tabs>
      </w:pPr>
    </w:p>
    <w:p w:rsidRDefault="004C4FD6" w:rsidP="004C4FD6" w:rsidR="004C4FD6">
      <w:pPr>
        <w:ind w:firstLine="708" w:left="4956"/>
      </w:pPr>
      <w:r>
        <w:t xml:space="preserve">          S U D A C :</w:t>
      </w:r>
    </w:p>
    <w:p w:rsidRDefault="004C4FD6" w:rsidP="004C4FD6" w:rsidR="004C4FD6">
      <w:pPr>
        <w:ind w:firstLine="708" w:left="4248"/>
      </w:pPr>
      <w:r>
        <w:t xml:space="preserve">             Dubravka Kuveždić, v.r.</w:t>
      </w:r>
    </w:p>
    <w:p w:rsidRDefault="004C4FD6" w:rsidP="004C4FD6" w:rsidR="004C4FD6"/>
    <w:p w:rsidRDefault="004C4FD6" w:rsidP="004C4FD6" w:rsidR="004C4FD6"/>
    <w:p w:rsidRDefault="004C4FD6" w:rsidP="004C4FD6" w:rsidR="004C4FD6">
      <w:pPr>
        <w:pStyle w:val="Tijeloteksta"/>
        <w:jc w:val="left"/>
      </w:pPr>
      <w:r>
        <w:t>UPUTA O PRAVNOM LIJEKU:</w:t>
      </w:r>
    </w:p>
    <w:p w:rsidRDefault="004C4FD6" w:rsidP="004C4FD6" w:rsidR="004C4FD6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C4FD6" w:rsidP="004C4FD6" w:rsidR="004C4FD6"/>
    <w:p w:rsidRDefault="004C4FD6" w:rsidP="004C4FD6" w:rsidR="004C4FD6"/>
    <w:p w:rsidRDefault="004C4FD6" w:rsidP="004C4FD6" w:rsidR="004C4FD6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4C4FD6" w:rsidP="004C4FD6" w:rsidR="004C4FD6">
      <w:pPr>
        <w:ind w:firstLine="708" w:left="4248"/>
      </w:pPr>
      <w:r>
        <w:t xml:space="preserve">                   ovlašteni službenik:</w:t>
      </w:r>
    </w:p>
    <w:p w:rsidRDefault="004C4FD6" w:rsidP="004C4FD6" w:rsidR="004C4FD6">
      <w:pPr>
        <w:ind w:firstLine="708" w:left="4956"/>
      </w:pPr>
      <w:r>
        <w:t xml:space="preserve">           Darija Miličević </w:t>
      </w:r>
    </w:p>
    <w:p w:rsidRDefault="004C4FD6" w:rsidP="004C4FD6" w:rsidR="004C4FD6"/>
    <w:p w:rsidRDefault="004C4FD6" w:rsidP="004C4FD6" w:rsidR="004C4FD6">
      <w:pPr>
        <w:tabs>
          <w:tab w:pos="1590" w:val="left"/>
        </w:tabs>
      </w:pPr>
    </w:p>
    <w:p w:rsidRDefault="0066353D" w:rsidR="0066353D"/>
    <w:p w:rsidRDefault="00B37839" w:rsidR="00B37839"/>
    <w:p w:rsidRDefault="00B37839" w:rsidR="00B37839"/>
    <w:p w:rsidRDefault="00B37839" w:rsidR="00B37839"/>
    <w:p w:rsidRDefault="00B37839" w:rsidR="00B37839"/>
    <w:p w:rsidRDefault="00B37839" w:rsidR="00B37839"/>
    <w:p w:rsidRDefault="00B37839" w:rsidR="00B37839"/>
    <w:p w:rsidRDefault="00B37839" w:rsidR="00B37839"/>
    <w:p w:rsidRDefault="00B37839" w:rsidR="00B37839"/>
    <w:p w:rsidRDefault="00E831BC" w:rsidR="00E831BC"/>
    <w:p w:rsidRDefault="00E831BC" w:rsidR="00E831BC"/>
    <w:p w:rsidRDefault="00E831BC" w:rsidR="00E831BC"/>
    <w:p w:rsidRDefault="00E831BC" w:rsidR="00E831BC"/>
    <w:p w:rsidRDefault="00E831BC" w:rsidR="00E831BC"/>
    <w:sectPr w:rsidR="00E831B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516E"/>
    <w:rsid w:val="00215F3B"/>
    <w:rsid w:val="003F1DCB"/>
    <w:rsid w:val="004C4FD6"/>
    <w:rsid w:val="0066353D"/>
    <w:rsid w:val="007600D2"/>
    <w:rsid w:val="00B37839"/>
    <w:rsid w:val="00BC3301"/>
    <w:rsid w:val="00C14AAD"/>
    <w:rsid w:val="00CA516E"/>
    <w:rsid w:val="00DE72FB"/>
    <w:rsid w:val="00E41D35"/>
    <w:rsid w:val="00E8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4FD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C4FD6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C4FD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4F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4F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4FD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3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3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3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3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4FD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C4FD6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C4FD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4F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4F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4FD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3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3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3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3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81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612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St-1048/2016</izvorni_sadrzaj>
    <derivirana_varijabla naziv="DomainObject.Predmet.OznakaBroj_1">St-1048/2016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ENERTEC d.o.o.</izvorni_sadrzaj>
    <derivirana_varijabla naziv="DomainObject.Predmet.ProtustrankaFormated_1">  ENERTEC d.o.o.</derivirana_varijabla>
  </DomainObject.Predmet.ProtustrankaFormated>
  <DomainObject.Predmet.ProtustrankaFormatedOIB>
    <izvorni_sadrzaj>  ENERTEC d.o.o., OIB 42032272959</izvorni_sadrzaj>
    <derivirana_varijabla naziv="DomainObject.Predmet.ProtustrankaFormatedOIB_1">  ENERTEC d.o.o., OIB 42032272959</derivirana_varijabla>
  </DomainObject.Predmet.ProtustrankaFormatedOIB>
  <DomainObject.Predmet.ProtustrankaFormatedWithAdress>
    <izvorni_sadrzaj> ENERTEC d.o.o., Balokovićeva 7, 10000 Zagreb</izvorni_sadrzaj>
    <derivirana_varijabla naziv="DomainObject.Predmet.ProtustrankaFormatedWithAdress_1"> ENERTEC d.o.o., Balokovićeva 7, 10000 Zagreb</derivirana_varijabla>
  </DomainObject.Predmet.ProtustrankaFormatedWithAdress>
  <DomainObject.Predmet.ProtustrankaFormatedWithAdressOIB>
    <izvorni_sadrzaj> ENERTEC d.o.o., OIB 42032272959, Balokovićeva 7, 10000 Zagreb</izvorni_sadrzaj>
    <derivirana_varijabla naziv="DomainObject.Predmet.ProtustrankaFormatedWithAdressOIB_1"> ENERTEC d.o.o., OIB 42032272959, Balokovićeva 7, 10000 Zagreb</derivirana_varijabla>
  </DomainObject.Predmet.ProtustrankaFormatedWithAdressOIB>
  <DomainObject.Predmet.ProtustrankaWithAdress>
    <izvorni_sadrzaj>ENERTEC d.o.o. Balokovićeva 7, 10000 Zagreb</izvorni_sadrzaj>
    <derivirana_varijabla naziv="DomainObject.Predmet.ProtustrankaWithAdress_1">ENERTEC d.o.o. Balokovićeva 7, 10000 Zagreb</derivirana_varijabla>
  </DomainObject.Predmet.ProtustrankaWithAdress>
  <DomainObject.Predmet.ProtustrankaWithAdressOIB>
    <izvorni_sadrzaj>ENERTEC d.o.o., OIB 42032272959, Balokovićeva 7, 10000 Zagreb</izvorni_sadrzaj>
    <derivirana_varijabla naziv="DomainObject.Predmet.ProtustrankaWithAdressOIB_1">ENERTEC d.o.o., OIB 42032272959, Balokovićeva 7, 10000 Zagreb</derivirana_varijabla>
  </DomainObject.Predmet.ProtustrankaWithAdressOIB>
  <DomainObject.Predmet.ProtustrankaNazivFormated>
    <izvorni_sadrzaj>ENERTEC d.o.o.</izvorni_sadrzaj>
    <derivirana_varijabla naziv="DomainObject.Predmet.ProtustrankaNazivFormated_1">ENERTEC d.o.o.</derivirana_varijabla>
  </DomainObject.Predmet.ProtustrankaNazivFormated>
  <DomainObject.Predmet.ProtustrankaNazivFormatedOIB>
    <izvorni_sadrzaj>ENERTEC d.o.o., OIB 42032272959</izvorni_sadrzaj>
    <derivirana_varijabla naziv="DomainObject.Predmet.ProtustrankaNazivFormatedOIB_1">ENERTEC d.o.o., OIB 42032272959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ENERTEC d.o.o.</item>
    </izvorni_sadrzaj>
    <derivirana_varijabla naziv="DomainObject.Predmet.ProtuStrankaListFormated_1">
      <item>ENERTEC d.o.o.</item>
    </derivirana_varijabla>
  </DomainObject.Predmet.ProtuStrankaListFormated>
  <DomainObject.Predmet.ProtuStrankaListFormatedOIB>
    <izvorni_sadrzaj>
      <item>ENERTEC d.o.o., OIB 42032272959</item>
    </izvorni_sadrzaj>
    <derivirana_varijabla naziv="DomainObject.Predmet.ProtuStrankaListFormatedOIB_1">
      <item>ENERTEC d.o.o., OIB 42032272959</item>
    </derivirana_varijabla>
  </DomainObject.Predmet.ProtuStrankaListFormatedOIB>
  <DomainObject.Predmet.ProtuStrankaListFormatedWithAdress>
    <izvorni_sadrzaj>
      <item>ENERTEC d.o.o., Balokovićeva 7, 10000 Zagreb</item>
    </izvorni_sadrzaj>
    <derivirana_varijabla naziv="DomainObject.Predmet.ProtuStrankaListFormatedWithAdress_1">
      <item>ENERTEC d.o.o., Balokovićeva 7, 10000 Zagreb</item>
    </derivirana_varijabla>
  </DomainObject.Predmet.ProtuStrankaListFormatedWithAdress>
  <DomainObject.Predmet.ProtuStrankaListFormatedWithAdressOIB>
    <izvorni_sadrzaj>
      <item>ENERTEC d.o.o., OIB 42032272959, Balokovićeva 7, 10000 Zagreb</item>
    </izvorni_sadrzaj>
    <derivirana_varijabla naziv="DomainObject.Predmet.ProtuStrankaListFormatedWithAdressOIB_1">
      <item>ENERTEC d.o.o., OIB 42032272959, Balokovićeva 7, 10000 Zagreb</item>
    </derivirana_varijabla>
  </DomainObject.Predmet.ProtuStrankaListFormatedWithAdressOIB>
  <DomainObject.Predmet.ProtuStrankaListNazivFormated>
    <izvorni_sadrzaj>
      <item>ENERTEC d.o.o.</item>
    </izvorni_sadrzaj>
    <derivirana_varijabla naziv="DomainObject.Predmet.ProtuStrankaListNazivFormated_1">
      <item>ENERTEC d.o.o.</item>
    </derivirana_varijabla>
  </DomainObject.Predmet.ProtuStrankaListNazivFormated>
  <DomainObject.Predmet.ProtuStrankaListNazivFormatedOIB>
    <izvorni_sadrzaj>
      <item>ENERTEC d.o.o., OIB 42032272959</item>
    </izvorni_sadrzaj>
    <derivirana_varijabla naziv="DomainObject.Predmet.ProtuStrankaListNazivFormatedOIB_1">
      <item>ENERTEC d.o.o., OIB 42032272959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ENERTEC d.o.o.</izvorni_sadrzaj>
    <derivirana_varijabla naziv="DomainObject.Predmet.ProtustrankaIDrugi_1">ENERTEC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ENERTEC d.o.o., OIB 42032272959, Balokovićeva 7, 10000 Zagreb</izvorni_sadrzaj>
    <derivirana_varijabla naziv="DomainObject.Predmet.ProtustrankaIDrugiAdressOIB_1">ENERTEC d.o.o., OIB 42032272959, Balokovićeva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ENERTEC d.o.o.</item>
      <item>FINA Regionalni centar Zagreb</item>
    </izvorni_sadrzaj>
    <derivirana_varijabla naziv="DomainObject.Predmet.SudioniciListNaziv_1">
      <item>ENERTEC d.o.o.</item>
      <item>FINA Regionalni centar Zagreb</item>
    </derivirana_varijabla>
  </DomainObject.Predmet.SudioniciListNaziv>
  <DomainObject.Predmet.SudioniciListAdressOIB>
    <izvorni_sadrzaj>
      <item>ENERTEC d.o.o., OIB 42032272959, Balokovićeva 7,10000 Zagreb</item>
      <item>FINA Regionalni centar Zagreb, OIB 85821130368, Trg svibanjskih žrtava 1995. br 1,10000 Zagreb</item>
    </izvorni_sadrzaj>
    <derivirana_varijabla naziv="DomainObject.Predmet.SudioniciListAdressOIB_1">
      <item>ENERTEC d.o.o., OIB 42032272959, Balokovićeva 7,10000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42032272959</item>
      <item>, OIB 85821130368</item>
    </izvorni_sadrzaj>
    <derivirana_varijabla naziv="DomainObject.Predmet.SudioniciListNazivOIB_1">
      <item>, OIB 42032272959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2442</properties:Characters>
  <properties:Lines>93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2016-06-15T11:34:00Z</dcterms:created>
  <dc:creator>Darija Miličević</dc:creator>
  <cp:lastModifiedBy>Darija Miličević</cp:lastModifiedBy>
  <cp:lastPrinted>2016-06-30T06:48:00Z</cp:lastPrinted>
  <dcterms:modified xmlns:xsi="http://www.w3.org/2001/XMLSchema-instance" xsi:type="dcterms:W3CDTF">2016-06-30T06:49:00Z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