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59d3" w14:paraId="c5e59d3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0863C2">
        <w:t>577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0863C2">
        <w:t>577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A6905">
        <w:t>21</w:t>
      </w:r>
      <w:r w:rsidR="0081638C">
        <w:t>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862DC5">
        <w:t>Pogrebno poduzeće ANTHURIUM jednostavno društvo s ograničenom odgovornošću za pogrebne usluge</w:t>
      </w:r>
      <w:r w:rsidR="00DB40AC" w:rsidRPr="004213F7">
        <w:t xml:space="preserve">, </w:t>
      </w:r>
      <w:r w:rsidR="003400C4" w:rsidRPr="004213F7">
        <w:t xml:space="preserve">OIB: </w:t>
      </w:r>
      <w:r w:rsidR="00862DC5">
        <w:t>25273058772</w:t>
      </w:r>
      <w:r w:rsidR="003400C4" w:rsidRPr="004213F7">
        <w:t xml:space="preserve">, </w:t>
      </w:r>
      <w:r w:rsidR="00E97927">
        <w:t>MBS:</w:t>
      </w:r>
      <w:r w:rsidR="00E97927" w:rsidRPr="00E97927">
        <w:t xml:space="preserve"> </w:t>
      </w:r>
      <w:r w:rsidR="00862DC5">
        <w:t>080863636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EA6905">
        <w:t>Zagreb</w:t>
      </w:r>
      <w:r w:rsidR="00862DC5">
        <w:t>a</w:t>
      </w:r>
      <w:r w:rsidR="00EA6905">
        <w:t xml:space="preserve">, </w:t>
      </w:r>
      <w:r w:rsidR="00862DC5">
        <w:t>Kosainščak 6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862DC5">
        <w:t>45.205,60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A6905">
        <w:t>21</w:t>
      </w:r>
      <w:r w:rsidR="0081638C">
        <w:t>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724C23" w:rsidP="007A1486" w:rsidR="00724C23">
      <w:pPr>
        <w:ind w:left="720"/>
      </w:pPr>
    </w:p>
    <w:p w:rsidRDefault="00D241FC" w:rsidP="00D241FC" w:rsidR="00D241FC">
      <w:r>
        <w:t>DNA:</w:t>
      </w:r>
    </w:p>
    <w:p w:rsidRDefault="00D241FC" w:rsidP="00D241FC" w:rsidR="00D241FC">
      <w:r>
        <w:t>e- oglasna ploča 45 dana</w:t>
      </w:r>
    </w:p>
    <w:p w:rsidRDefault="00D241FC" w:rsidP="007A1486" w:rsidR="00D241FC" w:rsidRPr="007A1486">
      <w:pPr>
        <w:ind w:left="720"/>
      </w:pPr>
    </w:p>
    <w:p w:rsidRDefault="00724C23" w:rsidP="00276582" w:rsidR="00724C23" w:rsidRPr="004213F7"/>
    <w:sectPr w:rsidSect="0081638C" w:rsidR="00724C23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41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863C2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24C23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2DC5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4432"/>
    <w:rsid w:val="00CE7362"/>
    <w:rsid w:val="00CF6950"/>
    <w:rsid w:val="00D01B78"/>
    <w:rsid w:val="00D11243"/>
    <w:rsid w:val="00D122A0"/>
    <w:rsid w:val="00D147D5"/>
    <w:rsid w:val="00D241FC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A6905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252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St-577/2016-2</izvorni_sadrzaj>
    <derivirana_varijabla naziv="DomainObject.Oznaka_1">St-577/2016-2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Pogrebno poduzeće ANTHURIUM jednostavno društvo s ograničenom odgovornošću za pogrebne usluge</izvorni_sadrzaj>
    <derivirana_varijabla naziv="DomainObject.Predmet.ProtustrankaFormated_1">  Pogrebno poduzeće ANTHURIUM jednostavno društvo s ograničenom odgovornošću za pogrebne usluge</derivirana_varijabla>
  </DomainObject.Predmet.ProtustrankaFormated>
  <DomainObject.Predmet.ProtustrankaFormatedOIB>
    <izvorni_sadrzaj>  Pogrebno poduzeće ANTHURIUM jednostavno društvo s ograničenom odgovornošću za pogrebne usluge, OIB 25273058772</izvorni_sadrzaj>
    <derivirana_varijabla naziv="DomainObject.Predmet.ProtustrankaFormatedOIB_1">  Pogrebno poduzeće ANTHURIUM jednostavno društvo s ograničenom odgovornošću za pogrebne usluge, OIB 25273058772</derivirana_varijabla>
  </DomainObject.Predmet.ProtustrankaFormatedOIB>
  <DomainObject.Predmet.ProtustrankaFormatedWithAdress>
    <izvorni_sadrzaj> Pogrebno poduzeće ANTHURIUM jednostavno društvo s ograničenom odgovornošću za pogrebne usluge, Kosainščak 6, 10000 Zagreb</izvorni_sadrzaj>
    <derivirana_varijabla naziv="DomainObject.Predmet.ProtustrankaFormatedWithAdress_1"> Pogrebno poduzeće ANTHURIUM jednostavno društvo s ograničenom odgovornošću za pogrebne usluge, Kosainščak 6, 10000 Zagreb</derivirana_varijabla>
  </DomainObject.Predmet.ProtustrankaFormatedWithAdress>
  <DomainObject.Predmet.ProtustrankaFormatedWithAdressOIB>
    <izvorni_sadrzaj> Pogrebno poduzeće ANTHURIUM jednostavno društvo s ograničenom odgovornošću za pogrebne usluge, OIB 25273058772, Kosainščak 6, 10000 Zagreb</izvorni_sadrzaj>
    <derivirana_varijabla naziv="DomainObject.Predmet.ProtustrankaFormatedWithAdressOIB_1"> Pogrebno poduzeće ANTHURIUM jednostavno društvo s ograničenom odgovornošću za pogrebne usluge, OIB 25273058772, Kosainščak 6, 10000 Zagreb</derivirana_varijabla>
  </DomainObject.Predmet.ProtustrankaFormatedWithAdressOIB>
  <DomainObject.Predmet.ProtustrankaWithAdress>
    <izvorni_sadrzaj>Pogrebno poduzeće ANTHURIUM jednostavno društvo s ograničenom odgovornošću za pogrebne usluge Kosainščak 6, 10000 Zagreb</izvorni_sadrzaj>
    <derivirana_varijabla naziv="DomainObject.Predmet.ProtustrankaWithAdress_1">Pogrebno poduzeće ANTHURIUM jednostavno društvo s ograničenom odgovornošću za pogrebne usluge Kosainščak 6, 10000 Zagreb</derivirana_varijabla>
  </DomainObject.Predmet.ProtustrankaWithAdress>
  <DomainObject.Predmet.ProtustrankaWithAdressOIB>
    <izvorni_sadrzaj>Pogrebno poduzeće ANTHURIUM jednostavno društvo s ograničenom odgovornošću za pogrebne usluge, OIB 25273058772, Kosainščak 6, 10000 Zagreb</izvorni_sadrzaj>
    <derivirana_varijabla naziv="DomainObject.Predmet.ProtustrankaWithAdressOIB_1">Pogrebno poduzeće ANTHURIUM jednostavno društvo s ograničenom odgovornošću za pogrebne usluge, OIB 25273058772, Kosainščak 6, 10000 Zagreb</derivirana_varijabla>
  </DomainObject.Predmet.ProtustrankaWithAdressOIB>
  <DomainObject.Predmet.ProtustrankaNazivFormated>
    <izvorni_sadrzaj>Pogrebno poduzeće ANTHURIUM jednostavno društvo s ograničenom odgovornošću za pogrebne usluge</izvorni_sadrzaj>
    <derivirana_varijabla naziv="DomainObject.Predmet.ProtustrankaNazivFormated_1">Pogrebno poduzeće ANTHURIUM jednostavno društvo s ograničenom odgovornošću za pogrebne usluge</derivirana_varijabla>
  </DomainObject.Predmet.ProtustrankaNazivFormated>
  <DomainObject.Predmet.ProtustrankaNazivFormatedOIB>
    <izvorni_sadrzaj>Pogrebno poduzeće ANTHURIUM jednostavno društvo s ograničenom odgovornošću za pogrebne usluge, OIB 25273058772</izvorni_sadrzaj>
    <derivirana_varijabla naziv="DomainObject.Predmet.ProtustrankaNazivFormatedOIB_1">Pogrebno poduzeće ANTHURIUM jednostavno društvo s ograničenom odgovornošću za pogrebne usluge, OIB 25273058772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Pogrebno poduzeće ANTHURIUM jednostavno društvo s ograničenom odgovornošću za pogrebne usluge</item>
    </izvorni_sadrzaj>
    <derivirana_varijabla naziv="DomainObject.Predmet.ProtuStrankaListFormated_1">
      <item>Pogrebno poduzeće ANTHURIUM jednostavno društvo s ograničenom odgovornošću za pogrebne usluge</item>
    </derivirana_varijabla>
  </DomainObject.Predmet.ProtuStrankaListFormated>
  <DomainObject.Predmet.ProtuStrankaListFormatedOIB>
    <izvorni_sadrzaj>
      <item>Pogrebno poduzeće ANTHURIUM jednostavno društvo s ograničenom odgovornošću za pogrebne usluge, OIB 25273058772</item>
    </izvorni_sadrzaj>
    <derivirana_varijabla naziv="DomainObject.Predmet.ProtuStrankaListFormatedOIB_1">
      <item>Pogrebno poduzeće ANTHURIUM jednostavno društvo s ograničenom odgovornošću za pogrebne usluge, OIB 25273058772</item>
    </derivirana_varijabla>
  </DomainObject.Predmet.ProtuStrankaListFormatedOIB>
  <DomainObject.Predmet.ProtuStrankaListFormatedWithAdress>
    <izvorni_sadrzaj>
      <item>Pogrebno poduzeće ANTHURIUM jednostavno društvo s ograničenom odgovornošću za pogrebne usluge, Kosainščak 6, 10000 Zagreb</item>
    </izvorni_sadrzaj>
    <derivirana_varijabla naziv="DomainObject.Predmet.ProtuStrankaListFormatedWithAdress_1">
      <item>Pogrebno poduzeće ANTHURIUM jednostavno društvo s ograničenom odgovornošću za pogrebne usluge, Kosainščak 6, 10000 Zagreb</item>
    </derivirana_varijabla>
  </DomainObject.Predmet.ProtuStrankaListFormatedWithAdress>
  <DomainObject.Predmet.ProtuStrankaListFormatedWithAdressOIB>
    <izvorni_sadrzaj>
      <item>Pogrebno poduzeće ANTHURIUM jednostavno društvo s ograničenom odgovornošću za pogrebne usluge, OIB 25273058772, Kosainščak 6, 10000 Zagreb</item>
    </izvorni_sadrzaj>
    <derivirana_varijabla naziv="DomainObject.Predmet.ProtuStrankaListFormatedWithAdressOIB_1">
      <item>Pogrebno poduzeće ANTHURIUM jednostavno društvo s ograničenom odgovornošću za pogrebne usluge, OIB 25273058772, Kosainščak 6, 10000 Zagreb</item>
    </derivirana_varijabla>
  </DomainObject.Predmet.ProtuStrankaListFormatedWithAdressOIB>
  <DomainObject.Predmet.ProtuStrankaListNazivFormated>
    <izvorni_sadrzaj>
      <item>Pogrebno poduzeće ANTHURIUM jednostavno društvo s ograničenom odgovornošću za pogrebne usluge</item>
    </izvorni_sadrzaj>
    <derivirana_varijabla naziv="DomainObject.Predmet.ProtuStrankaListNazivFormated_1">
      <item>Pogrebno poduzeće ANTHURIUM jednostavno društvo s ograničenom odgovornošću za pogrebne usluge</item>
    </derivirana_varijabla>
  </DomainObject.Predmet.ProtuStrankaListNazivFormated>
  <DomainObject.Predmet.ProtuStrankaListNazivFormatedOIB>
    <izvorni_sadrzaj>
      <item>Pogrebno poduzeće ANTHURIUM jednostavno društvo s ograničenom odgovornošću za pogrebne usluge, OIB 25273058772</item>
    </izvorni_sadrzaj>
    <derivirana_varijabla naziv="DomainObject.Predmet.ProtuStrankaListNazivFormatedOIB_1">
      <item>Pogrebno poduzeće ANTHURIUM jednostavno društvo s ograničenom odgovornošću za pogrebne usluge, OIB 25273058772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St-577/2016-2</izvorni_sadrzaj>
    <derivirana_varijabla naziv="DomainObject.PoslovniBrojDokumenta_1">St-577/2016-2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Pogrebno poduzeće ANTHURIUM jednostavno društvo s ograničenom odgovornošću za pogrebne usluge</izvorni_sadrzaj>
    <derivirana_varijabla naziv="DomainObject.Predmet.ProtustrankaIDrugi_1">Pogrebno poduzeće ANTHURIUM jednostavno društvo s ograničenom odgovornošću za pogrebne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Pogrebno poduzeće ANTHURIUM jednostavno društvo s ograničenom odgovornošću za pogrebne usluge, OIB 25273058772, Kosainščak 6, 10000 Zagreb</izvorni_sadrzaj>
    <derivirana_varijabla naziv="DomainObject.Predmet.ProtustrankaIDrugiAdressOIB_1">Pogrebno poduzeće ANTHURIUM jednostavno društvo s ograničenom odgovornošću za pogrebne usluge, OIB 25273058772, Kosainščak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Pogrebno poduzeće ANTHURIUM jednostavno društvo s ograničenom odgovornošću za pogrebne usluge</item>
    </izvorni_sadrzaj>
    <derivirana_varijabla naziv="DomainObject.Predmet.SudioniciListNaziv_1">
      <item>FINA Regionalni centar Zagreb</item>
      <item>Pogrebno poduzeće ANTHURIUM jednostavno društvo s ograničenom odgovornošću za pogrebne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Pogrebno poduzeće ANTHURIUM jednostavno društvo s ograničenom odgovornošću za pogrebne usluge, OIB 25273058772, Kosainščak 6,10000 Zagreb</item>
    </izvorni_sadrzaj>
    <derivirana_varijabla naziv="DomainObject.Predmet.SudioniciListAdressOIB_1">
      <item>FINA Regionalni centar Zagreb, OIB 85821130368, Trg svibanjskih žrtava 1995. br. 1,10000 Zagreb</item>
      <item>Pogrebno poduzeće ANTHURIUM jednostavno društvo s ograničenom odgovornošću za pogrebne usluge, OIB 25273058772, Kosainščak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25273058772</item>
    </izvorni_sadrzaj>
    <derivirana_varijabla naziv="DomainObject.Predmet.SudioniciListNazivOIB_1">
      <item>, OIB 85821130368</item>
      <item>, OIB 25273058772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248</properties:Words>
  <properties:Characters>1382</properties:Characters>
  <properties:Lines>49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2016-01-21T08:58:00Z</dcterms:created>
  <dc:creator>ilukac</dc:creator>
  <cp:lastModifiedBy>Ivana Stampf</cp:lastModifiedBy>
  <cp:lastPrinted>2016-01-21T08:56:00Z</cp:lastPrinted>
  <dcterms:modified xmlns:xsi="http://www.w3.org/2001/XMLSchema-instance" xsi:type="dcterms:W3CDTF">2016-01-21T09:18:00Z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