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2660" w14:paraId="37c2660" w:rsidRDefault="00CC1DE7" w:rsidR="00CC1DE7" w:rsidRPr="00250054">
      <w:pPr>
        <w15:collapsed w:val="false"/>
      </w:pPr>
      <w:bookmarkStart w:name="_GoBack" w:id="0"/>
      <w:bookmarkEnd w:id="0"/>
      <w:r w:rsidRPr="0025005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250054">
      <w:pPr>
        <w:jc w:val="both"/>
      </w:pPr>
    </w:p>
    <w:p w:rsidRDefault="002D60CE" w:rsidP="002D60CE" w:rsidR="002D60CE" w:rsidRPr="00250054">
      <w:pPr>
        <w:jc w:val="both"/>
      </w:pPr>
      <w:r w:rsidRPr="00250054">
        <w:t>REPUBLIKA HRVATSKA</w:t>
      </w:r>
    </w:p>
    <w:p w:rsidRDefault="002D60CE" w:rsidP="002D60CE" w:rsidR="002D60CE" w:rsidRPr="00250054">
      <w:pPr>
        <w:jc w:val="both"/>
      </w:pPr>
      <w:r w:rsidRPr="00250054">
        <w:t xml:space="preserve">TRGOVAČKI SUD U ZAGREBU                               </w:t>
      </w:r>
      <w:r w:rsidR="0002344C">
        <w:t xml:space="preserve">                             </w:t>
      </w:r>
      <w:r w:rsidRPr="00250054">
        <w:t xml:space="preserve"> </w:t>
      </w:r>
      <w:r w:rsidR="00156829" w:rsidRPr="00250054">
        <w:t>46</w:t>
      </w:r>
      <w:r w:rsidRPr="00250054">
        <w:t>. St</w:t>
      </w:r>
      <w:r w:rsidR="00572B8F" w:rsidRPr="00250054">
        <w:t>-</w:t>
      </w:r>
      <w:r w:rsidR="00D77BB7" w:rsidRPr="00250054">
        <w:t>5772/2016</w:t>
      </w:r>
      <w:r w:rsidR="0002344C">
        <w:t>-19</w:t>
      </w:r>
    </w:p>
    <w:p w:rsidRDefault="002D60CE" w:rsidP="002D60CE" w:rsidR="002D60CE" w:rsidRPr="00250054">
      <w:pPr>
        <w:jc w:val="both"/>
      </w:pPr>
      <w:r w:rsidRPr="00250054">
        <w:t>Amruševa 2/II</w:t>
      </w:r>
    </w:p>
    <w:p w:rsidRDefault="00D77BB7" w:rsidP="00C40A44" w:rsidR="00D77BB7" w:rsidRPr="00250054">
      <w:pPr>
        <w:jc w:val="center"/>
      </w:pPr>
    </w:p>
    <w:p w:rsidRDefault="007150E9" w:rsidP="00C40A44" w:rsidR="00C40A44" w:rsidRPr="00250054">
      <w:pPr>
        <w:jc w:val="center"/>
      </w:pPr>
      <w:r w:rsidRPr="00250054">
        <w:t>R</w:t>
      </w:r>
      <w:r w:rsidR="00C40A44" w:rsidRPr="00250054">
        <w:t xml:space="preserve"> E P U B L I K A   H R V A T S K A</w:t>
      </w:r>
    </w:p>
    <w:p w:rsidRDefault="00C40A44" w:rsidP="002D60CE" w:rsidR="00C40A44" w:rsidRPr="00250054">
      <w:pPr>
        <w:jc w:val="center"/>
      </w:pPr>
    </w:p>
    <w:p w:rsidRDefault="002D60CE" w:rsidP="002D60CE" w:rsidR="002D60CE" w:rsidRPr="00250054">
      <w:pPr>
        <w:jc w:val="center"/>
      </w:pPr>
      <w:r w:rsidRPr="00250054">
        <w:t>R J E Š E NJ E</w:t>
      </w:r>
    </w:p>
    <w:p w:rsidRDefault="002D60CE" w:rsidP="002D60CE" w:rsidR="002D60CE" w:rsidRPr="00250054">
      <w:pPr>
        <w:jc w:val="both"/>
        <w:rPr>
          <w:b/>
        </w:rPr>
      </w:pPr>
    </w:p>
    <w:p w:rsidRDefault="00156829" w:rsidP="00D77BB7" w:rsidR="00D77BB7" w:rsidRPr="00250054">
      <w:pPr>
        <w:ind w:firstLine="720"/>
        <w:jc w:val="both"/>
      </w:pPr>
      <w:r w:rsidRPr="00250054">
        <w:t xml:space="preserve">Trgovački sud u Zagrebu, po sutkinji Maji Praljak, u stečajnom postupku u povodu prijedloga predlagatelja </w:t>
      </w:r>
      <w:r w:rsidR="00D77BB7" w:rsidRPr="00250054">
        <w:t xml:space="preserve">1. Raiffeisen bank Austria d.d., Zagreb i predlagatelja 2. Financijske agencije, za pokretanje stečajnog postupka nad dužnikom </w:t>
      </w:r>
      <w:r w:rsidR="00250054" w:rsidRPr="00250054">
        <w:t>NAŠ KRUG d.o.o. Donja Zelina, Križevčec, Križevčec 10, OIB: 01280057397</w:t>
      </w:r>
      <w:r w:rsidR="00D77BB7" w:rsidRPr="00250054">
        <w:t>, 14. veljače 2019.</w:t>
      </w:r>
    </w:p>
    <w:p w:rsidRDefault="00156829" w:rsidP="00156829" w:rsidR="00156829" w:rsidRPr="00250054">
      <w:pPr>
        <w:ind w:firstLine="708"/>
        <w:jc w:val="both"/>
      </w:pPr>
    </w:p>
    <w:p w:rsidRDefault="00D677F7" w:rsidP="00D677F7" w:rsidR="00D677F7" w:rsidRPr="00250054">
      <w:pPr>
        <w:jc w:val="both"/>
      </w:pPr>
    </w:p>
    <w:p w:rsidRDefault="00065B42" w:rsidP="00D677F7" w:rsidR="00065B42" w:rsidRPr="00250054">
      <w:pPr>
        <w:jc w:val="center"/>
      </w:pPr>
      <w:r w:rsidRPr="00250054">
        <w:t>r i j e š i o     j e</w:t>
      </w:r>
    </w:p>
    <w:p w:rsidRDefault="00065B42" w:rsidP="00065B42" w:rsidR="00065B42" w:rsidRPr="00250054">
      <w:r w:rsidRPr="00250054">
        <w:t xml:space="preserve"> </w:t>
      </w:r>
    </w:p>
    <w:p w:rsidRDefault="00065B42" w:rsidP="0021298E" w:rsidR="00065B42" w:rsidRPr="00250054">
      <w:pPr>
        <w:ind w:firstLine="708"/>
        <w:jc w:val="both"/>
      </w:pPr>
      <w:r w:rsidRPr="00250054">
        <w:t>I</w:t>
      </w:r>
      <w:r w:rsidR="00D677F7" w:rsidRPr="00250054">
        <w:t>.</w:t>
      </w:r>
      <w:r w:rsidRPr="00250054">
        <w:t xml:space="preserve"> Pozivaju se </w:t>
      </w:r>
      <w:r w:rsidR="00704DD0" w:rsidRPr="00250054">
        <w:t>osobe koje imaju pravni interes za provedbom stečajnoga postupaka</w:t>
      </w:r>
      <w:r w:rsidR="00F324F6" w:rsidRPr="00250054">
        <w:t xml:space="preserve"> nad </w:t>
      </w:r>
      <w:r w:rsidRPr="00250054">
        <w:t xml:space="preserve"> d</w:t>
      </w:r>
      <w:r w:rsidR="00704DD0" w:rsidRPr="00250054">
        <w:t>užnikom</w:t>
      </w:r>
      <w:r w:rsidR="00F324F6" w:rsidRPr="00250054">
        <w:t xml:space="preserve"> </w:t>
      </w:r>
      <w:r w:rsidR="00250054" w:rsidRPr="00250054">
        <w:t>NAŠ KRUG d.o.o. Donja Zelina, Križevčec, Križevčec 10, OIB: 01280057397</w:t>
      </w:r>
      <w:r w:rsidR="005543BD" w:rsidRPr="00250054">
        <w:rPr>
          <w:lang w:val="pt-BR"/>
        </w:rPr>
        <w:t>,</w:t>
      </w:r>
      <w:r w:rsidR="00704DD0" w:rsidRPr="00250054">
        <w:rPr>
          <w:lang w:val="pt-BR"/>
        </w:rPr>
        <w:t xml:space="preserve"> u roku 15 dana</w:t>
      </w:r>
      <w:r w:rsidR="00C40A44" w:rsidRPr="00250054">
        <w:rPr>
          <w:lang w:val="pt-BR"/>
        </w:rPr>
        <w:t xml:space="preserve"> predujmiti iznos od</w:t>
      </w:r>
      <w:r w:rsidR="005543BD" w:rsidRPr="00250054">
        <w:rPr>
          <w:lang w:val="pt-BR"/>
        </w:rPr>
        <w:t xml:space="preserve"> </w:t>
      </w:r>
      <w:r w:rsidR="00F62884">
        <w:rPr>
          <w:lang w:val="pt-BR"/>
        </w:rPr>
        <w:t>9.000,00</w:t>
      </w:r>
      <w:r w:rsidR="00134F3A" w:rsidRPr="00250054">
        <w:t xml:space="preserve"> kn </w:t>
      </w:r>
      <w:r w:rsidRPr="00250054">
        <w:t xml:space="preserve">za pokriće troškova prethodnog i stečajnog postupka na račun Trgovačkog suda u Zagrebu otvoren pri Hrvatskoj poštanskoj banci d.d. Zagreb broj </w:t>
      </w:r>
      <w:r w:rsidR="00A6064D" w:rsidRPr="00250054">
        <w:t>IBAN HR9223900011300000460</w:t>
      </w:r>
      <w:r w:rsidR="00A0793E" w:rsidRPr="00250054">
        <w:t>,</w:t>
      </w:r>
      <w:r w:rsidR="002817DE" w:rsidRPr="00250054">
        <w:t xml:space="preserve"> </w:t>
      </w:r>
      <w:r w:rsidR="009B3D51" w:rsidRPr="00250054">
        <w:t xml:space="preserve">model 05, poziv na </w:t>
      </w:r>
      <w:r w:rsidR="00A6064D" w:rsidRPr="00250054">
        <w:t xml:space="preserve">broj </w:t>
      </w:r>
      <w:r w:rsidR="00D77BB7" w:rsidRPr="00250054">
        <w:t>5772-16.</w:t>
      </w:r>
    </w:p>
    <w:p w:rsidRDefault="00065B42" w:rsidP="0021298E" w:rsidR="00065B42" w:rsidRPr="00642D44">
      <w:pPr>
        <w:ind w:firstLine="708"/>
        <w:jc w:val="both"/>
      </w:pPr>
      <w:r w:rsidRPr="00250054">
        <w:t>II</w:t>
      </w:r>
      <w:r w:rsidR="00D677F7" w:rsidRPr="00250054">
        <w:t>. Ako</w:t>
      </w:r>
      <w:r w:rsidRPr="00250054">
        <w:t xml:space="preserve"> </w:t>
      </w:r>
      <w:r w:rsidR="00BF0DDB" w:rsidRPr="00250054">
        <w:t>osobe koje imaju pravni interes za provedbom stečajnoga postupaka nad dužnikom</w:t>
      </w:r>
      <w:r w:rsidRPr="00250054">
        <w:t xml:space="preserve"> ne postupe u skladu s točkom I</w:t>
      </w:r>
      <w:r w:rsidR="00D677F7" w:rsidRPr="00250054">
        <w:t>.</w:t>
      </w:r>
      <w:r w:rsidRPr="00250054">
        <w:t xml:space="preserve"> ovog rješenja </w:t>
      </w:r>
      <w:r w:rsidR="00F324F6" w:rsidRPr="00250054">
        <w:t>sud</w:t>
      </w:r>
      <w:r w:rsidRPr="00250054">
        <w:t xml:space="preserve"> će donijeti rješenje o otvaranju i zaključenju stečajnog postupka.</w:t>
      </w:r>
    </w:p>
    <w:p w:rsidRDefault="00D677F7" w:rsidP="00065B42" w:rsidR="00D677F7" w:rsidRPr="00642D44"/>
    <w:p w:rsidRDefault="00065B42" w:rsidP="00D677F7" w:rsidR="00065B42" w:rsidRPr="00642D44">
      <w:pPr>
        <w:jc w:val="center"/>
      </w:pPr>
      <w:r w:rsidRPr="00642D44">
        <w:t>Obrazloženje</w:t>
      </w:r>
    </w:p>
    <w:p w:rsidRDefault="00065B42" w:rsidP="00901CFD" w:rsidR="005543BD" w:rsidRPr="00642D44">
      <w:r w:rsidRPr="00642D44">
        <w:t xml:space="preserve"> </w:t>
      </w:r>
    </w:p>
    <w:p w:rsidRDefault="00572B8F" w:rsidP="00250054" w:rsidR="00250054">
      <w:pPr>
        <w:pStyle w:val="Tijeloteksta"/>
        <w:ind w:firstLine="708"/>
      </w:pPr>
      <w:r w:rsidRPr="00642D44">
        <w:t xml:space="preserve">Financijska agencija podnijela je, na temelju odredbe čl. 444. st. 1. Stečajnog zakona (“Narodne novine” broj 71/15, dalje: SZ), zahtjev za provedbu skraćenog stečajnog postupka nad dužnikom </w:t>
      </w:r>
      <w:r w:rsidR="00250054" w:rsidRPr="00250054">
        <w:t>NAŠ KRUG d.o.o. Donja Zelina, Križevčec, Križevčec 10, OIB: 01280057397</w:t>
      </w:r>
      <w:r w:rsidR="00250054">
        <w:t>.</w:t>
      </w:r>
    </w:p>
    <w:p w:rsidRDefault="00642D44" w:rsidP="00E31E51" w:rsidR="00E31E51">
      <w:pPr>
        <w:pStyle w:val="Tijeloteksta"/>
        <w:ind w:firstLine="708"/>
      </w:pPr>
      <w:r w:rsidRPr="008F5166">
        <w:t>S obzirom na to da su bile ispunjene pretpostavke, sud je 15.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572B8F" w:rsidP="001F0A98" w:rsidR="001F0A98" w:rsidRPr="001F0A98">
      <w:pPr>
        <w:pStyle w:val="Tijeloteksta"/>
        <w:ind w:firstLine="708"/>
      </w:pPr>
      <w:r w:rsidRPr="001F0A98">
        <w:rPr>
          <w:lang w:val="en-GB"/>
        </w:rPr>
        <w:t xml:space="preserve">Republika Hrvatska,  Ministarstvo financija, Porezna uprava, dostavila je </w:t>
      </w:r>
      <w:r w:rsidRPr="001F0A98">
        <w:rPr>
          <w:lang w:val="en-GB"/>
        </w:rPr>
        <w:br/>
        <w:t xml:space="preserve">obrazac kojim je, kao vjerovnik, predložila nad dužnikom otvoriti stečajni postupak. </w:t>
      </w:r>
      <w:r w:rsidRPr="001F0A98">
        <w:t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Trgovački sud u Zagrebu je na temelju odredbe čl. 433. SZ-a rješenjem obusta</w:t>
      </w:r>
      <w:r w:rsidR="001F0A98" w:rsidRPr="001F0A98">
        <w:t>vio skraćeni stečajni postupak.</w:t>
      </w:r>
    </w:p>
    <w:p w:rsidRDefault="00623F6D" w:rsidP="00C90682" w:rsidR="00623F6D" w:rsidRPr="00250054">
      <w:pPr>
        <w:pStyle w:val="Tijeloteksta"/>
        <w:ind w:firstLine="708"/>
      </w:pPr>
    </w:p>
    <w:p w:rsidRDefault="0059075B" w:rsidP="00623F6D" w:rsidR="00623F6D" w:rsidRPr="00F62884">
      <w:pPr>
        <w:pStyle w:val="Tijeloteksta"/>
        <w:ind w:firstLine="708"/>
      </w:pPr>
      <w:r w:rsidRPr="00250054">
        <w:lastRenderedPageBreak/>
        <w:t>Sud je rješenjem</w:t>
      </w:r>
      <w:r w:rsidR="00230DC7" w:rsidRPr="00250054">
        <w:t xml:space="preserve"> poslovni broj St-</w:t>
      </w:r>
      <w:r w:rsidR="001F0A98" w:rsidRPr="00250054">
        <w:t>5772</w:t>
      </w:r>
      <w:r w:rsidR="00230DC7" w:rsidRPr="00250054">
        <w:t>/1</w:t>
      </w:r>
      <w:r w:rsidR="001F0A98" w:rsidRPr="00250054">
        <w:t>6</w:t>
      </w:r>
      <w:r w:rsidR="00230DC7" w:rsidRPr="00250054">
        <w:t xml:space="preserve"> od</w:t>
      </w:r>
      <w:r w:rsidR="001F0A98" w:rsidRPr="00250054">
        <w:t xml:space="preserve"> 3</w:t>
      </w:r>
      <w:r w:rsidR="00230DC7" w:rsidRPr="00250054">
        <w:t>. siječnja 201</w:t>
      </w:r>
      <w:r w:rsidR="001F0A98" w:rsidRPr="00250054">
        <w:t>9</w:t>
      </w:r>
      <w:r w:rsidR="00230DC7" w:rsidRPr="00250054">
        <w:t>.</w:t>
      </w:r>
      <w:r w:rsidRPr="00250054">
        <w:t xml:space="preserve"> </w:t>
      </w:r>
      <w:r w:rsidR="00901CFD" w:rsidRPr="00250054">
        <w:t xml:space="preserve">pokrenuo prethodni postupak nad dužnikom, a </w:t>
      </w:r>
      <w:r w:rsidR="001F0A98" w:rsidRPr="00250054">
        <w:t xml:space="preserve">14. veljače </w:t>
      </w:r>
      <w:r w:rsidR="00682CD1" w:rsidRPr="00250054">
        <w:t>201</w:t>
      </w:r>
      <w:r w:rsidR="001F0A98" w:rsidRPr="00250054">
        <w:t>9</w:t>
      </w:r>
      <w:r w:rsidR="00901CFD" w:rsidRPr="00250054">
        <w:t>. održano je ročište radi očitovanja o prijedlogu za otvaranje stečajnog postupka</w:t>
      </w:r>
      <w:r w:rsidR="00250054" w:rsidRPr="00250054">
        <w:t>, koje je primjenom odredbe čl. 128. st. 5. SZ-a spojeno s ročištem radi rasprave o pretpostavkama za otvaranje stečajnog postupka.</w:t>
      </w:r>
      <w:r w:rsidR="00623F6D">
        <w:t xml:space="preserve"> Na ročištu je zastupnik po zakonu izjavio </w:t>
      </w:r>
      <w:r w:rsidR="00623F6D" w:rsidRPr="00623F6D">
        <w:t>da je suglasan s tim da se nad du</w:t>
      </w:r>
      <w:r w:rsidR="00623F6D">
        <w:t xml:space="preserve">žnikom otvori stečajni postupak, te je u skladu s odredbom čl. 17. SZ-a naveo da dužnik nema nekretnine ni pokretnine da </w:t>
      </w:r>
      <w:r w:rsidR="00623F6D" w:rsidRPr="00F62884">
        <w:t xml:space="preserve">nema imovinskih prava na tuđim stvarima, novčanih i nenovčanih tražbina, drugih prava koje čine imovinu dužnika, novčanih sredstva na računu kao niti bilo kakve druge imovine. </w:t>
      </w:r>
    </w:p>
    <w:p w:rsidRDefault="00623F6D" w:rsidP="00F62884" w:rsidR="009B1748" w:rsidRPr="00F62884">
      <w:pPr>
        <w:pStyle w:val="Tijeloteksta"/>
        <w:ind w:firstLine="708"/>
      </w:pPr>
      <w:r w:rsidRPr="00F62884">
        <w:t xml:space="preserve">Osim toga, sud je i primjenom odredbe čl. 11. st. 3. SZ-a pribavio podatak o tome da dužnik nema nekretnina (listovi 43-44 spisa), kao i da dužnik prema službenoj evidenciji registracije cestovnih vozila nije evidentiran kao vlasnik vozila (Uvjerenje Stanice za tehnički pregled vozila, Centar za vozila Hrvatske d.d. od 17. siječnja 2019.; </w:t>
      </w:r>
      <w:r w:rsidR="00F62884" w:rsidRPr="00F62884">
        <w:t>list 45 spisa).</w:t>
      </w:r>
    </w:p>
    <w:p w:rsidRDefault="00E81217" w:rsidP="00F62884" w:rsidR="001013EE" w:rsidRPr="00F62884">
      <w:pPr>
        <w:pStyle w:val="Tijeloteksta"/>
        <w:ind w:firstLine="708"/>
      </w:pPr>
      <w:r w:rsidRPr="00F62884">
        <w:t xml:space="preserve">Iz </w:t>
      </w:r>
      <w:r w:rsidR="00FB30FA" w:rsidRPr="00F62884">
        <w:t xml:space="preserve">podneska FINE od </w:t>
      </w:r>
      <w:r w:rsidR="00D77BB7" w:rsidRPr="00F62884">
        <w:t>8. veljače 2019</w:t>
      </w:r>
      <w:r w:rsidR="00FB30FA" w:rsidRPr="00F62884">
        <w:t xml:space="preserve">. proizlazi da je dužnik na dan </w:t>
      </w:r>
      <w:r w:rsidR="00FB30FA" w:rsidRPr="00F62884">
        <w:br/>
      </w:r>
      <w:r w:rsidR="00F62884" w:rsidRPr="00F62884">
        <w:t>5. veljače 2019. bio blokiran ukupno 2630 dana a ne podmirene obveze iznose 2.827.368,65 kn.</w:t>
      </w:r>
    </w:p>
    <w:p w:rsidRDefault="001861A1" w:rsidP="00D67141" w:rsidR="00D67141">
      <w:pPr>
        <w:jc w:val="both"/>
      </w:pPr>
      <w:r w:rsidRPr="00F62884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</w:t>
      </w:r>
      <w:r w:rsidR="0046565C" w:rsidRPr="00F62884">
        <w:t xml:space="preserve">će sud, </w:t>
      </w:r>
      <w:r w:rsidRPr="00F62884">
        <w:t>ako osobe iz stavka 1. ovoga članka ne predujme traženi iznos, donijeti rješenje o otvaranju i zaključenju stečajnoga postupka.</w:t>
      </w:r>
    </w:p>
    <w:p w:rsidRDefault="00D67141" w:rsidP="00D67141" w:rsidR="00D67141">
      <w:r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D67141" w:rsidP="00D67141" w:rsidR="00065B42" w:rsidRPr="00D67141">
      <w:r>
        <w:tab/>
        <w:t xml:space="preserve">Imajući u vidu navedeno, proizlazi da dužnik nema imovinu koja bi ušla u stečajnu masu i iz koje bi se mogli </w:t>
      </w:r>
      <w:r w:rsidRPr="00D67141">
        <w:t xml:space="preserve">namiriti troškovi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čl. 132. st. 2. SZ-a (točka II. izreke). </w:t>
      </w:r>
      <w:r w:rsidR="00065B42" w:rsidRPr="00D67141">
        <w:t xml:space="preserve">        </w:t>
      </w:r>
    </w:p>
    <w:p w:rsidRDefault="0002344C" w:rsidP="0046565C" w:rsidR="0002344C">
      <w:pPr>
        <w:jc w:val="center"/>
      </w:pPr>
    </w:p>
    <w:p w:rsidRDefault="00065B42" w:rsidP="0046565C" w:rsidR="00065B42" w:rsidRPr="00D67141">
      <w:pPr>
        <w:jc w:val="center"/>
      </w:pPr>
      <w:r w:rsidRPr="00D67141">
        <w:t>Zagreb</w:t>
      </w:r>
      <w:r w:rsidR="003F677E" w:rsidRPr="00D67141">
        <w:t xml:space="preserve">u, </w:t>
      </w:r>
      <w:r w:rsidR="00D77BB7" w:rsidRPr="00D67141">
        <w:t>14. veljače 2019.</w:t>
      </w:r>
      <w:r w:rsidR="0046565C" w:rsidRPr="00D67141">
        <w:t xml:space="preserve">       </w:t>
      </w:r>
    </w:p>
    <w:p w:rsidRDefault="00230DC7" w:rsidP="00230DC7" w:rsidR="00230DC7" w:rsidRPr="00D67141">
      <w:pPr>
        <w:jc w:val="right"/>
      </w:pPr>
      <w:r w:rsidRPr="00D67141">
        <w:t>Sutkinja:</w:t>
      </w:r>
    </w:p>
    <w:p w:rsidRDefault="00230DC7" w:rsidP="00230DC7" w:rsidR="00230DC7">
      <w:pPr>
        <w:jc w:val="right"/>
      </w:pPr>
      <w:r w:rsidRPr="00D67141">
        <w:t>Maja Praljak</w:t>
      </w:r>
      <w:r w:rsidR="0002344C">
        <w:t>, v.r.</w:t>
      </w:r>
    </w:p>
    <w:p w:rsidRDefault="0002344C" w:rsidP="00230DC7" w:rsidR="0002344C">
      <w:pPr>
        <w:jc w:val="right"/>
      </w:pPr>
    </w:p>
    <w:p w:rsidRDefault="0002344C" w:rsidR="0002344C">
      <w:r>
        <w:t>Za točnost otpravka-ovlašteni službenik:</w:t>
      </w:r>
    </w:p>
    <w:p w:rsidRDefault="0002344C" w:rsidR="0002344C">
      <w:r>
        <w:t>Nikolina Krunić</w:t>
      </w:r>
    </w:p>
    <w:p w:rsidRDefault="0002344C" w:rsidP="00230DC7" w:rsidR="0002344C" w:rsidRPr="00D67141">
      <w:pPr>
        <w:jc w:val="right"/>
      </w:pPr>
    </w:p>
    <w:p w:rsidRDefault="00230DC7" w:rsidP="00230DC7" w:rsidR="00230DC7" w:rsidRPr="00D67141"/>
    <w:p w:rsidRDefault="00065B42" w:rsidP="00065B42" w:rsidR="00065B42" w:rsidRPr="00D67141">
      <w:r w:rsidRPr="00D67141">
        <w:t>Uputa o pravnom lijeku:</w:t>
      </w:r>
    </w:p>
    <w:p w:rsidRDefault="00065B42" w:rsidP="0046565C" w:rsidR="009B628E" w:rsidRPr="00D67141">
      <w:pPr>
        <w:jc w:val="both"/>
      </w:pPr>
      <w:r w:rsidRPr="00D67141">
        <w:t>Protiv ovog rješenja može</w:t>
      </w:r>
      <w:r w:rsidR="00754CF2" w:rsidRPr="00D67141">
        <w:t xml:space="preserve"> se</w:t>
      </w:r>
      <w:r w:rsidRPr="00D67141">
        <w:t xml:space="preserve"> izjaviti</w:t>
      </w:r>
      <w:r w:rsidR="00754CF2" w:rsidRPr="00D67141">
        <w:t xml:space="preserve"> žalba.</w:t>
      </w:r>
      <w:r w:rsidRPr="00D67141">
        <w:t xml:space="preserve"> Žalba se podnosi ovom sudu u 2 primjerka za Visoki trgovački sud RH u roku od 8 dana, od dana dostave rješenja.</w:t>
      </w:r>
    </w:p>
    <w:p w:rsidRDefault="00065B42" w:rsidP="0002344C" w:rsidR="00065B42" w:rsidRPr="00D67141">
      <w:pPr>
        <w:pStyle w:val="Odlomakpopisa"/>
      </w:pPr>
    </w:p>
    <w:sectPr w:rsidSect="00CC1DE7" w:rsidR="00065B42" w:rsidRPr="00D6714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02344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3F677E">
          <w:rPr>
            <w:sz w:val="24"/>
          </w:rPr>
          <w:t>46</w:t>
        </w:r>
        <w:r>
          <w:rPr>
            <w:sz w:val="24"/>
          </w:rPr>
          <w:t xml:space="preserve">. </w:t>
        </w:r>
        <w:r w:rsidR="00572B8F">
          <w:rPr>
            <w:sz w:val="24"/>
          </w:rPr>
          <w:t>St-</w:t>
        </w:r>
        <w:r w:rsidR="00D77BB7">
          <w:rPr>
            <w:sz w:val="24"/>
          </w:rPr>
          <w:t>5772/2016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1810"/>
    <w:rsid w:val="0002344C"/>
    <w:rsid w:val="0005307D"/>
    <w:rsid w:val="00065B42"/>
    <w:rsid w:val="000B22E7"/>
    <w:rsid w:val="000B5C4E"/>
    <w:rsid w:val="000C1F96"/>
    <w:rsid w:val="000D7DE8"/>
    <w:rsid w:val="000E335E"/>
    <w:rsid w:val="001013EE"/>
    <w:rsid w:val="00134F3A"/>
    <w:rsid w:val="00156829"/>
    <w:rsid w:val="001859A4"/>
    <w:rsid w:val="001861A1"/>
    <w:rsid w:val="001A762F"/>
    <w:rsid w:val="001C4B07"/>
    <w:rsid w:val="001F0A98"/>
    <w:rsid w:val="0021298E"/>
    <w:rsid w:val="00225E5C"/>
    <w:rsid w:val="00230DC7"/>
    <w:rsid w:val="00250054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3F677E"/>
    <w:rsid w:val="00412D47"/>
    <w:rsid w:val="0046518B"/>
    <w:rsid w:val="0046565C"/>
    <w:rsid w:val="004C428C"/>
    <w:rsid w:val="00501EBB"/>
    <w:rsid w:val="00535D8E"/>
    <w:rsid w:val="005543BD"/>
    <w:rsid w:val="00572B8F"/>
    <w:rsid w:val="0059075B"/>
    <w:rsid w:val="00591F57"/>
    <w:rsid w:val="005C6039"/>
    <w:rsid w:val="00623F6D"/>
    <w:rsid w:val="00642D44"/>
    <w:rsid w:val="00662884"/>
    <w:rsid w:val="00682CD1"/>
    <w:rsid w:val="00704DD0"/>
    <w:rsid w:val="007150E9"/>
    <w:rsid w:val="00754CF2"/>
    <w:rsid w:val="007B068E"/>
    <w:rsid w:val="007E6A6F"/>
    <w:rsid w:val="008B669A"/>
    <w:rsid w:val="00901CFD"/>
    <w:rsid w:val="00917EF4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F396E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141"/>
    <w:rsid w:val="00D677F7"/>
    <w:rsid w:val="00D77BB7"/>
    <w:rsid w:val="00D803A5"/>
    <w:rsid w:val="00DE0F86"/>
    <w:rsid w:val="00E0682D"/>
    <w:rsid w:val="00E24B5E"/>
    <w:rsid w:val="00E31E51"/>
    <w:rsid w:val="00E81217"/>
    <w:rsid w:val="00EF3D26"/>
    <w:rsid w:val="00F324F6"/>
    <w:rsid w:val="00F62884"/>
    <w:rsid w:val="00FB30FA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St-5772/2016-19</izvorni_sadrzaj>
    <derivirana_varijabla naziv="DomainObject.Oznaka_1">St-5772/2016-19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5772</izvorni_sadrzaj>
    <derivirana_varijabla naziv="DomainObject.Predmet.Broj_1">5772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St-5772/2016</izvorni_sadrzaj>
    <derivirana_varijabla naziv="DomainObject.Predmet.OznakaBroj_1">St-5772/2016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KRUG d.o.o. zastupanog po punomoćniku ŽELIMIR LISIČAK</izvorni_sadrzaj>
    <derivirana_varijabla naziv="DomainObject.Predmet.ProtustrankaFormated_1">  NAŠ KRUG d.o.o. zastupanog po punomoćniku ŽELIMIR LISIČAK</derivirana_varijabla>
  </DomainObject.Predmet.ProtustrankaFormated>
  <DomainObject.Predmet.ProtustrankaFormatedOIB>
    <izvorni_sadrzaj>  NAŠ KRUG d.o.o., OIB 01280057397 zastupanog po punomoćniku ŽELIMIR LISIČAK</izvorni_sadrzaj>
    <derivirana_varijabla naziv="DomainObject.Predmet.ProtustrankaFormatedOIB_1">  NAŠ KRUG d.o.o., OIB 01280057397 zastupanog po punomoćniku ŽELIMIR LISIČAK</derivirana_varijabla>
  </DomainObject.Predmet.ProtustrankaFormatedOIB>
  <DomainObject.Predmet.ProtustrankaFormatedWithAdress>
    <izvorni_sadrzaj> NAŠ KRUG d.o.o., Križevčec, Križevčec 10, 10382 Donja Zelina zastupanog po punomoćniku ŽELIMIR LISIČAK</izvorni_sadrzaj>
    <derivirana_varijabla naziv="DomainObject.Predmet.ProtustrankaFormatedWithAdress_1"> NAŠ KRUG d.o.o., Križevčec, Križevčec 10, 10382 Donja Zelina zastupanog po punomoćniku ŽELIMIR LISIČAK</derivirana_varijabla>
  </DomainObject.Predmet.ProtustrankaFormatedWithAdress>
  <DomainObject.Predmet.ProtustrankaFormatedWithAdressOIB>
    <izvorni_sadrzaj> NAŠ KRUG d.o.o., OIB 01280057397, Križevčec, Križevčec 10, 10382 Donja Zelina zastupanog po punomoćniku ŽELIMIR LISIČAK</izvorni_sadrzaj>
    <derivirana_varijabla naziv="DomainObject.Predmet.ProtustrankaFormatedWithAdressOIB_1"> NAŠ KRUG d.o.o., OIB 01280057397, Križevčec, Križevčec 10, 10382 Donja Zelina zastupanog po punomoćniku ŽELIMIR LISIČAK</derivirana_varijabla>
  </DomainObject.Predmet.ProtustrankaFormatedWithAdressOIB>
  <DomainObject.Predmet.ProtustrankaWithAdress>
    <izvorni_sadrzaj>NAŠ KRUG d.o.o. Križevčec, Križevčec 10, 10382 Donja Zelina</izvorni_sadrzaj>
    <derivirana_varijabla naziv="DomainObject.Predmet.ProtustrankaWithAdress_1">NAŠ KRUG d.o.o. Križevčec, Križevčec 10, 10382 Donja Zelina</derivirana_varijabla>
  </DomainObject.Predmet.ProtustrankaWithAdress>
  <DomainObject.Predmet.ProtustrankaWithAdressOIB>
    <izvorni_sadrzaj>NAŠ KRUG d.o.o., OIB 01280057397, Križevčec, Križevčec 10, 10382 Donja Zelina</izvorni_sadrzaj>
    <derivirana_varijabla naziv="DomainObject.Predmet.ProtustrankaWithAdressOIB_1">NAŠ KRUG d.o.o., OIB 01280057397, Križevčec, Križevčec 10, 10382 Donja Zelina</derivirana_varijabla>
  </DomainObject.Predmet.ProtustrankaWithAdressOIB>
  <DomainObject.Predmet.ProtustrankaNazivFormated>
    <izvorni_sadrzaj>NAŠ KRUG d.o.o.</izvorni_sadrzaj>
    <derivirana_varijabla naziv="DomainObject.Predmet.ProtustrankaNazivFormated_1">NAŠ KRUG d.o.o.</derivirana_varijabla>
  </DomainObject.Predmet.ProtustrankaNazivFormated>
  <DomainObject.Predmet.ProtustrankaNazivFormatedOIB>
    <izvorni_sadrzaj>NAŠ KRUG d.o.o., OIB 01280057397</izvorni_sadrzaj>
    <derivirana_varijabla naziv="DomainObject.Predmet.ProtustrankaNazivFormatedOIB_1">NAŠ KRUG d.o.o., OIB 01280057397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 KRUG d.o.o. zastupanog po punomoćniku ŽELIMIR LISIČAK</item>
    </izvorni_sadrzaj>
    <derivirana_varijabla naziv="DomainObject.Predmet.ProtuStrankaListFormated_1">
      <item>NAŠ KRUG d.o.o. zastupanog po punomoćniku ŽELIMIR LISIČAK</item>
    </derivirana_varijabla>
  </DomainObject.Predmet.ProtuStrankaListFormated>
  <DomainObject.Predmet.ProtuStrankaListFormatedOIB>
    <izvorni_sadrzaj>
      <item>NAŠ KRUG d.o.o., OIB 01280057397 zastupanog po punomoćniku ŽELIMIR LISIČAK</item>
    </izvorni_sadrzaj>
    <derivirana_varijabla naziv="DomainObject.Predmet.ProtuStrankaListFormatedOIB_1">
      <item>NAŠ KRUG d.o.o., OIB 01280057397 zastupanog po punomoćniku ŽELIMIR LISIČAK</item>
    </derivirana_varijabla>
  </DomainObject.Predmet.ProtuStrankaListFormatedOIB>
  <DomainObject.Predmet.ProtuStrankaListFormatedWithAdress>
    <izvorni_sadrzaj>
      <item>NAŠ KRUG d.o.o., Križevčec, Križevčec 10, 10382 Donja Zelina zastupanog po punomoćniku ŽELIMIR LISIČAK</item>
    </izvorni_sadrzaj>
    <derivirana_varijabla naziv="DomainObject.Predmet.ProtuStrankaListFormatedWithAdress_1">
      <item>NAŠ KRUG d.o.o., Križevčec, Križevčec 10, 10382 Donja Zelina zastupanog po punomoćniku ŽELIMIR LISIČAK</item>
    </derivirana_varijabla>
  </DomainObject.Predmet.ProtuStrankaListFormatedWithAdress>
  <DomainObject.Predmet.ProtuStrankaListFormatedWithAdressOIB>
    <izvorni_sadrzaj>
      <item>NAŠ KRUG d.o.o., OIB 01280057397, Križevčec, Križevčec 10, 10382 Donja Zelina zastupanog po punomoćniku ŽELIMIR LISIČAK</item>
    </izvorni_sadrzaj>
    <derivirana_varijabla naziv="DomainObject.Predmet.ProtuStrankaListFormatedWithAdressOIB_1">
      <item>NAŠ KRUG d.o.o., OIB 01280057397, Križevčec, Križevčec 10, 10382 Donja Zelina zastupanog po punomoćniku ŽELIMIR LISIČAK</item>
    </derivirana_varijabla>
  </DomainObject.Predmet.ProtuStrankaListFormatedWithAdressOIB>
  <DomainObject.Predmet.ProtuStrankaListNazivFormated>
    <izvorni_sadrzaj>
      <item>NAŠ KRUG d.o.o.</item>
    </izvorni_sadrzaj>
    <derivirana_varijabla naziv="DomainObject.Predmet.ProtuStrankaListNazivFormated_1">
      <item>NAŠ KRUG d.o.o.</item>
    </derivirana_varijabla>
  </DomainObject.Predmet.ProtuStrankaListNazivFormated>
  <DomainObject.Predmet.ProtuStrankaListNazivFormatedOIB>
    <izvorni_sadrzaj>
      <item>NAŠ KRUG d.o.o., OIB 01280057397</item>
    </izvorni_sadrzaj>
    <derivirana_varijabla naziv="DomainObject.Predmet.ProtuStrankaListNazivFormatedOIB_1">
      <item>NAŠ KRUG d.o.o., OIB 01280057397</item>
    </derivirana_varijabla>
  </DomainObject.Predmet.ProtuStrankaListNazivFormatedOIB>
  <DomainObject.Predmet.OstaliListFormated>
    <izvorni_sadrzaj>
      <item>ŽELIMIR LISIČAK punomoćnik sudionika u postupku NAŠ KRUG d.o.o.</item>
    </izvorni_sadrzaj>
    <derivirana_varijabla naziv="DomainObject.Predmet.OstaliListFormated_1">
      <item>ŽELIMIR LISIČAK punomoćnik sudionika u postupku NAŠ KRUG d.o.o.</item>
    </derivirana_varijabla>
  </DomainObject.Predmet.OstaliListFormated>
  <DomainObject.Predmet.OstaliListFormatedOIB>
    <izvorni_sadrzaj>
      <item>ŽELIMIR LISIČAK, OIB 72209681079 punomoćnik sudionika u postupku NAŠ KRUG d.o.o.</item>
    </izvorni_sadrzaj>
    <derivirana_varijabla naziv="DomainObject.Predmet.OstaliListFormatedOIB_1">
      <item>ŽELIMIR LISIČAK, OIB 72209681079 punomoćnik sudionika u postupku NAŠ KRUG d.o.o.</item>
    </derivirana_varijabla>
  </DomainObject.Predmet.OstaliListFormatedOIB>
  <DomainObject.Predmet.OstaliListFormatedWithAdress>
    <izvorni_sadrzaj>
      <item>ŽELIMIR LISIČAK, Križevčec 10, 10382 Križevčec punomoćnik sudionika u postupku NAŠ KRUG d.o.o.</item>
    </izvorni_sadrzaj>
    <derivirana_varijabla naziv="DomainObject.Predmet.OstaliListFormatedWithAdress_1">
      <item>ŽELIMIR LISIČAK, Križevčec 10, 10382 Križevčec punomoćnik sudionika u postupku NAŠ KRUG d.o.o.</item>
    </derivirana_varijabla>
  </DomainObject.Predmet.OstaliListFormatedWithAdress>
  <DomainObject.Predmet.OstaliListFormatedWithAdressOIB>
    <izvorni_sadrzaj>
      <item>ŽELIMIR LISIČAK, OIB 72209681079, Križevčec 10, 10382 Križevčec punomoćnik sudionika u postupku NAŠ KRUG d.o.o.</item>
    </izvorni_sadrzaj>
    <derivirana_varijabla naziv="DomainObject.Predmet.OstaliListFormatedWithAdressOIB_1">
      <item>ŽELIMIR LISIČAK, OIB 72209681079, Križevčec 10, 10382 Križevčec punomoćnik sudionika u postupku NAŠ KRUG d.o.o.</item>
    </derivirana_varijabla>
  </DomainObject.Predmet.OstaliListFormatedWithAdressOIB>
  <DomainObject.Predmet.OstaliListNazivFormated>
    <izvorni_sadrzaj>
      <item>ŽELIMIR LISIČAK</item>
    </izvorni_sadrzaj>
    <derivirana_varijabla naziv="DomainObject.Predmet.OstaliListNazivFormated_1">
      <item>ŽELIMIR LISIČAK</item>
    </derivirana_varijabla>
  </DomainObject.Predmet.OstaliListNazivFormated>
  <DomainObject.Predmet.OstaliListNazivFormatedOIB>
    <izvorni_sadrzaj>
      <item>ŽELIMIR LISIČAK, OIB 72209681079</item>
    </izvorni_sadrzaj>
    <derivirana_varijabla naziv="DomainObject.Predmet.OstaliListNazivFormatedOIB_1">
      <item>ŽELIMIR LISIČAK, OIB 72209681079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St-5772/2016-19</izvorni_sadrzaj>
    <derivirana_varijabla naziv="DomainObject.PoslovniBrojDokumenta_1">St-5772/2016-19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 KRUG d.o.o.</izvorni_sadrzaj>
    <derivirana_varijabla naziv="DomainObject.Predmet.ProtustrankaIDrugi_1">NAŠ 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 KRUG d.o.o., OIB 01280057397, Križevčec, Križevčec 10, 10382 Donja Zelina</izvorni_sadrzaj>
    <derivirana_varijabla naziv="DomainObject.Predmet.ProtustrankaIDrugiAdressOIB_1">NAŠ KRUG d.o.o., OIB 01280057397, Križevčec, Križevčec 10,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 KRUG d.o.o.</item>
      <item>ŽELIMIR LISIČAK</item>
    </izvorni_sadrzaj>
    <derivirana_varijabla naziv="DomainObject.Predmet.SudioniciListNaziv_1">
      <item>FINA Regionalni centar Zagreb</item>
      <item>NAŠ KRUG d.o.o.</item>
      <item>ŽELIMIR LISIČAK</item>
    </derivirana_varijabla>
  </DomainObject.Predmet.SudioniciListNaziv>
  <DomainObject.Predmet.SudioniciListAdressOIB>
    <izvorni_sadrzaj>
      <item>FINA Regionalni centar Zagreb, OIB 85821130368, Trg svibanjskih žrtava 1995. 1,10000 Zagreb</item>
      <item>NAŠ KRUG d.o.o., OIB 01280057397, Križevčec, Križevčec 10,10382 Donja Zelina</item>
      <item>ŽELIMIR LISIČAK, OIB 72209681079, Križevčec 10,10382 Križevčec</item>
    </izvorni_sadrzaj>
    <derivirana_varijabla naziv="DomainObject.Predmet.SudioniciListAdressOIB_1">
      <item>FINA Regionalni centar Zagreb, OIB 85821130368, Trg svibanjskih žrtava 1995. 1,10000 Zagreb</item>
      <item>NAŠ KRUG d.o.o., OIB 01280057397, Križevčec, Križevčec 10,10382 Donja Zelina</item>
      <item>ŽELIMIR LISIČAK, OIB 72209681079, Križevčec 10,10382 Križevčec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01280057397</item>
      <item>, OIB 72209681079</item>
    </izvorni_sadrzaj>
    <derivirana_varijabla naziv="DomainObject.Predmet.SudioniciListNazivOIB_1">
      <item>, OIB 85821130368</item>
      <item>, OIB 01280057397</item>
      <item>, OIB 72209681079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St-5772/2016-13</izvorni_sadrzaj>
    <derivirana_varijabla naziv="DomainObject.PredzadnjaOdlukaIzPredmeta.Oznaka_1">St-5772/2016-13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FD8B5-C6A5-44CA-9121-7884E01BC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830</properties:Words>
  <properties:Characters>4464</properties:Characters>
  <properties:Lines>90</properties:Lines>
  <properties:Paragraphs>26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2018-11-09T12:42:00Z</dcterms:created>
  <dc:creator>gzubak</dc:creator>
  <cp:lastModifiedBy>Nikolina Krunić</cp:lastModifiedBy>
  <cp:lastPrinted>2019-02-14T10:26:00Z</cp:lastPrinted>
  <dcterms:modified xmlns:xsi="http://www.w3.org/2001/XMLSchema-instance" xsi:type="dcterms:W3CDTF">2019-02-14T10:26:00Z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St-5772/2016-19 / Odluka - Rješenje (4.Poziv vjerovnicima, čl. 132., nakon skraćenog, predlagatelj samo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