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ad37" w14:paraId="286ad37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4B4F3F">
        <w:rPr>
          <w:sz w:val="22"/>
          <w:szCs w:val="22"/>
        </w:rPr>
        <w:t>5208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4B4F3F">
        <w:rPr>
          <w:sz w:val="22"/>
          <w:szCs w:val="22"/>
        </w:rPr>
        <w:t>EUROPROPELLO d.o.o. za usluge, Zagreb, Gustava Krkleca 29, OIB:98929866696,</w:t>
      </w:r>
      <w:r w:rsidRPr="006E7AEF">
        <w:rPr>
          <w:sz w:val="22"/>
          <w:szCs w:val="22"/>
          <w:lang w:val="en-GB"/>
        </w:rPr>
        <w:t xml:space="preserve">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4B4F3F">
        <w:rPr>
          <w:sz w:val="22"/>
          <w:szCs w:val="22"/>
        </w:rPr>
        <w:t>EUROPROPELLO d.o.o. za usluge, Zagreb, Gustava Krkleca 29, OIB:98929866696</w:t>
      </w:r>
      <w:r w:rsidR="00CB5EBE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>. u 1</w:t>
      </w:r>
      <w:r w:rsidR="0078010E">
        <w:rPr>
          <w:sz w:val="22"/>
          <w:szCs w:val="22"/>
        </w:rPr>
        <w:t>4</w:t>
      </w:r>
      <w:r w:rsidRPr="006E7AEF">
        <w:rPr>
          <w:sz w:val="22"/>
          <w:szCs w:val="22"/>
        </w:rPr>
        <w:t>,</w:t>
      </w:r>
      <w:r w:rsidR="004B4F3F">
        <w:rPr>
          <w:sz w:val="22"/>
          <w:szCs w:val="22"/>
        </w:rPr>
        <w:t>4</w:t>
      </w:r>
      <w:r w:rsidR="00FE0962">
        <w:rPr>
          <w:sz w:val="22"/>
          <w:szCs w:val="22"/>
        </w:rPr>
        <w:t>5</w:t>
      </w:r>
      <w:r w:rsidRPr="006E7AEF">
        <w:rPr>
          <w:sz w:val="22"/>
          <w:szCs w:val="22"/>
        </w:rPr>
        <w:t xml:space="preserve">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FE0962">
        <w:rPr>
          <w:sz w:val="22"/>
          <w:szCs w:val="22"/>
        </w:rPr>
        <w:t xml:space="preserve"> Krešimir Fučkar, </w:t>
      </w:r>
      <w:proofErr w:type="spellStart"/>
      <w:r w:rsidR="00FE0962">
        <w:rPr>
          <w:sz w:val="22"/>
          <w:szCs w:val="22"/>
        </w:rPr>
        <w:t>Sladojevci</w:t>
      </w:r>
      <w:proofErr w:type="spellEnd"/>
      <w:r w:rsidR="00FE0962">
        <w:rPr>
          <w:sz w:val="22"/>
          <w:szCs w:val="22"/>
        </w:rPr>
        <w:t>, Braće Radića 63,OIB:01195634741.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4B4F3F">
        <w:rPr>
          <w:sz w:val="22"/>
          <w:szCs w:val="22"/>
        </w:rPr>
        <w:t>EUROPROPELLO d.o.o. za usluge, Zagreb, Gustava Krkleca 29, OIB:98929866696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EE20E7" w:rsidRPr="00EE20E7">
        <w:rPr>
          <w:sz w:val="22"/>
          <w:szCs w:val="22"/>
        </w:rPr>
        <w:t xml:space="preserve"> </w:t>
      </w:r>
      <w:r w:rsidR="004B4F3F">
        <w:rPr>
          <w:sz w:val="22"/>
          <w:szCs w:val="22"/>
        </w:rPr>
        <w:t>EUROPROPELLO d.o.o. za usluge, Zagreb, Gustava Krkleca 29, OIB:98929866696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0225B8">
        <w:rPr>
          <w:sz w:val="22"/>
          <w:szCs w:val="22"/>
        </w:rPr>
        <w:t>674</w:t>
      </w:r>
      <w:r w:rsidRPr="006E7AEF">
        <w:rPr>
          <w:sz w:val="22"/>
          <w:szCs w:val="22"/>
        </w:rPr>
        <w:t xml:space="preserve"> dana, u ukupnom iznosu od </w:t>
      </w:r>
      <w:r w:rsidR="000225B8">
        <w:rPr>
          <w:sz w:val="22"/>
          <w:szCs w:val="22"/>
        </w:rPr>
        <w:t>40.055,47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981387">
        <w:rPr>
          <w:sz w:val="22"/>
          <w:szCs w:val="22"/>
        </w:rPr>
        <w:t>8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8A34AD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8A34AD" w:rsidP="00E57ECE" w:rsidR="008A34AD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sectPr w:rsid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25B8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3F556B"/>
    <w:rsid w:val="00436601"/>
    <w:rsid w:val="00482888"/>
    <w:rsid w:val="004B4F3F"/>
    <w:rsid w:val="00552D5E"/>
    <w:rsid w:val="00564AC2"/>
    <w:rsid w:val="006D1488"/>
    <w:rsid w:val="006E7AEF"/>
    <w:rsid w:val="00746F18"/>
    <w:rsid w:val="0078010E"/>
    <w:rsid w:val="00794F09"/>
    <w:rsid w:val="00800FC3"/>
    <w:rsid w:val="00807C59"/>
    <w:rsid w:val="00812218"/>
    <w:rsid w:val="0082156A"/>
    <w:rsid w:val="00852362"/>
    <w:rsid w:val="008A25D2"/>
    <w:rsid w:val="008A34AD"/>
    <w:rsid w:val="008F678D"/>
    <w:rsid w:val="008F7EEB"/>
    <w:rsid w:val="0091614C"/>
    <w:rsid w:val="0092689C"/>
    <w:rsid w:val="00946488"/>
    <w:rsid w:val="009468F6"/>
    <w:rsid w:val="00981387"/>
    <w:rsid w:val="009A6690"/>
    <w:rsid w:val="009D01C1"/>
    <w:rsid w:val="009F3942"/>
    <w:rsid w:val="00A56034"/>
    <w:rsid w:val="00AA4A18"/>
    <w:rsid w:val="00AC548F"/>
    <w:rsid w:val="00AF22DA"/>
    <w:rsid w:val="00AF2586"/>
    <w:rsid w:val="00B4141F"/>
    <w:rsid w:val="00BA3C58"/>
    <w:rsid w:val="00C344E3"/>
    <w:rsid w:val="00C37813"/>
    <w:rsid w:val="00C4521E"/>
    <w:rsid w:val="00CB5EBE"/>
    <w:rsid w:val="00CD4894"/>
    <w:rsid w:val="00CF5AED"/>
    <w:rsid w:val="00D07DEA"/>
    <w:rsid w:val="00D60F95"/>
    <w:rsid w:val="00E57ECE"/>
    <w:rsid w:val="00E76475"/>
    <w:rsid w:val="00EB1A5C"/>
    <w:rsid w:val="00EE20E7"/>
    <w:rsid w:val="00F00FCA"/>
    <w:rsid w:val="00F35963"/>
    <w:rsid w:val="00F41F1A"/>
    <w:rsid w:val="00FC674B"/>
    <w:rsid w:val="00FE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4A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A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A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A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4A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A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A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A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St-5208/2016-10</izvorni_sadrzaj>
    <derivirana_varijabla naziv="DomainObject.Oznaka_1">St-5208/2016-10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5208</izvorni_sadrzaj>
    <derivirana_varijabla naziv="DomainObject.Predmet.Broj_1">5208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St-5208/2016</izvorni_sadrzaj>
    <derivirana_varijabla naziv="DomainObject.Predmet.OznakaBroj_1">St-5208/2016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EUROPROPELLO d.o.o.</izvorni_sadrzaj>
    <derivirana_varijabla naziv="DomainObject.Predmet.ProtustrankaFormated_1">  EUROPROPELLO d.o.o.</derivirana_varijabla>
  </DomainObject.Predmet.ProtustrankaFormated>
  <DomainObject.Predmet.ProtustrankaFormatedOIB>
    <izvorni_sadrzaj>  EUROPROPELLO d.o.o., OIB 98929866696</izvorni_sadrzaj>
    <derivirana_varijabla naziv="DomainObject.Predmet.ProtustrankaFormatedOIB_1">  EUROPROPELLO d.o.o., OIB 98929866696</derivirana_varijabla>
  </DomainObject.Predmet.ProtustrankaFormatedOIB>
  <DomainObject.Predmet.ProtustrankaFormatedWithAdress>
    <izvorni_sadrzaj> EUROPROPELLO d.o.o., Gustava Krkleca 29, 10000 Zagreb</izvorni_sadrzaj>
    <derivirana_varijabla naziv="DomainObject.Predmet.ProtustrankaFormatedWithAdress_1"> EUROPROPELLO d.o.o., Gustava Krkleca 29, 10000 Zagreb</derivirana_varijabla>
  </DomainObject.Predmet.ProtustrankaFormatedWithAdress>
  <DomainObject.Predmet.ProtustrankaFormatedWithAdressOIB>
    <izvorni_sadrzaj> EUROPROPELLO d.o.o., OIB 98929866696, Gustava Krkleca 29, 10000 Zagreb</izvorni_sadrzaj>
    <derivirana_varijabla naziv="DomainObject.Predmet.ProtustrankaFormatedWithAdressOIB_1"> EUROPROPELLO d.o.o., OIB 98929866696, Gustava Krkleca 29, 10000 Zagreb</derivirana_varijabla>
  </DomainObject.Predmet.ProtustrankaFormatedWithAdressOIB>
  <DomainObject.Predmet.ProtustrankaWithAdress>
    <izvorni_sadrzaj>EUROPROPELLO d.o.o. Gustava Krkleca 29, 10000 Zagreb</izvorni_sadrzaj>
    <derivirana_varijabla naziv="DomainObject.Predmet.ProtustrankaWithAdress_1">EUROPROPELLO d.o.o. Gustava Krkleca 29, 10000 Zagreb</derivirana_varijabla>
  </DomainObject.Predmet.ProtustrankaWithAdress>
  <DomainObject.Predmet.ProtustrankaWithAdressOIB>
    <izvorni_sadrzaj>EUROPROPELLO d.o.o., OIB 98929866696, Gustava Krkleca 29, 10000 Zagreb</izvorni_sadrzaj>
    <derivirana_varijabla naziv="DomainObject.Predmet.ProtustrankaWithAdressOIB_1">EUROPROPELLO d.o.o., OIB 98929866696, Gustava Krkleca 29, 10000 Zagreb</derivirana_varijabla>
  </DomainObject.Predmet.ProtustrankaWithAdressOIB>
  <DomainObject.Predmet.ProtustrankaNazivFormated>
    <izvorni_sadrzaj>EUROPROPELLO d.o.o.</izvorni_sadrzaj>
    <derivirana_varijabla naziv="DomainObject.Predmet.ProtustrankaNazivFormated_1">EUROPROPELLO d.o.o.</derivirana_varijabla>
  </DomainObject.Predmet.ProtustrankaNazivFormated>
  <DomainObject.Predmet.ProtustrankaNazivFormatedOIB>
    <izvorni_sadrzaj>EUROPROPELLO d.o.o., OIB 98929866696</izvorni_sadrzaj>
    <derivirana_varijabla naziv="DomainObject.Predmet.ProtustrankaNazivFormatedOIB_1">EUROPROPELLO d.o.o., OIB 98929866696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EUROPROPELLO d.o.o.</item>
    </izvorni_sadrzaj>
    <derivirana_varijabla naziv="DomainObject.Predmet.ProtuStrankaListFormated_1">
      <item>EUROPROPELLO d.o.o.</item>
    </derivirana_varijabla>
  </DomainObject.Predmet.ProtuStrankaListFormated>
  <DomainObject.Predmet.ProtuStrankaListFormatedOIB>
    <izvorni_sadrzaj>
      <item>EUROPROPELLO d.o.o., OIB 98929866696</item>
    </izvorni_sadrzaj>
    <derivirana_varijabla naziv="DomainObject.Predmet.ProtuStrankaListFormatedOIB_1">
      <item>EUROPROPELLO d.o.o., OIB 98929866696</item>
    </derivirana_varijabla>
  </DomainObject.Predmet.ProtuStrankaListFormatedOIB>
  <DomainObject.Predmet.ProtuStrankaListFormatedWithAdress>
    <izvorni_sadrzaj>
      <item>EUROPROPELLO d.o.o., Gustava Krkleca 29, 10000 Zagreb</item>
    </izvorni_sadrzaj>
    <derivirana_varijabla naziv="DomainObject.Predmet.ProtuStrankaListFormatedWithAdress_1">
      <item>EUROPROPELLO d.o.o., Gustava Krkleca 29, 10000 Zagreb</item>
    </derivirana_varijabla>
  </DomainObject.Predmet.ProtuStrankaListFormatedWithAdress>
  <DomainObject.Predmet.ProtuStrankaListFormatedWithAdressOIB>
    <izvorni_sadrzaj>
      <item>EUROPROPELLO d.o.o., OIB 98929866696, Gustava Krkleca 29, 10000 Zagreb</item>
    </izvorni_sadrzaj>
    <derivirana_varijabla naziv="DomainObject.Predmet.ProtuStrankaListFormatedWithAdressOIB_1">
      <item>EUROPROPELLO d.o.o., OIB 98929866696, Gustava Krkleca 29, 10000 Zagreb</item>
    </derivirana_varijabla>
  </DomainObject.Predmet.ProtuStrankaListFormatedWithAdressOIB>
  <DomainObject.Predmet.ProtuStrankaListNazivFormated>
    <izvorni_sadrzaj>
      <item>EUROPROPELLO d.o.o.</item>
    </izvorni_sadrzaj>
    <derivirana_varijabla naziv="DomainObject.Predmet.ProtuStrankaListNazivFormated_1">
      <item>EUROPROPELLO d.o.o.</item>
    </derivirana_varijabla>
  </DomainObject.Predmet.ProtuStrankaListNazivFormated>
  <DomainObject.Predmet.ProtuStrankaListNazivFormatedOIB>
    <izvorni_sadrzaj>
      <item>EUROPROPELLO d.o.o., OIB 98929866696</item>
    </izvorni_sadrzaj>
    <derivirana_varijabla naziv="DomainObject.Predmet.ProtuStrankaListNazivFormatedOIB_1">
      <item>EUROPROPELLO d.o.o., OIB 98929866696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St-5208/2016-10</izvorni_sadrzaj>
    <derivirana_varijabla naziv="DomainObject.PoslovniBrojDokumenta_1">St-5208/2016-10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EUROPROPELLO d.o.o.</izvorni_sadrzaj>
    <derivirana_varijabla naziv="DomainObject.Predmet.ProtustrankaIDrugi_1">EUROPROPELLO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EUROPROPELLO d.o.o., OIB 98929866696, Gustava Krkleca 29, 10000 Zagreb</izvorni_sadrzaj>
    <derivirana_varijabla naziv="DomainObject.Predmet.ProtustrankaIDrugiAdressOIB_1">EUROPROPELLO d.o.o., OIB 98929866696,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EUROPROPELLO d.o.o.</item>
    </izvorni_sadrzaj>
    <derivirana_varijabla naziv="DomainObject.Predmet.SudioniciListNaziv_1">
      <item>FINA Regionalni centar Zagreb</item>
      <item>EUROPROPELLO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EUROPROPELLO d.o.o., OIB 98929866696, Gustava Krkleca 29,10000 Zagreb</item>
    </izvorni_sadrzaj>
    <derivirana_varijabla naziv="DomainObject.Predmet.SudioniciListAdressOIB_1">
      <item>FINA Regionalni centar Zagreb, OIB 85821130368, Trg svibanjskih žrtava 1995. 1,10000 Zagreb</item>
      <item>EUROPROPELLO d.o.o., OIB 98929866696,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98929866696</item>
    </izvorni_sadrzaj>
    <derivirana_varijabla naziv="DomainObject.Predmet.SudioniciListNazivOIB_1">
      <item>, OIB 85821130368</item>
      <item>, OIB 98929866696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4498</properties:Characters>
  <properties:Lines>97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2018-02-26T14:10:00Z</dcterms:created>
  <dc:creator>Nino Radić</dc:creator>
  <cp:lastModifiedBy>Tatjana Slaviček</cp:lastModifiedBy>
  <cp:lastPrinted>2018-02-28T13:55:00Z</cp:lastPrinted>
  <dcterms:modified xmlns:xsi="http://www.w3.org/2001/XMLSchema-instance" xsi:type="dcterms:W3CDTF">2018-02-28T13:58:00Z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St-5208/2016-10 / Odluka - Rješenje - otvaranje i zaključenje stečajnog postupka (čl. 132) (OTVARANJE 5208 EUROPROPELLO.docx)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