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91d0" w14:paraId="71691d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430F4F">
        <w:rPr>
          <w:rFonts w:cs="Times New Roman" w:eastAsia="Times New Roman"/>
          <w:noProof/>
          <w:lang w:eastAsia="hr-HR"/>
        </w:rPr>
        <w:t xml:space="preserve">              6. St-1157/2016-3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30F4F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430F4F">
        <w:rPr>
          <w:rFonts w:cs="Times New Roman" w:eastAsia="Times New Roman"/>
          <w:szCs w:val="20"/>
          <w:lang w:eastAsia="hr-HR"/>
        </w:rPr>
        <w:t xml:space="preserve">nad dužnikom PROJEKT NAMJEŠTAJ jednostavno društvo s ograničenom odgovornošću za trgovinu i usluge, Zagreb, Kneza Ljudevita Posavskog 30, OIB: 14780727073, 6. veljače 2017. </w:t>
      </w:r>
      <w:r w:rsidRPr="00430F4F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30F4F">
        <w:rPr>
          <w:rFonts w:cs="Times New Roman" w:eastAsia="Times New Roman"/>
          <w:noProof/>
          <w:lang w:eastAsia="hr-HR"/>
        </w:rPr>
        <w:t>Z A K L J U Č A K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30F4F">
        <w:rPr>
          <w:rFonts w:cs="Times New Roman" w:eastAsia="Times New Roman"/>
          <w:noProof/>
          <w:lang w:eastAsia="hr-HR"/>
        </w:rPr>
        <w:t xml:space="preserve">Poziva  se osoba ovlaštena za zastupanje dužnika, Hrvoje Vampovac, iz Virovitice, Jurišićeva ulica 18, u roku od 8 dana od dana primitka ovog zaključka  dostaviti sudu Potvrdu o blokadi računa i novčanih sredstava dužnika, a povodom zahtjeva dužnika za obustavom skraćenog stečajnog postupka. 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30F4F">
        <w:rPr>
          <w:rFonts w:cs="Times New Roman" w:eastAsia="Times New Roman"/>
          <w:noProof/>
          <w:lang w:eastAsia="hr-HR"/>
        </w:rPr>
        <w:t>U Bjelovaru 6. veljače 2017.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30F4F">
        <w:rPr>
          <w:rFonts w:cs="Times New Roman" w:eastAsia="Times New Roman"/>
          <w:noProof/>
          <w:lang w:eastAsia="hr-HR"/>
        </w:rPr>
        <w:t xml:space="preserve">  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30F4F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30F4F">
        <w:rPr>
          <w:rFonts w:cs="Times New Roman" w:eastAsia="Times New Roman"/>
          <w:noProof/>
          <w:lang w:eastAsia="hr-HR"/>
        </w:rPr>
        <w:t xml:space="preserve">                        SINIŠA RAJNOVIĆ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30F4F">
        <w:rPr>
          <w:rFonts w:cs="Times New Roman" w:eastAsia="Times New Roman"/>
          <w:lang w:eastAsia="hr-HR"/>
        </w:rPr>
        <w:t xml:space="preserve">POUKA O PRAVNOM LIJEKU: 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30F4F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30F4F" w:rsidP="00430F4F" w:rsidR="00430F4F" w:rsidRPr="00430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0F4F" w:rsidP="00430F4F" w:rsidR="00430F4F" w:rsidRPr="00430F4F">
      <w:pPr>
        <w:spacing w:after="0"/>
        <w:rPr>
          <w:rFonts w:cs="Times New Roman" w:eastAsia="SimSun" w:hAnsi="Arial" w:ascii="Arial"/>
          <w:lang w:eastAsia="zh-CN"/>
        </w:rPr>
      </w:pPr>
    </w:p>
    <w:p w:rsidRDefault="00430F4F" w:rsidP="00430F4F" w:rsidR="00430F4F" w:rsidRPr="00430F4F">
      <w:pPr>
        <w:spacing w:after="0"/>
        <w:rPr>
          <w:rFonts w:cs="Times New Roman" w:eastAsia="SimSun" w:hAnsi="Arial" w:ascii="Arial"/>
          <w:lang w:eastAsia="zh-CN"/>
        </w:rPr>
      </w:pPr>
    </w:p>
    <w:p w:rsidRDefault="00430F4F" w:rsidP="00430F4F" w:rsidR="00430F4F" w:rsidRPr="00430F4F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0F4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8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St-1157/2016-4</izvorni_sadrzaj>
    <derivirana_varijabla naziv="DomainObject.Oznaka_1">St-1157/2016-4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NAMJEŠTAJ jednostavno društvo s ograničenom odgovornošću za trgovinu i usluge</izvorni_sadrzaj>
    <derivirana_varijabla naziv="DomainObject.Predmet.ProtustrankaFormated_1">  PROJEKT NAMJEŠTAJ jednostavno društvo s ograničenom odgovornošću za trgovinu i usluge</derivirana_varijabla>
  </DomainObject.Predmet.ProtustrankaFormated>
  <DomainObject.Predmet.ProtustrankaFormatedOIB>
    <izvorni_sadrzaj>  PROJEKT NAMJEŠTAJ jednostavno društvo s ograničenom odgovornošću za trgovinu i usluge, OIB 14780727073</izvorni_sadrzaj>
    <derivirana_varijabla naziv="DomainObject.Predmet.ProtustrankaFormatedOIB_1">  PROJEKT NAMJEŠTAJ jednostavno društvo s ograničenom odgovornošću za trgovinu i usluge, OIB 14780727073</derivirana_varijabla>
  </DomainObject.Predmet.ProtustrankaFormatedOIB>
  <DomainObject.Predmet.ProtustrankaFormatedWithAdress>
    <izvorni_sadrzaj> PROJEKT NAMJEŠTAJ jednostavno društvo s ograničenom odgovornošću za trgovinu i usluge, Kneza Ljudevita Posavskog 30, 10000 Zagreb</izvorni_sadrzaj>
    <derivirana_varijabla naziv="DomainObject.Predmet.ProtustrankaFormatedWithAdress_1"> PROJEKT NAMJEŠTAJ jednostavno društvo s ograničenom odgovornošću za trgovinu i usluge, Kneza Ljudevita Posavskog 30, 10000 Zagreb</derivirana_varijabla>
  </DomainObject.Predmet.ProtustrankaFormatedWithAdress>
  <DomainObject.Predmet.ProtustrankaFormatedWithAdressOIB>
    <izvorni_sadrzaj> PROJEKT NAMJEŠTAJ jednostavno društvo s ograničenom odgovornošću za trgovinu i usluge, OIB 14780727073, Kneza Ljudevita Posavskog 30, 10000 Zagreb</izvorni_sadrzaj>
    <derivirana_varijabla naziv="DomainObject.Predmet.ProtustrankaFormatedWithAdressOIB_1"> PROJEKT NAMJEŠTAJ jednostavno društvo s ograničenom odgovornošću za trgovinu i usluge, OIB 14780727073, Kneza Ljudevita Posavskog 30, 10000 Zagreb</derivirana_varijabla>
  </DomainObject.Predmet.ProtustrankaFormatedWithAdressOIB>
  <DomainObject.Predmet.ProtustrankaWithAdress>
    <izvorni_sadrzaj>PROJEKT NAMJEŠTAJ jednostavno društvo s ograničenom odgovornošću za trgovinu i usluge Kneza Ljudevita Posavskog 30, 10000 Zagreb</izvorni_sadrzaj>
    <derivirana_varijabla naziv="DomainObject.Predmet.ProtustrankaWithAdress_1">PROJEKT NAMJEŠTAJ jednostavno društvo s ograničenom odgovornošću za trgovinu i usluge Kneza Ljudevita Posavskog 30, 10000 Zagreb</derivirana_varijabla>
  </DomainObject.Predmet.ProtustrankaWithAdress>
  <DomainObject.Predmet.ProtustrankaWithAdressOIB>
    <izvorni_sadrzaj>PROJEKT NAMJEŠTAJ jednostavno društvo s ograničenom odgovornošću za trgovinu i usluge, OIB 14780727073, Kneza Ljudevita Posavskog 30, 10000 Zagreb</izvorni_sadrzaj>
    <derivirana_varijabla naziv="DomainObject.Predmet.ProtustrankaWithAdressOIB_1">PROJEKT NAMJEŠTAJ jednostavno društvo s ograničenom odgovornošću za trgovinu i usluge, OIB 14780727073, Kneza Ljudevita Posavskog 30, 10000 Zagreb</derivirana_varijabla>
  </DomainObject.Predmet.ProtustrankaWithAdressOIB>
  <DomainObject.Predmet.ProtustrankaNazivFormated>
    <izvorni_sadrzaj>PROJEKT NAMJEŠTAJ jednostavno društvo s ograničenom odgovornošću za trgovinu i usluge</izvorni_sadrzaj>
    <derivirana_varijabla naziv="DomainObject.Predmet.ProtustrankaNazivFormated_1">PROJEKT NAMJEŠTAJ jednostavno društvo s ograničenom odgovornošću za trgovinu i usluge</derivirana_varijabla>
  </DomainObject.Predmet.ProtustrankaNazivFormated>
  <DomainObject.Predmet.ProtustrankaNazivFormatedOIB>
    <izvorni_sadrzaj>PROJEKT NAMJEŠTAJ jednostavno društvo s ograničenom odgovornošću za trgovinu i usluge, OIB 14780727073</izvorni_sadrzaj>
    <derivirana_varijabla naziv="DomainObject.Predmet.ProtustrankaNazivFormatedOIB_1">PROJEKT NAMJEŠTAJ jednostavno društvo s ograničenom odgovornošću za trgovinu i usluge, OIB 14780727073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NAMJEŠTAJ jednostavno društvo s ograničenom odgovornošću za trgovinu i usluge</item>
    </izvorni_sadrzaj>
    <derivirana_varijabla naziv="DomainObject.Predmet.ProtuStrankaListFormated_1">
      <item>PROJEKT NAMJEŠTAJ jednostavno društvo s ograničenom odgovornošću za trgovinu i usluge</item>
    </derivirana_varijabla>
  </DomainObject.Predmet.ProtuStrankaListFormated>
  <DomainObject.Predmet.ProtuStrankaListFormatedOIB>
    <izvorni_sadrzaj>
      <item>PROJEKT NAMJEŠTAJ jednostavno društvo s ograničenom odgovornošću za trgovinu i usluge, OIB 14780727073</item>
    </izvorni_sadrzaj>
    <derivirana_varijabla naziv="DomainObject.Predmet.ProtuStrankaListFormatedOIB_1">
      <item>PROJEKT NAMJEŠTAJ jednostavno društvo s ograničenom odgovornošću za trgovinu i usluge, OIB 14780727073</item>
    </derivirana_varijabla>
  </DomainObject.Predmet.ProtuStrankaListFormatedOIB>
  <DomainObject.Predmet.ProtuStrankaListFormatedWithAdress>
    <izvorni_sadrzaj>
      <item>PROJEKT NAMJEŠTAJ jednostavno društvo s ograničenom odgovornošću za trgovinu i usluge, Kneza Ljudevita Posavskog 30, 10000 Zagreb</item>
    </izvorni_sadrzaj>
    <derivirana_varijabla naziv="DomainObject.Predmet.ProtuStrankaListFormatedWithAdress_1">
      <item>PROJEKT NAMJEŠTAJ jednostavno društvo s ograničenom odgovornošću za trgovinu i usluge, Kneza Ljudevita Posavskog 30, 10000 Zagreb</item>
    </derivirana_varijabla>
  </DomainObject.Predmet.ProtuStrankaListFormatedWithAdress>
  <DomainObject.Predmet.ProtuStrankaListFormatedWithAdressOIB>
    <izvorni_sadrzaj>
      <item>PROJEKT NAMJEŠTAJ jednostavno društvo s ograničenom odgovornošću za trgovinu i usluge, OIB 14780727073, Kneza Ljudevita Posavskog 30, 10000 Zagreb</item>
    </izvorni_sadrzaj>
    <derivirana_varijabla naziv="DomainObject.Predmet.ProtuStrankaListFormatedWithAdressOIB_1">
      <item>PROJEKT NAMJEŠTAJ jednostavno društvo s ograničenom odgovornošću za trgovinu i usluge, OIB 14780727073, Kneza Ljudevita Posavskog 30, 10000 Zagreb</item>
    </derivirana_varijabla>
  </DomainObject.Predmet.ProtuStrankaListFormatedWithAdressOIB>
  <DomainObject.Predmet.ProtuStrankaListNazivFormated>
    <izvorni_sadrzaj>
      <item>PROJEKT NAMJEŠTAJ jednostavno društvo s ograničenom odgovornošću za trgovinu i usluge</item>
    </izvorni_sadrzaj>
    <derivirana_varijabla naziv="DomainObject.Predmet.ProtuStrankaListNazivFormated_1">
      <item>PROJEKT NAMJEŠTAJ jednostavno društvo s ograničenom odgovornošću za trgovinu i usluge</item>
    </derivirana_varijabla>
  </DomainObject.Predmet.ProtuStrankaListNazivFormated>
  <DomainObject.Predmet.ProtuStrankaListNazivFormatedOIB>
    <izvorni_sadrzaj>
      <item>PROJEKT NAMJEŠTAJ jednostavno društvo s ograničenom odgovornošću za trgovinu i usluge, OIB 14780727073</item>
    </izvorni_sadrzaj>
    <derivirana_varijabla naziv="DomainObject.Predmet.ProtuStrankaListNazivFormatedOIB_1">
      <item>PROJEKT NAMJEŠTAJ jednostavno društvo s ograničenom odgovornošću za trgovinu i usluge, OIB 14780727073</item>
    </derivirana_varijabla>
  </DomainObject.Predmet.ProtuStrankaListNazivFormatedOIB>
  <DomainObject.Predmet.OstaliListFormated>
    <izvorni_sadrzaj>
      <item>HRVOJE VAMPOVAC</item>
    </izvorni_sadrzaj>
    <derivirana_varijabla naziv="DomainObject.Predmet.OstaliListFormated_1">
      <item>HRVOJE VAMPOVAC</item>
    </derivirana_varijabla>
  </DomainObject.Predmet.OstaliListFormated>
  <DomainObject.Predmet.OstaliListFormatedOIB>
    <izvorni_sadrzaj>
      <item>HRVOJE VAMPOVAC, OIB 06165086953</item>
    </izvorni_sadrzaj>
    <derivirana_varijabla naziv="DomainObject.Predmet.OstaliListFormatedOIB_1">
      <item>HRVOJE VAMPOVAC, OIB 06165086953</item>
    </derivirana_varijabla>
  </DomainObject.Predmet.OstaliListFormatedOIB>
  <DomainObject.Predmet.OstaliListFormatedWithAdress>
    <izvorni_sadrzaj>
      <item>HRVOJE VAMPOVAC, Jurišićeva ulica 18, 33000 Virovitica</item>
    </izvorni_sadrzaj>
    <derivirana_varijabla naziv="DomainObject.Predmet.OstaliListFormatedWithAdress_1">
      <item>HRVOJE VAMPOVAC, Jurišićeva ulica 18, 33000 Virovitica</item>
    </derivirana_varijabla>
  </DomainObject.Predmet.OstaliListFormatedWithAdress>
  <DomainObject.Predmet.OstaliListFormatedWithAdressOIB>
    <izvorni_sadrzaj>
      <item>HRVOJE VAMPOVAC, OIB 06165086953, Jurišićeva ulica 18, 33000 Virovitica</item>
    </izvorni_sadrzaj>
    <derivirana_varijabla naziv="DomainObject.Predmet.OstaliListFormatedWithAdressOIB_1">
      <item>HRVOJE VAMPOVAC, OIB 06165086953, Jurišićeva ulica 18, 33000 Virovitica</item>
    </derivirana_varijabla>
  </DomainObject.Predmet.OstaliListFormatedWithAdressOIB>
  <DomainObject.Predmet.OstaliListNazivFormated>
    <izvorni_sadrzaj>
      <item>HRVOJE VAMPOVAC</item>
    </izvorni_sadrzaj>
    <derivirana_varijabla naziv="DomainObject.Predmet.OstaliListNazivFormated_1">
      <item>HRVOJE VAMPOVAC</item>
    </derivirana_varijabla>
  </DomainObject.Predmet.OstaliListNazivFormated>
  <DomainObject.Predmet.OstaliListNazivFormatedOIB>
    <izvorni_sadrzaj>
      <item>HRVOJE VAMPOVAC, OIB 06165086953</item>
    </izvorni_sadrzaj>
    <derivirana_varijabla naziv="DomainObject.Predmet.OstaliListNazivFormatedOIB_1">
      <item>HRVOJE VAMPOVAC, OIB 06165086953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St-1157/2016-4</izvorni_sadrzaj>
    <derivirana_varijabla naziv="DomainObject.PoslovniBrojDokumenta_1">St-1157/2016-4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NAMJEŠTAJ jednostavno društvo s ograničenom odgovornošću za trgovinu i usluge</izvorni_sadrzaj>
    <derivirana_varijabla naziv="DomainObject.Predmet.ProtustrankaIDrugi_1">PROJEKT NAMJEŠTAJ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NAMJEŠTAJ jednostavno društvo s ograničenom odgovornošću za trgovinu i usluge, OIB 14780727073, Kneza Ljudevita Posavskog 30, 10000 Zagreb</izvorni_sadrzaj>
    <derivirana_varijabla naziv="DomainObject.Predmet.ProtustrankaIDrugiAdressOIB_1">PROJEKT NAMJEŠTAJ jednostavno društvo s ograničenom odgovornošću za trgovinu i usluge, OIB 14780727073, Kneza Ljudevita Posavskog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NAMJEŠTAJ jednostavno društvo s ograničenom odgovornošću za trgovinu i usluge</item>
      <item>FINA Regionalni centar Zagreb</item>
      <item>HRVOJE VAMPOVAC</item>
    </izvorni_sadrzaj>
    <derivirana_varijabla naziv="DomainObject.Predmet.SudioniciListNaziv_1">
      <item>PROJEKT NAMJEŠTAJ jednostavno društvo s ograničenom odgovornošću za trgovinu i usluge</item>
      <item>FINA Regionalni centar Zagreb</item>
      <item>HRVOJE VAMPOVAC</item>
    </derivirana_varijabla>
  </DomainObject.Predmet.SudioniciListNaziv>
  <DomainObject.Predmet.SudioniciListAdressOIB>
    <izvorni_sadrzaj>
      <item>PROJEKT NAMJEŠTAJ jednostavno društvo s ograničenom odgovornošću za trgovinu i usluge, OIB 14780727073, Kneza Ljudevita Posavskog 30,10000 Zagreb</item>
      <item>FINA Regionalni centar Zagreb, OIB 85821130368, Trg svibanjskih žrtava 1995. br. 1,10000 Zagreb</item>
      <item>HRVOJE VAMPOVAC, OIB 06165086953, Jurišićeva ulica 18,33000 Virovitica</item>
    </izvorni_sadrzaj>
    <derivirana_varijabla naziv="DomainObject.Predmet.SudioniciListAdressOIB_1">
      <item>PROJEKT NAMJEŠTAJ jednostavno društvo s ograničenom odgovornošću za trgovinu i usluge, OIB 14780727073, Kneza Ljudevita Posavskog 30,10000 Zagreb</item>
      <item>FINA Regionalni centar Zagreb, OIB 85821130368, Trg svibanjskih žrtava 1995. br. 1,10000 Zagreb</item>
      <item>HRVOJE VAMPOVAC, OIB 06165086953, Jurišićeva ulica 18,33000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3D6FE-093A-4EA3-9B9D-6ED5B4D7E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645</properties:Characters>
  <properties:Lines>42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St-1157/2016-4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