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4bed" w14:paraId="2d04be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F7265">
        <w:t>4</w:t>
      </w:r>
      <w:r w:rsidR="00972F64">
        <w:t>135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972F64" w:rsidR="00972F64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72F64">
        <w:t xml:space="preserve">DEMA PLUS ZAGREB d.o.o., Zagreb, Zavrtnica 17, MBS: 080492840, </w:t>
      </w:r>
    </w:p>
    <w:p w:rsidRDefault="00972F64" w:rsidP="00972F64" w:rsidR="00E04B7F">
      <w:pPr>
        <w:ind w:firstLine="708"/>
        <w:jc w:val="both"/>
      </w:pPr>
      <w:r>
        <w:t xml:space="preserve">  OIB: 70535779432</w:t>
      </w:r>
    </w:p>
    <w:p w:rsidRDefault="00B42B46" w:rsidP="00B42B46" w:rsidR="00B42B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972F64">
        <w:t>36.800,94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972F64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73464"/>
    <w:rsid w:val="0038246E"/>
    <w:rsid w:val="00382736"/>
    <w:rsid w:val="003D35F9"/>
    <w:rsid w:val="003E3A15"/>
    <w:rsid w:val="003F726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4528"/>
    <w:rsid w:val="00AD027A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265A6"/>
    <w:rsid w:val="00D66226"/>
    <w:rsid w:val="00DB51B1"/>
    <w:rsid w:val="00E04B7F"/>
    <w:rsid w:val="00E05BED"/>
    <w:rsid w:val="00E44A99"/>
    <w:rsid w:val="00EC3302"/>
    <w:rsid w:val="00ED6AA8"/>
    <w:rsid w:val="00F034D3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5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5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5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5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5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5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4135</izvorni_sadrzaj>
    <derivirana_varijabla naziv="DomainObject.Predmet.Broj_1">4135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St-4135/2015</izvorni_sadrzaj>
    <derivirana_varijabla naziv="DomainObject.Predmet.OznakaBroj_1">St-4135/2015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DEMA PLUS ZAGREB d.o.o. zastupanog po punomoćniku DENIS PERE</izvorni_sadrzaj>
    <derivirana_varijabla naziv="DomainObject.Predmet.ProtustrankaFormated_1">  DEMA PLUS ZAGREB d.o.o. zastupanog po punomoćniku DENIS PERE</derivirana_varijabla>
  </DomainObject.Predmet.ProtustrankaFormated>
  <DomainObject.Predmet.ProtustrankaFormatedOIB>
    <izvorni_sadrzaj>  DEMA PLUS ZAGREB d.o.o., OIB 70535779432 zastupanog po punomoćniku DENIS PERE</izvorni_sadrzaj>
    <derivirana_varijabla naziv="DomainObject.Predmet.ProtustrankaFormatedOIB_1">  DEMA PLUS ZAGREB d.o.o., OIB 70535779432 zastupanog po punomoćniku DENIS PERE</derivirana_varijabla>
  </DomainObject.Predmet.ProtustrankaFormatedOIB>
  <DomainObject.Predmet.ProtustrankaFormatedWithAdress>
    <izvorni_sadrzaj> DEMA PLUS ZAGREB d.o.o., Zavrtnica 17, 10000 Zagreb zastupanog po punomoćniku DENIS PERE</izvorni_sadrzaj>
    <derivirana_varijabla naziv="DomainObject.Predmet.ProtustrankaFormatedWithAdress_1"> DEMA PLUS ZAGREB d.o.o., Zavrtnica 17, 10000 Zagreb zastupanog po punomoćniku DENIS PERE</derivirana_varijabla>
  </DomainObject.Predmet.ProtustrankaFormatedWithAdress>
  <DomainObject.Predmet.ProtustrankaFormatedWithAdressOIB>
    <izvorni_sadrzaj> DEMA PLUS ZAGREB d.o.o., OIB 70535779432, Zavrtnica 17, 10000 Zagreb zastupanog po punomoćniku DENIS PERE</izvorni_sadrzaj>
    <derivirana_varijabla naziv="DomainObject.Predmet.ProtustrankaFormatedWithAdressOIB_1"> DEMA PLUS ZAGREB d.o.o., OIB 70535779432, Zavrtnica 17, 10000 Zagreb zastupanog po punomoćniku DENIS PERE</derivirana_varijabla>
  </DomainObject.Predmet.ProtustrankaFormatedWithAdressOIB>
  <DomainObject.Predmet.ProtustrankaWithAdress>
    <izvorni_sadrzaj>DEMA PLUS ZAGREB d.o.o. Zavrtnica 17, 10000 Zagreb</izvorni_sadrzaj>
    <derivirana_varijabla naziv="DomainObject.Predmet.ProtustrankaWithAdress_1">DEMA PLUS ZAGREB d.o.o. Zavrtnica 17, 10000 Zagreb</derivirana_varijabla>
  </DomainObject.Predmet.ProtustrankaWithAdress>
  <DomainObject.Predmet.ProtustrankaWithAdressOIB>
    <izvorni_sadrzaj>DEMA PLUS ZAGREB d.o.o., OIB 70535779432, Zavrtnica 17, 10000 Zagreb</izvorni_sadrzaj>
    <derivirana_varijabla naziv="DomainObject.Predmet.ProtustrankaWithAdressOIB_1">DEMA PLUS ZAGREB d.o.o., OIB 70535779432, Zavrtnica 17, 10000 Zagreb</derivirana_varijabla>
  </DomainObject.Predmet.ProtustrankaWithAdressOIB>
  <DomainObject.Predmet.ProtustrankaNazivFormated>
    <izvorni_sadrzaj>DEMA PLUS ZAGREB d.o.o.</izvorni_sadrzaj>
    <derivirana_varijabla naziv="DomainObject.Predmet.ProtustrankaNazivFormated_1">DEMA PLUS ZAGREB d.o.o.</derivirana_varijabla>
  </DomainObject.Predmet.ProtustrankaNazivFormated>
  <DomainObject.Predmet.ProtustrankaNazivFormatedOIB>
    <izvorni_sadrzaj>DEMA PLUS ZAGREB d.o.o., OIB 70535779432</izvorni_sadrzaj>
    <derivirana_varijabla naziv="DomainObject.Predmet.ProtustrankaNazivFormatedOIB_1">DEMA PLUS ZAGREB d.o.o., OIB 70535779432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DEMA PLUS ZAGREB d.o.o. zastupanog po punomoćniku DENIS PERE</item>
    </izvorni_sadrzaj>
    <derivirana_varijabla naziv="DomainObject.Predmet.ProtuStrankaListFormated_1">
      <item>DEMA PLUS ZAGREB d.o.o. zastupanog po punomoćniku DENIS PERE</item>
    </derivirana_varijabla>
  </DomainObject.Predmet.ProtuStrankaListFormated>
  <DomainObject.Predmet.ProtuStrankaListFormatedOIB>
    <izvorni_sadrzaj>
      <item>DEMA PLUS ZAGREB d.o.o., OIB 70535779432 zastupanog po punomoćniku DENIS PERE</item>
    </izvorni_sadrzaj>
    <derivirana_varijabla naziv="DomainObject.Predmet.ProtuStrankaListFormatedOIB_1">
      <item>DEMA PLUS ZAGREB d.o.o., OIB 70535779432 zastupanog po punomoćniku DENIS PERE</item>
    </derivirana_varijabla>
  </DomainObject.Predmet.ProtuStrankaListFormatedOIB>
  <DomainObject.Predmet.ProtuStrankaListFormatedWithAdress>
    <izvorni_sadrzaj>
      <item>DEMA PLUS ZAGREB d.o.o., Zavrtnica 17, 10000 Zagreb zastupanog po punomoćniku DENIS PERE</item>
    </izvorni_sadrzaj>
    <derivirana_varijabla naziv="DomainObject.Predmet.ProtuStrankaListFormatedWithAdress_1">
      <item>DEMA PLUS ZAGREB d.o.o., Zavrtnica 17, 10000 Zagreb zastupanog po punomoćniku DENIS PERE</item>
    </derivirana_varijabla>
  </DomainObject.Predmet.ProtuStrankaListFormatedWithAdress>
  <DomainObject.Predmet.ProtuStrankaListFormatedWithAdressOIB>
    <izvorni_sadrzaj>
      <item>DEMA PLUS ZAGREB d.o.o., OIB 70535779432, Zavrtnica 17, 10000 Zagreb zastupanog po punomoćniku DENIS PERE</item>
    </izvorni_sadrzaj>
    <derivirana_varijabla naziv="DomainObject.Predmet.ProtuStrankaListFormatedWithAdressOIB_1">
      <item>DEMA PLUS ZAGREB d.o.o., OIB 70535779432, Zavrtnica 17, 10000 Zagreb zastupanog po punomoćniku DENIS PERE</item>
    </derivirana_varijabla>
  </DomainObject.Predmet.ProtuStrankaListFormatedWithAdressOIB>
  <DomainObject.Predmet.ProtuStrankaListNazivFormated>
    <izvorni_sadrzaj>
      <item>DEMA PLUS ZAGREB d.o.o.</item>
    </izvorni_sadrzaj>
    <derivirana_varijabla naziv="DomainObject.Predmet.ProtuStrankaListNazivFormated_1">
      <item>DEMA PLUS ZAGREB d.o.o.</item>
    </derivirana_varijabla>
  </DomainObject.Predmet.ProtuStrankaListNazivFormated>
  <DomainObject.Predmet.ProtuStrankaListNazivFormatedOIB>
    <izvorni_sadrzaj>
      <item>DEMA PLUS ZAGREB d.o.o., OIB 70535779432</item>
    </izvorni_sadrzaj>
    <derivirana_varijabla naziv="DomainObject.Predmet.ProtuStrankaListNazivFormatedOIB_1">
      <item>DEMA PLUS ZAGREB d.o.o., OIB 70535779432</item>
    </derivirana_varijabla>
  </DomainObject.Predmet.ProtuStrankaListNazivFormatedOIB>
  <DomainObject.Predmet.OstaliListFormated>
    <izvorni_sadrzaj>
      <item>DENIS PERE punomoćnik sudionika u postupku DEMA PLUS ZAGREB d.o.o.</item>
    </izvorni_sadrzaj>
    <derivirana_varijabla naziv="DomainObject.Predmet.OstaliListFormated_1">
      <item>DENIS PERE punomoćnik sudionika u postupku DEMA PLUS ZAGREB d.o.o.</item>
    </derivirana_varijabla>
  </DomainObject.Predmet.OstaliListFormated>
  <DomainObject.Predmet.OstaliListFormatedOIB>
    <izvorni_sadrzaj>
      <item>DENIS PERE, OIB 83252589560 punomoćnik sudionika u postupku DEMA PLUS ZAGREB d.o.o.</item>
    </izvorni_sadrzaj>
    <derivirana_varijabla naziv="DomainObject.Predmet.OstaliListFormatedOIB_1">
      <item>DENIS PERE, OIB 83252589560 punomoćnik sudionika u postupku DEMA PLUS ZAGREB d.o.o.</item>
    </derivirana_varijabla>
  </DomainObject.Predmet.OstaliListFormatedOIB>
  <DomainObject.Predmet.OstaliListFormatedWithAdress>
    <izvorni_sadrzaj>
      <item>DENIS PERE, Linhartova 86, Ljubljana punomoćnik sudionika u postupku DEMA PLUS ZAGREB d.o.o.</item>
    </izvorni_sadrzaj>
    <derivirana_varijabla naziv="DomainObject.Predmet.OstaliListFormatedWithAdress_1">
      <item>DENIS PERE, Linhartova 86, Ljubljana punomoćnik sudionika u postupku DEMA PLUS ZAGREB d.o.o.</item>
    </derivirana_varijabla>
  </DomainObject.Predmet.OstaliListFormatedWithAdress>
  <DomainObject.Predmet.OstaliListFormatedWithAdressOIB>
    <izvorni_sadrzaj>
      <item>DENIS PERE, OIB 83252589560, Linhartova 86, Ljubljana punomoćnik sudionika u postupku DEMA PLUS ZAGREB d.o.o.</item>
    </izvorni_sadrzaj>
    <derivirana_varijabla naziv="DomainObject.Predmet.OstaliListFormatedWithAdressOIB_1">
      <item>DENIS PERE, OIB 83252589560, Linhartova 86, Ljubljana punomoćnik sudionika u postupku DEMA PLUS ZAGREB d.o.o.</item>
    </derivirana_varijabla>
  </DomainObject.Predmet.OstaliListFormatedWithAdressOIB>
  <DomainObject.Predmet.OstaliListNazivFormated>
    <izvorni_sadrzaj>
      <item>DENIS PERE</item>
    </izvorni_sadrzaj>
    <derivirana_varijabla naziv="DomainObject.Predmet.OstaliListNazivFormated_1">
      <item>DENIS PERE</item>
    </derivirana_varijabla>
  </DomainObject.Predmet.OstaliListNazivFormated>
  <DomainObject.Predmet.OstaliListNazivFormatedOIB>
    <izvorni_sadrzaj>
      <item>DENIS PERE, OIB 83252589560</item>
    </izvorni_sadrzaj>
    <derivirana_varijabla naziv="DomainObject.Predmet.OstaliListNazivFormatedOIB_1">
      <item>DENIS PERE, OIB 83252589560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DEMA PLUS ZAGREB d.o.o.</izvorni_sadrzaj>
    <derivirana_varijabla naziv="DomainObject.Predmet.ProtustrankaIDrugi_1">DEMA PLUS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DEMA PLUS ZAGREB d.o.o., OIB 70535779432, Zavrtnica 17, 10000 Zagreb</izvorni_sadrzaj>
    <derivirana_varijabla naziv="DomainObject.Predmet.ProtustrankaIDrugiAdressOIB_1">DEMA PLUS ZAGREB d.o.o., OIB 70535779432,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DEMA PLUS ZAGREB d.o.o.</item>
      <item>DENIS PERE</item>
    </izvorni_sadrzaj>
    <derivirana_varijabla naziv="DomainObject.Predmet.SudioniciListNaziv_1">
      <item>FINA Regionalni centar Zagreb</item>
      <item>DEMA PLUS ZAGREB d.o.o.</item>
      <item>DENIS PERE</item>
    </derivirana_varijabla>
  </DomainObject.Predmet.SudioniciListNaziv>
  <DomainObject.Predmet.SudioniciListAdressOIB>
    <izvorni_sadrzaj>
      <item>FINA Regionalni centar Zagreb, OIB 85821130368, Trg svibanjskih žrtava 1995. 1,10000 Zagreb</item>
      <item>DEMA PLUS ZAGREB d.o.o., OIB 70535779432, Zavrtnica 17,10000 Zagreb</item>
      <item>DENIS PERE, OIB 83252589560, Linhartova 86,Ljubljana</item>
    </izvorni_sadrzaj>
    <derivirana_varijabla naziv="DomainObject.Predmet.SudioniciListAdressOIB_1">
      <item>FINA Regionalni centar Zagreb, OIB 85821130368, Trg svibanjskih žrtava 1995. 1,10000 Zagreb</item>
      <item>DEMA PLUS ZAGREB d.o.o., OIB 70535779432, Zavrtnica 17,10000 Zagreb</item>
      <item>DENIS PERE, OIB 83252589560, Linhartova 86,Ljubljana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70535779432</item>
      <item>, OIB 83252589560</item>
    </izvorni_sadrzaj>
    <derivirana_varijabla naziv="DomainObject.Predmet.SudioniciListNazivOIB_1">
      <item>, OIB 85821130368</item>
      <item>, OIB 70535779432</item>
      <item>, OIB 83252589560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2016-01-21T08:04:00Z</dcterms:created>
  <dc:creator>ilukac</dc:creator>
  <cp:lastModifiedBy>Ksenija Nol</cp:lastModifiedBy>
  <cp:lastPrinted>2016-01-21T07:57:00Z</cp:lastPrinted>
  <dcterms:modified xmlns:xsi="http://www.w3.org/2001/XMLSchema-instance" xsi:type="dcterms:W3CDTF">2016-01-21T09:12:00Z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